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header5.xml" ContentType="application/vnd.openxmlformats-officedocument.wordprocessingml.header+xml"/>
  <Override PartName="/word/footer5.xml" ContentType="application/vnd.openxmlformats-officedocument.wordprocessingml.footer+xml"/>
  <Override PartName="/word/header6.xml" ContentType="application/vnd.openxmlformats-officedocument.wordprocessingml.header+xml"/>
  <Override PartName="/word/footer6.xml" ContentType="application/vnd.openxmlformats-officedocument.wordprocessingml.footer+xml"/>
  <Override PartName="/word/header7.xml" ContentType="application/vnd.openxmlformats-officedocument.wordprocessingml.header+xml"/>
  <Override PartName="/word/footer7.xml" ContentType="application/vnd.openxmlformats-officedocument.wordprocessingml.footer+xml"/>
  <Override PartName="/word/header8.xml" ContentType="application/vnd.openxmlformats-officedocument.wordprocessingml.header+xml"/>
  <Override PartName="/word/footer8.xml" ContentType="application/vnd.openxmlformats-officedocument.wordprocessingml.footer+xml"/>
  <Override PartName="/word/header9.xml" ContentType="application/vnd.openxmlformats-officedocument.wordprocessingml.header+xml"/>
  <Override PartName="/word/footer9.xml" ContentType="application/vnd.openxmlformats-officedocument.wordprocessingml.footer+xml"/>
  <Override PartName="/word/header10.xml" ContentType="application/vnd.openxmlformats-officedocument.wordprocessingml.header+xml"/>
  <Override PartName="/word/footer10.xml" ContentType="application/vnd.openxmlformats-officedocument.wordprocessingml.footer+xml"/>
  <Override PartName="/word/header11.xml" ContentType="application/vnd.openxmlformats-officedocument.wordprocessingml.header+xml"/>
  <Override PartName="/word/footer11.xml" ContentType="application/vnd.openxmlformats-officedocument.wordprocessingml.footer+xml"/>
  <Override PartName="/word/header12.xml" ContentType="application/vnd.openxmlformats-officedocument.wordprocessingml.header+xml"/>
  <Override PartName="/word/footer12.xml" ContentType="application/vnd.openxmlformats-officedocument.wordprocessingml.footer+xml"/>
  <Override PartName="/word/header13.xml" ContentType="application/vnd.openxmlformats-officedocument.wordprocessingml.header+xml"/>
  <Override PartName="/word/footer13.xml" ContentType="application/vnd.openxmlformats-officedocument.wordprocessingml.footer+xml"/>
  <Override PartName="/word/header14.xml" ContentType="application/vnd.openxmlformats-officedocument.wordprocessingml.header+xml"/>
  <Override PartName="/word/footer14.xml" ContentType="application/vnd.openxmlformats-officedocument.wordprocessingml.footer+xml"/>
  <Override PartName="/word/header15.xml" ContentType="application/vnd.openxmlformats-officedocument.wordprocessingml.header+xml"/>
  <Override PartName="/word/footer15.xml" ContentType="application/vnd.openxmlformats-officedocument.wordprocessingml.footer+xml"/>
  <Override PartName="/word/header16.xml" ContentType="application/vnd.openxmlformats-officedocument.wordprocessingml.header+xml"/>
  <Override PartName="/word/footer16.xml" ContentType="application/vnd.openxmlformats-officedocument.wordprocessingml.footer+xml"/>
  <Override PartName="/word/header17.xml" ContentType="application/vnd.openxmlformats-officedocument.wordprocessingml.header+xml"/>
  <Override PartName="/word/footer17.xml" ContentType="application/vnd.openxmlformats-officedocument.wordprocessingml.footer+xml"/>
  <Override PartName="/word/header18.xml" ContentType="application/vnd.openxmlformats-officedocument.wordprocessingml.header+xml"/>
  <Override PartName="/word/footer18.xml" ContentType="application/vnd.openxmlformats-officedocument.wordprocessingml.footer+xml"/>
  <Override PartName="/word/header19.xml" ContentType="application/vnd.openxmlformats-officedocument.wordprocessingml.header+xml"/>
  <Override PartName="/word/footer19.xml" ContentType="application/vnd.openxmlformats-officedocument.wordprocessingml.footer+xml"/>
  <Override PartName="/word/header20.xml" ContentType="application/vnd.openxmlformats-officedocument.wordprocessingml.header+xml"/>
  <Override PartName="/word/footer20.xml" ContentType="application/vnd.openxmlformats-officedocument.wordprocessingml.footer+xml"/>
  <Override PartName="/word/header21.xml" ContentType="application/vnd.openxmlformats-officedocument.wordprocessingml.header+xml"/>
  <Override PartName="/word/footer21.xml" ContentType="application/vnd.openxmlformats-officedocument.wordprocessingml.footer+xml"/>
  <Override PartName="/word/header22.xml" ContentType="application/vnd.openxmlformats-officedocument.wordprocessingml.header+xml"/>
  <Override PartName="/word/footer22.xml" ContentType="application/vnd.openxmlformats-officedocument.wordprocessingml.footer+xml"/>
  <Override PartName="/word/header23.xml" ContentType="application/vnd.openxmlformats-officedocument.wordprocessingml.header+xml"/>
  <Override PartName="/word/footer23.xml" ContentType="application/vnd.openxmlformats-officedocument.wordprocessingml.footer+xml"/>
  <Override PartName="/word/header24.xml" ContentType="application/vnd.openxmlformats-officedocument.wordprocessingml.header+xml"/>
  <Override PartName="/word/footer24.xml" ContentType="application/vnd.openxmlformats-officedocument.wordprocessingml.footer+xml"/>
  <Override PartName="/word/header25.xml" ContentType="application/vnd.openxmlformats-officedocument.wordprocessingml.header+xml"/>
  <Override PartName="/word/footer25.xml" ContentType="application/vnd.openxmlformats-officedocument.wordprocessingml.footer+xml"/>
  <Override PartName="/word/header26.xml" ContentType="application/vnd.openxmlformats-officedocument.wordprocessingml.header+xml"/>
  <Override PartName="/word/footer26.xml" ContentType="application/vnd.openxmlformats-officedocument.wordprocessingml.footer+xml"/>
  <Override PartName="/word/header27.xml" ContentType="application/vnd.openxmlformats-officedocument.wordprocessingml.header+xml"/>
  <Override PartName="/word/footer27.xml" ContentType="application/vnd.openxmlformats-officedocument.wordprocessingml.footer+xml"/>
  <Override PartName="/word/header28.xml" ContentType="application/vnd.openxmlformats-officedocument.wordprocessingml.header+xml"/>
  <Override PartName="/word/footer28.xml" ContentType="application/vnd.openxmlformats-officedocument.wordprocessingml.footer+xml"/>
  <Override PartName="/word/header29.xml" ContentType="application/vnd.openxmlformats-officedocument.wordprocessingml.header+xml"/>
  <Override PartName="/word/footer29.xml" ContentType="application/vnd.openxmlformats-officedocument.wordprocessingml.footer+xml"/>
  <Override PartName="/word/header30.xml" ContentType="application/vnd.openxmlformats-officedocument.wordprocessingml.header+xml"/>
  <Override PartName="/word/footer30.xml" ContentType="application/vnd.openxmlformats-officedocument.wordprocessingml.footer+xml"/>
  <Override PartName="/word/header31.xml" ContentType="application/vnd.openxmlformats-officedocument.wordprocessingml.header+xml"/>
  <Override PartName="/word/footer31.xml" ContentType="application/vnd.openxmlformats-officedocument.wordprocessingml.footer+xml"/>
  <Override PartName="/word/header32.xml" ContentType="application/vnd.openxmlformats-officedocument.wordprocessingml.header+xml"/>
  <Override PartName="/word/footer32.xml" ContentType="application/vnd.openxmlformats-officedocument.wordprocessingml.footer+xml"/>
  <Override PartName="/word/header33.xml" ContentType="application/vnd.openxmlformats-officedocument.wordprocessingml.header+xml"/>
  <Override PartName="/word/footer33.xml" ContentType="application/vnd.openxmlformats-officedocument.wordprocessingml.footer+xml"/>
  <Override PartName="/word/header34.xml" ContentType="application/vnd.openxmlformats-officedocument.wordprocessingml.header+xml"/>
  <Override PartName="/word/footer34.xml" ContentType="application/vnd.openxmlformats-officedocument.wordprocessingml.footer+xml"/>
  <Override PartName="/word/header35.xml" ContentType="application/vnd.openxmlformats-officedocument.wordprocessingml.header+xml"/>
  <Override PartName="/word/footer35.xml" ContentType="application/vnd.openxmlformats-officedocument.wordprocessingml.footer+xml"/>
  <Override PartName="/word/header36.xml" ContentType="application/vnd.openxmlformats-officedocument.wordprocessingml.header+xml"/>
  <Override PartName="/word/footer36.xml" ContentType="application/vnd.openxmlformats-officedocument.wordprocessingml.footer+xml"/>
  <Override PartName="/word/header37.xml" ContentType="application/vnd.openxmlformats-officedocument.wordprocessingml.header+xml"/>
  <Override PartName="/word/footer37.xml" ContentType="application/vnd.openxmlformats-officedocument.wordprocessingml.footer+xml"/>
  <Override PartName="/word/header38.xml" ContentType="application/vnd.openxmlformats-officedocument.wordprocessingml.header+xml"/>
  <Override PartName="/word/footer38.xml" ContentType="application/vnd.openxmlformats-officedocument.wordprocessingml.footer+xml"/>
  <Override PartName="/word/header39.xml" ContentType="application/vnd.openxmlformats-officedocument.wordprocessingml.header+xml"/>
  <Override PartName="/word/footer39.xml" ContentType="application/vnd.openxmlformats-officedocument.wordprocessingml.footer+xml"/>
  <Override PartName="/word/header40.xml" ContentType="application/vnd.openxmlformats-officedocument.wordprocessingml.header+xml"/>
  <Override PartName="/word/footer40.xml" ContentType="application/vnd.openxmlformats-officedocument.wordprocessingml.footer+xml"/>
  <Override PartName="/word/header41.xml" ContentType="application/vnd.openxmlformats-officedocument.wordprocessingml.header+xml"/>
  <Override PartName="/word/footer41.xml" ContentType="application/vnd.openxmlformats-officedocument.wordprocessingml.footer+xml"/>
  <Override PartName="/word/header42.xml" ContentType="application/vnd.openxmlformats-officedocument.wordprocessingml.header+xml"/>
  <Override PartName="/word/footer42.xml" ContentType="application/vnd.openxmlformats-officedocument.wordprocessingml.footer+xml"/>
  <Override PartName="/word/header43.xml" ContentType="application/vnd.openxmlformats-officedocument.wordprocessingml.header+xml"/>
  <Override PartName="/word/footer43.xml" ContentType="application/vnd.openxmlformats-officedocument.wordprocessingml.footer+xml"/>
  <Override PartName="/word/header44.xml" ContentType="application/vnd.openxmlformats-officedocument.wordprocessingml.header+xml"/>
  <Override PartName="/word/footer44.xml" ContentType="application/vnd.openxmlformats-officedocument.wordprocessingml.footer+xml"/>
  <Override PartName="/word/header45.xml" ContentType="application/vnd.openxmlformats-officedocument.wordprocessingml.header+xml"/>
  <Override PartName="/word/footer45.xml" ContentType="application/vnd.openxmlformats-officedocument.wordprocessingml.footer+xml"/>
  <Override PartName="/word/header46.xml" ContentType="application/vnd.openxmlformats-officedocument.wordprocessingml.header+xml"/>
  <Override PartName="/word/footer46.xml" ContentType="application/vnd.openxmlformats-officedocument.wordprocessingml.footer+xml"/>
  <Override PartName="/word/header47.xml" ContentType="application/vnd.openxmlformats-officedocument.wordprocessingml.header+xml"/>
  <Override PartName="/word/footer47.xml" ContentType="application/vnd.openxmlformats-officedocument.wordprocessingml.footer+xml"/>
  <Override PartName="/word/header48.xml" ContentType="application/vnd.openxmlformats-officedocument.wordprocessingml.header+xml"/>
  <Override PartName="/word/footer48.xml" ContentType="application/vnd.openxmlformats-officedocument.wordprocessingml.footer+xml"/>
  <Override PartName="/word/header49.xml" ContentType="application/vnd.openxmlformats-officedocument.wordprocessingml.header+xml"/>
  <Override PartName="/word/footer49.xml" ContentType="application/vnd.openxmlformats-officedocument.wordprocessingml.footer+xml"/>
  <Override PartName="/word/header50.xml" ContentType="application/vnd.openxmlformats-officedocument.wordprocessingml.header+xml"/>
  <Override PartName="/word/footer50.xml" ContentType="application/vnd.openxmlformats-officedocument.wordprocessingml.footer+xml"/>
  <Override PartName="/word/header51.xml" ContentType="application/vnd.openxmlformats-officedocument.wordprocessingml.header+xml"/>
  <Override PartName="/word/footer51.xml" ContentType="application/vnd.openxmlformats-officedocument.wordprocessingml.footer+xml"/>
  <Override PartName="/word/header52.xml" ContentType="application/vnd.openxmlformats-officedocument.wordprocessingml.header+xml"/>
  <Override PartName="/word/footer52.xml" ContentType="application/vnd.openxmlformats-officedocument.wordprocessingml.footer+xml"/>
  <Override PartName="/word/header53.xml" ContentType="application/vnd.openxmlformats-officedocument.wordprocessingml.header+xml"/>
  <Override PartName="/word/footer53.xml" ContentType="application/vnd.openxmlformats-officedocument.wordprocessingml.footer+xml"/>
  <Override PartName="/word/header54.xml" ContentType="application/vnd.openxmlformats-officedocument.wordprocessingml.header+xml"/>
  <Override PartName="/word/footer54.xml" ContentType="application/vnd.openxmlformats-officedocument.wordprocessingml.footer+xml"/>
  <Override PartName="/word/header55.xml" ContentType="application/vnd.openxmlformats-officedocument.wordprocessingml.header+xml"/>
  <Override PartName="/word/footer55.xml" ContentType="application/vnd.openxmlformats-officedocument.wordprocessingml.footer+xml"/>
  <Override PartName="/word/header56.xml" ContentType="application/vnd.openxmlformats-officedocument.wordprocessingml.header+xml"/>
  <Override PartName="/word/footer56.xml" ContentType="application/vnd.openxmlformats-officedocument.wordprocessingml.footer+xml"/>
  <Override PartName="/word/header57.xml" ContentType="application/vnd.openxmlformats-officedocument.wordprocessingml.header+xml"/>
  <Override PartName="/word/footer57.xml" ContentType="application/vnd.openxmlformats-officedocument.wordprocessingml.footer+xml"/>
  <Override PartName="/word/header58.xml" ContentType="application/vnd.openxmlformats-officedocument.wordprocessingml.header+xml"/>
  <Override PartName="/word/footer58.xml" ContentType="application/vnd.openxmlformats-officedocument.wordprocessingml.footer+xml"/>
  <Override PartName="/word/header59.xml" ContentType="application/vnd.openxmlformats-officedocument.wordprocessingml.header+xml"/>
  <Override PartName="/word/footer59.xml" ContentType="application/vnd.openxmlformats-officedocument.wordprocessingml.footer+xml"/>
  <Override PartName="/word/header60.xml" ContentType="application/vnd.openxmlformats-officedocument.wordprocessingml.header+xml"/>
  <Override PartName="/word/footer60.xml" ContentType="application/vnd.openxmlformats-officedocument.wordprocessingml.footer+xml"/>
  <Override PartName="/word/header61.xml" ContentType="application/vnd.openxmlformats-officedocument.wordprocessingml.header+xml"/>
  <Override PartName="/word/footer61.xml" ContentType="application/vnd.openxmlformats-officedocument.wordprocessingml.footer+xml"/>
  <Override PartName="/word/header62.xml" ContentType="application/vnd.openxmlformats-officedocument.wordprocessingml.header+xml"/>
  <Override PartName="/word/footer62.xml" ContentType="application/vnd.openxmlformats-officedocument.wordprocessingml.footer+xml"/>
  <Override PartName="/word/header63.xml" ContentType="application/vnd.openxmlformats-officedocument.wordprocessingml.header+xml"/>
  <Override PartName="/word/footer63.xml" ContentType="application/vnd.openxmlformats-officedocument.wordprocessingml.footer+xml"/>
  <Override PartName="/word/header64.xml" ContentType="application/vnd.openxmlformats-officedocument.wordprocessingml.header+xml"/>
  <Override PartName="/word/footer64.xml" ContentType="application/vnd.openxmlformats-officedocument.wordprocessingml.footer+xml"/>
  <Override PartName="/word/header65.xml" ContentType="application/vnd.openxmlformats-officedocument.wordprocessingml.header+xml"/>
  <Override PartName="/word/footer65.xml" ContentType="application/vnd.openxmlformats-officedocument.wordprocessingml.footer+xml"/>
  <Override PartName="/word/header66.xml" ContentType="application/vnd.openxmlformats-officedocument.wordprocessingml.header+xml"/>
  <Override PartName="/word/footer66.xml" ContentType="application/vnd.openxmlformats-officedocument.wordprocessingml.footer+xml"/>
  <Override PartName="/word/header67.xml" ContentType="application/vnd.openxmlformats-officedocument.wordprocessingml.header+xml"/>
  <Override PartName="/word/footer67.xml" ContentType="application/vnd.openxmlformats-officedocument.wordprocessingml.footer+xml"/>
  <Override PartName="/word/header68.xml" ContentType="application/vnd.openxmlformats-officedocument.wordprocessingml.header+xml"/>
  <Override PartName="/word/footer68.xml" ContentType="application/vnd.openxmlformats-officedocument.wordprocessingml.footer+xml"/>
  <Override PartName="/word/header69.xml" ContentType="application/vnd.openxmlformats-officedocument.wordprocessingml.header+xml"/>
  <Override PartName="/word/footer69.xml" ContentType="application/vnd.openxmlformats-officedocument.wordprocessingml.footer+xml"/>
  <Override PartName="/word/header70.xml" ContentType="application/vnd.openxmlformats-officedocument.wordprocessingml.header+xml"/>
  <Override PartName="/word/footer70.xml" ContentType="application/vnd.openxmlformats-officedocument.wordprocessingml.footer+xml"/>
  <Override PartName="/word/header71.xml" ContentType="application/vnd.openxmlformats-officedocument.wordprocessingml.header+xml"/>
  <Override PartName="/word/footer71.xml" ContentType="application/vnd.openxmlformats-officedocument.wordprocessingml.footer+xml"/>
  <Override PartName="/word/header72.xml" ContentType="application/vnd.openxmlformats-officedocument.wordprocessingml.header+xml"/>
  <Override PartName="/word/footer72.xml" ContentType="application/vnd.openxmlformats-officedocument.wordprocessingml.footer+xml"/>
  <Override PartName="/word/header73.xml" ContentType="application/vnd.openxmlformats-officedocument.wordprocessingml.header+xml"/>
  <Override PartName="/word/footer73.xml" ContentType="application/vnd.openxmlformats-officedocument.wordprocessingml.footer+xml"/>
  <Override PartName="/word/header74.xml" ContentType="application/vnd.openxmlformats-officedocument.wordprocessingml.header+xml"/>
  <Override PartName="/word/footer74.xml" ContentType="application/vnd.openxmlformats-officedocument.wordprocessingml.footer+xml"/>
  <Override PartName="/word/header75.xml" ContentType="application/vnd.openxmlformats-officedocument.wordprocessingml.header+xml"/>
  <Override PartName="/word/footer75.xml" ContentType="application/vnd.openxmlformats-officedocument.wordprocessingml.footer+xml"/>
  <Override PartName="/word/header76.xml" ContentType="application/vnd.openxmlformats-officedocument.wordprocessingml.header+xml"/>
  <Override PartName="/word/footer76.xml" ContentType="application/vnd.openxmlformats-officedocument.wordprocessingml.footer+xml"/>
  <Override PartName="/word/header77.xml" ContentType="application/vnd.openxmlformats-officedocument.wordprocessingml.header+xml"/>
  <Override PartName="/word/footer77.xml" ContentType="application/vnd.openxmlformats-officedocument.wordprocessingml.footer+xml"/>
  <Override PartName="/word/header78.xml" ContentType="application/vnd.openxmlformats-officedocument.wordprocessingml.header+xml"/>
  <Override PartName="/word/footer78.xml" ContentType="application/vnd.openxmlformats-officedocument.wordprocessingml.footer+xml"/>
  <Override PartName="/word/header79.xml" ContentType="application/vnd.openxmlformats-officedocument.wordprocessingml.header+xml"/>
  <Override PartName="/word/footer79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E6319" w:rsidRDefault="00CE6319">
      <w:pPr>
        <w:rPr>
          <w:noProof w:val="0"/>
          <w:lang w:val="ru-RU"/>
        </w:rPr>
      </w:pPr>
    </w:p>
    <w:p w:rsidR="00CE6319" w:rsidRDefault="00CE6319">
      <w:pPr>
        <w:rPr>
          <w:noProof w:val="0"/>
          <w:lang w:val="ru-RU"/>
        </w:rPr>
      </w:pPr>
    </w:p>
    <w:p w:rsidR="00CE6319" w:rsidRDefault="00CE6319">
      <w:pPr>
        <w:rPr>
          <w:noProof w:val="0"/>
          <w:lang w:val="ru-RU"/>
        </w:rPr>
      </w:pPr>
    </w:p>
    <w:p w:rsidR="00CE6319" w:rsidRDefault="00CE6319">
      <w:pPr>
        <w:rPr>
          <w:noProof w:val="0"/>
          <w:lang w:val="ru-RU"/>
        </w:rPr>
      </w:pPr>
    </w:p>
    <w:p w:rsidR="00CE6319" w:rsidRDefault="00CE6319">
      <w:pPr>
        <w:rPr>
          <w:noProof w:val="0"/>
          <w:lang w:val="ru-RU"/>
        </w:rPr>
      </w:pPr>
    </w:p>
    <w:p w:rsidR="00CE6319" w:rsidRDefault="00CE6319">
      <w:pPr>
        <w:rPr>
          <w:noProof w:val="0"/>
          <w:lang w:val="ru-RU"/>
        </w:rPr>
      </w:pPr>
    </w:p>
    <w:p w:rsidR="00CE6319" w:rsidRDefault="00CE6319">
      <w:pPr>
        <w:rPr>
          <w:noProof w:val="0"/>
          <w:lang w:val="ru-RU"/>
        </w:rPr>
      </w:pPr>
    </w:p>
    <w:p w:rsidR="00CE6319" w:rsidRDefault="00CE6319">
      <w:pPr>
        <w:rPr>
          <w:noProof w:val="0"/>
          <w:lang w:val="ru-RU"/>
        </w:rPr>
      </w:pPr>
    </w:p>
    <w:p w:rsidR="00CE6319" w:rsidRDefault="00CE6319">
      <w:pPr>
        <w:rPr>
          <w:noProof w:val="0"/>
          <w:lang w:val="ru-RU"/>
        </w:rPr>
      </w:pPr>
    </w:p>
    <w:p w:rsidR="00CE6319" w:rsidRDefault="00CE6319">
      <w:pPr>
        <w:rPr>
          <w:noProof w:val="0"/>
          <w:lang w:val="ru-RU"/>
        </w:rPr>
      </w:pPr>
    </w:p>
    <w:p w:rsidR="00CE6319" w:rsidRDefault="00CE6319">
      <w:pPr>
        <w:rPr>
          <w:noProof w:val="0"/>
          <w:lang w:val="ru-RU"/>
        </w:rPr>
      </w:pPr>
    </w:p>
    <w:p w:rsidR="00CE6319" w:rsidRDefault="00CE6319">
      <w:pPr>
        <w:rPr>
          <w:noProof w:val="0"/>
          <w:lang w:val="ru-RU"/>
        </w:rPr>
      </w:pPr>
    </w:p>
    <w:p w:rsidR="00CE6319" w:rsidRDefault="00CE6319">
      <w:pPr>
        <w:rPr>
          <w:noProof w:val="0"/>
          <w:lang w:val="ru-RU"/>
        </w:rPr>
      </w:pPr>
    </w:p>
    <w:p w:rsidR="00CE6319" w:rsidRDefault="00CE6319">
      <w:pPr>
        <w:rPr>
          <w:noProof w:val="0"/>
          <w:lang w:val="ru-RU"/>
        </w:rPr>
      </w:pPr>
    </w:p>
    <w:p w:rsidR="00CE6319" w:rsidRDefault="00CE6319">
      <w:pPr>
        <w:rPr>
          <w:noProof w:val="0"/>
          <w:lang w:val="ru-RU"/>
        </w:rPr>
      </w:pPr>
    </w:p>
    <w:p w:rsidR="00CE6319" w:rsidRDefault="00CE6319">
      <w:pPr>
        <w:rPr>
          <w:noProof w:val="0"/>
          <w:lang w:val="ru-RU"/>
        </w:rPr>
      </w:pPr>
    </w:p>
    <w:p w:rsidR="00CE6319" w:rsidRDefault="00CE6319">
      <w:pPr>
        <w:rPr>
          <w:noProof w:val="0"/>
          <w:lang w:val="ru-RU"/>
        </w:rPr>
      </w:pPr>
    </w:p>
    <w:p w:rsidR="00CE6319" w:rsidRDefault="00CE6319">
      <w:pPr>
        <w:rPr>
          <w:noProof w:val="0"/>
          <w:lang w:val="ru-RU"/>
        </w:rPr>
      </w:pPr>
    </w:p>
    <w:p w:rsidR="00CE6319" w:rsidRDefault="00CE6319">
      <w:pPr>
        <w:rPr>
          <w:noProof w:val="0"/>
          <w:lang w:val="ru-RU"/>
        </w:rPr>
      </w:pPr>
    </w:p>
    <w:p w:rsidR="00CE6319" w:rsidRDefault="00CE6319">
      <w:pPr>
        <w:rPr>
          <w:noProof w:val="0"/>
          <w:lang w:val="ru-RU"/>
        </w:rPr>
      </w:pPr>
    </w:p>
    <w:p w:rsidR="00CE6319" w:rsidRDefault="00CE6319">
      <w:pPr>
        <w:rPr>
          <w:noProof w:val="0"/>
          <w:lang w:val="ru-RU"/>
        </w:rPr>
      </w:pPr>
    </w:p>
    <w:p w:rsidR="00CE6319" w:rsidRDefault="00CE6319">
      <w:pPr>
        <w:rPr>
          <w:noProof w:val="0"/>
          <w:lang w:val="ru-RU"/>
        </w:rPr>
      </w:pPr>
    </w:p>
    <w:p w:rsidR="00CE6319" w:rsidRDefault="00CE6319">
      <w:pPr>
        <w:rPr>
          <w:noProof w:val="0"/>
          <w:lang w:val="ru-RU"/>
        </w:rPr>
      </w:pPr>
    </w:p>
    <w:p w:rsidR="00CE6319" w:rsidRDefault="00CE6319">
      <w:pPr>
        <w:rPr>
          <w:noProof w:val="0"/>
          <w:lang w:val="ru-RU"/>
        </w:rPr>
      </w:pPr>
    </w:p>
    <w:p w:rsidR="00CE6319" w:rsidRDefault="00CE6319">
      <w:pPr>
        <w:rPr>
          <w:noProof w:val="0"/>
          <w:lang w:val="ru-RU"/>
        </w:rPr>
      </w:pPr>
    </w:p>
    <w:p w:rsidR="00CE6319" w:rsidRDefault="00CE6319">
      <w:pPr>
        <w:rPr>
          <w:noProof w:val="0"/>
          <w:lang w:val="ru-RU"/>
        </w:rPr>
      </w:pPr>
    </w:p>
    <w:p w:rsidR="00CE6319" w:rsidRDefault="00CE6319">
      <w:pPr>
        <w:rPr>
          <w:noProof w:val="0"/>
          <w:lang w:val="ru-RU"/>
        </w:rPr>
      </w:pPr>
    </w:p>
    <w:p w:rsidR="00CE6319" w:rsidRDefault="00CE6319">
      <w:pPr>
        <w:rPr>
          <w:noProof w:val="0"/>
          <w:lang w:val="ru-RU"/>
        </w:rPr>
      </w:pPr>
    </w:p>
    <w:p w:rsidR="00CE6319" w:rsidRDefault="00CE6319">
      <w:pPr>
        <w:rPr>
          <w:noProof w:val="0"/>
          <w:lang w:val="ru-RU"/>
        </w:rPr>
      </w:pPr>
    </w:p>
    <w:p w:rsidR="00CE6319" w:rsidRDefault="00CE6319">
      <w:pPr>
        <w:rPr>
          <w:noProof w:val="0"/>
          <w:lang w:val="ru-RU"/>
        </w:rPr>
      </w:pPr>
    </w:p>
    <w:p w:rsidR="00CE6319" w:rsidRDefault="00CE6319">
      <w:pPr>
        <w:rPr>
          <w:noProof w:val="0"/>
          <w:lang w:val="ru-RU"/>
        </w:rPr>
      </w:pPr>
    </w:p>
    <w:p w:rsidR="00CE6319" w:rsidRDefault="00CE6319">
      <w:pPr>
        <w:rPr>
          <w:noProof w:val="0"/>
          <w:lang w:val="ru-RU"/>
        </w:rPr>
      </w:pPr>
    </w:p>
    <w:p w:rsidR="00CE6319" w:rsidRDefault="00CE6319">
      <w:pPr>
        <w:rPr>
          <w:noProof w:val="0"/>
          <w:lang w:val="ru-RU"/>
        </w:rPr>
      </w:pPr>
    </w:p>
    <w:p w:rsidR="00E72F3E" w:rsidRDefault="00E72F3E">
      <w:pPr>
        <w:rPr>
          <w:noProof w:val="0"/>
          <w:lang w:val="ru-RU"/>
        </w:rPr>
        <w:sectPr w:rsidR="00E72F3E">
          <w:headerReference w:type="even" r:id="rId7"/>
          <w:headerReference w:type="default" r:id="rId8"/>
          <w:footerReference w:type="even" r:id="rId9"/>
          <w:footerReference w:type="default" r:id="rId10"/>
          <w:headerReference w:type="first" r:id="rId11"/>
          <w:footerReference w:type="first" r:id="rId12"/>
          <w:pgSz w:w="16840" w:h="11907" w:orient="landscape" w:code="9"/>
          <w:pgMar w:top="510" w:right="510" w:bottom="510" w:left="510" w:header="510" w:footer="510" w:gutter="0"/>
          <w:pgNumType w:start="1"/>
          <w:cols w:space="720"/>
          <w:titlePg/>
        </w:sectPr>
      </w:pPr>
    </w:p>
    <w:p w:rsidR="00E72F3E" w:rsidRDefault="00E72F3E">
      <w:pPr>
        <w:rPr>
          <w:noProof w:val="0"/>
          <w:lang w:val="ru-RU"/>
        </w:rPr>
        <w:sectPr w:rsidR="00E72F3E">
          <w:headerReference w:type="default" r:id="rId13"/>
          <w:footerReference w:type="default" r:id="rId14"/>
          <w:headerReference w:type="first" r:id="rId15"/>
          <w:footerReference w:type="first" r:id="rId16"/>
          <w:pgSz w:w="16840" w:h="11907" w:orient="landscape" w:code="9"/>
          <w:pgMar w:top="510" w:right="510" w:bottom="510" w:left="510" w:header="510" w:footer="510" w:gutter="0"/>
          <w:pgNumType w:start="1"/>
          <w:cols w:space="720"/>
          <w:titlePg/>
        </w:sectPr>
      </w:pPr>
    </w:p>
    <w:p w:rsidR="00E72F3E" w:rsidRDefault="00FA793F" w:rsidP="005F44EC">
      <w:pPr>
        <w:jc w:val="center"/>
        <w:rPr>
          <w:noProof w:val="0"/>
          <w:lang w:val="ru-RU"/>
        </w:rPr>
        <w:sectPr w:rsidR="00E72F3E">
          <w:headerReference w:type="default" r:id="rId17"/>
          <w:footerReference w:type="default" r:id="rId18"/>
          <w:headerReference w:type="first" r:id="rId19"/>
          <w:footerReference w:type="first" r:id="rId20"/>
          <w:pgSz w:w="16840" w:h="11907" w:orient="landscape" w:code="9"/>
          <w:pgMar w:top="510" w:right="510" w:bottom="510" w:left="510" w:header="510" w:footer="510" w:gutter="0"/>
          <w:pgNumType w:start="1"/>
          <w:cols w:space="720"/>
          <w:titlePg/>
        </w:sectPr>
      </w:pPr>
      <w:r>
        <w:rPr>
          <w:lang w:val="ru-RU" w:eastAsia="ru-RU"/>
        </w:rPr>
        <w:lastRenderedPageBreak/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Рисунок 1" o:spid="_x0000_i1025" type="#_x0000_t75" style="width:717.1pt;height:394.05pt;visibility:visible;mso-wrap-style:square">
            <v:imagedata r:id="rId21" o:title=""/>
          </v:shape>
        </w:pict>
      </w:r>
    </w:p>
    <w:p w:rsidR="00E72F3E" w:rsidRDefault="00FA793F" w:rsidP="000F529B">
      <w:pPr>
        <w:jc w:val="center"/>
        <w:rPr>
          <w:noProof w:val="0"/>
          <w:lang w:val="ru-RU"/>
        </w:rPr>
        <w:sectPr w:rsidR="00E72F3E">
          <w:headerReference w:type="default" r:id="rId22"/>
          <w:footerReference w:type="default" r:id="rId23"/>
          <w:headerReference w:type="first" r:id="rId24"/>
          <w:footerReference w:type="first" r:id="rId25"/>
          <w:pgSz w:w="16840" w:h="11907" w:orient="landscape" w:code="9"/>
          <w:pgMar w:top="510" w:right="510" w:bottom="510" w:left="510" w:header="510" w:footer="510" w:gutter="0"/>
          <w:pgNumType w:start="1"/>
          <w:cols w:space="720"/>
          <w:titlePg/>
        </w:sectPr>
      </w:pPr>
      <w:r>
        <w:rPr>
          <w:lang w:val="ru-RU" w:eastAsia="ru-RU"/>
        </w:rPr>
        <w:lastRenderedPageBreak/>
        <w:pict>
          <v:shape id="_x0000_i1026" type="#_x0000_t75" style="width:710.25pt;height:390.15pt;visibility:visible;mso-wrap-style:square">
            <v:imagedata r:id="rId26" o:title=""/>
          </v:shape>
        </w:pict>
      </w:r>
    </w:p>
    <w:p w:rsidR="00E72F3E" w:rsidRDefault="00E72F3E">
      <w:pPr>
        <w:rPr>
          <w:noProof w:val="0"/>
          <w:lang w:val="ru-RU"/>
        </w:rPr>
        <w:sectPr w:rsidR="00E72F3E">
          <w:headerReference w:type="default" r:id="rId27"/>
          <w:footerReference w:type="default" r:id="rId28"/>
          <w:headerReference w:type="first" r:id="rId29"/>
          <w:footerReference w:type="first" r:id="rId30"/>
          <w:pgSz w:w="16840" w:h="11907" w:orient="landscape" w:code="9"/>
          <w:pgMar w:top="510" w:right="510" w:bottom="510" w:left="510" w:header="510" w:footer="510" w:gutter="0"/>
          <w:pgNumType w:start="1"/>
          <w:cols w:space="720"/>
          <w:titlePg/>
        </w:sectPr>
      </w:pPr>
    </w:p>
    <w:p w:rsidR="00E72F3E" w:rsidRDefault="00E72F3E">
      <w:pPr>
        <w:rPr>
          <w:noProof w:val="0"/>
          <w:lang w:val="ru-RU"/>
        </w:rPr>
        <w:sectPr w:rsidR="00E72F3E">
          <w:headerReference w:type="default" r:id="rId31"/>
          <w:footerReference w:type="default" r:id="rId32"/>
          <w:headerReference w:type="first" r:id="rId33"/>
          <w:footerReference w:type="first" r:id="rId34"/>
          <w:pgSz w:w="16840" w:h="11907" w:orient="landscape" w:code="9"/>
          <w:pgMar w:top="510" w:right="510" w:bottom="510" w:left="510" w:header="510" w:footer="510" w:gutter="0"/>
          <w:pgNumType w:start="1"/>
          <w:cols w:space="720"/>
          <w:titlePg/>
        </w:sectPr>
      </w:pPr>
    </w:p>
    <w:p w:rsidR="00E72F3E" w:rsidRDefault="00FA793F" w:rsidP="00A0031E">
      <w:pPr>
        <w:jc w:val="center"/>
        <w:rPr>
          <w:noProof w:val="0"/>
          <w:lang w:val="ru-RU"/>
        </w:rPr>
        <w:sectPr w:rsidR="00E72F3E">
          <w:headerReference w:type="default" r:id="rId35"/>
          <w:footerReference w:type="default" r:id="rId36"/>
          <w:headerReference w:type="first" r:id="rId37"/>
          <w:footerReference w:type="first" r:id="rId38"/>
          <w:pgSz w:w="16840" w:h="11907" w:orient="landscape" w:code="9"/>
          <w:pgMar w:top="510" w:right="510" w:bottom="510" w:left="510" w:header="510" w:footer="510" w:gutter="0"/>
          <w:pgNumType w:start="1"/>
          <w:cols w:space="720"/>
          <w:titlePg/>
        </w:sectPr>
      </w:pPr>
      <w:r>
        <w:rPr>
          <w:lang w:val="ru-RU" w:eastAsia="ru-RU"/>
        </w:rPr>
        <w:lastRenderedPageBreak/>
        <w:pict>
          <v:shape id="_x0000_i1027" type="#_x0000_t75" style="width:756.95pt;height:371.7pt;visibility:visible;mso-wrap-style:square">
            <v:imagedata r:id="rId39" o:title=""/>
          </v:shape>
        </w:pict>
      </w:r>
    </w:p>
    <w:p w:rsidR="00E72F3E" w:rsidRDefault="00FA793F" w:rsidP="0098449A">
      <w:pPr>
        <w:jc w:val="center"/>
        <w:rPr>
          <w:noProof w:val="0"/>
          <w:lang w:val="ru-RU"/>
        </w:rPr>
        <w:sectPr w:rsidR="00E72F3E">
          <w:headerReference w:type="default" r:id="rId40"/>
          <w:footerReference w:type="default" r:id="rId41"/>
          <w:headerReference w:type="first" r:id="rId42"/>
          <w:footerReference w:type="first" r:id="rId43"/>
          <w:pgSz w:w="16840" w:h="11907" w:orient="landscape" w:code="9"/>
          <w:pgMar w:top="510" w:right="510" w:bottom="510" w:left="510" w:header="510" w:footer="510" w:gutter="0"/>
          <w:pgNumType w:start="1"/>
          <w:cols w:space="720"/>
          <w:titlePg/>
        </w:sectPr>
      </w:pPr>
      <w:r>
        <w:rPr>
          <w:lang w:val="ru-RU" w:eastAsia="ru-RU"/>
        </w:rPr>
        <w:lastRenderedPageBreak/>
        <w:pict>
          <v:shape id="_x0000_i1028" type="#_x0000_t75" style="width:772.55pt;height:353.2pt;visibility:visible;mso-wrap-style:square">
            <v:imagedata r:id="rId44" o:title=""/>
          </v:shape>
        </w:pict>
      </w:r>
    </w:p>
    <w:p w:rsidR="00E72F3E" w:rsidRDefault="00FA793F" w:rsidP="00A0031E">
      <w:pPr>
        <w:jc w:val="center"/>
        <w:rPr>
          <w:noProof w:val="0"/>
          <w:lang w:val="ru-RU"/>
        </w:rPr>
        <w:sectPr w:rsidR="00E72F3E">
          <w:headerReference w:type="default" r:id="rId45"/>
          <w:footerReference w:type="default" r:id="rId46"/>
          <w:headerReference w:type="first" r:id="rId47"/>
          <w:footerReference w:type="first" r:id="rId48"/>
          <w:pgSz w:w="16840" w:h="11907" w:orient="landscape" w:code="9"/>
          <w:pgMar w:top="510" w:right="510" w:bottom="510" w:left="510" w:header="510" w:footer="510" w:gutter="0"/>
          <w:pgNumType w:start="1"/>
          <w:cols w:space="720"/>
          <w:titlePg/>
        </w:sectPr>
      </w:pPr>
      <w:r>
        <w:rPr>
          <w:lang w:val="ru-RU" w:eastAsia="ru-RU"/>
        </w:rPr>
        <w:lastRenderedPageBreak/>
        <w:pict>
          <v:shape id="_x0000_i1029" type="#_x0000_t75" style="width:725.85pt;height:389.2pt;visibility:visible;mso-wrap-style:square">
            <v:imagedata r:id="rId49" o:title=""/>
          </v:shape>
        </w:pict>
      </w:r>
    </w:p>
    <w:p w:rsidR="00E72F3E" w:rsidRDefault="00E72F3E">
      <w:pPr>
        <w:rPr>
          <w:noProof w:val="0"/>
          <w:lang w:val="ru-RU"/>
        </w:rPr>
        <w:sectPr w:rsidR="00E72F3E">
          <w:headerReference w:type="default" r:id="rId50"/>
          <w:footerReference w:type="default" r:id="rId51"/>
          <w:headerReference w:type="first" r:id="rId52"/>
          <w:footerReference w:type="first" r:id="rId53"/>
          <w:pgSz w:w="16840" w:h="11907" w:orient="landscape" w:code="9"/>
          <w:pgMar w:top="510" w:right="510" w:bottom="510" w:left="510" w:header="510" w:footer="510" w:gutter="0"/>
          <w:pgNumType w:start="1"/>
          <w:cols w:space="720"/>
          <w:titlePg/>
        </w:sectPr>
      </w:pPr>
    </w:p>
    <w:p w:rsidR="00E72F3E" w:rsidRDefault="00FA793F" w:rsidP="008F12EB">
      <w:pPr>
        <w:jc w:val="center"/>
        <w:rPr>
          <w:noProof w:val="0"/>
          <w:lang w:val="ru-RU"/>
        </w:rPr>
        <w:sectPr w:rsidR="00E72F3E">
          <w:headerReference w:type="default" r:id="rId54"/>
          <w:footerReference w:type="default" r:id="rId55"/>
          <w:headerReference w:type="first" r:id="rId56"/>
          <w:footerReference w:type="first" r:id="rId57"/>
          <w:pgSz w:w="16840" w:h="11907" w:orient="landscape" w:code="9"/>
          <w:pgMar w:top="510" w:right="510" w:bottom="510" w:left="510" w:header="510" w:footer="510" w:gutter="0"/>
          <w:pgNumType w:start="1"/>
          <w:cols w:space="720"/>
          <w:titlePg/>
        </w:sectPr>
      </w:pPr>
      <w:r>
        <w:rPr>
          <w:lang w:val="ru-RU" w:eastAsia="ru-RU"/>
        </w:rPr>
        <w:lastRenderedPageBreak/>
        <w:pict>
          <v:shape id="_x0000_i1030" type="#_x0000_t75" style="width:725.85pt;height:389.2pt;visibility:visible;mso-wrap-style:square">
            <v:imagedata r:id="rId58" o:title=""/>
          </v:shape>
        </w:pict>
      </w:r>
    </w:p>
    <w:p w:rsidR="00E72F3E" w:rsidRDefault="00FA793F" w:rsidP="00A54EE6">
      <w:pPr>
        <w:jc w:val="center"/>
        <w:rPr>
          <w:noProof w:val="0"/>
          <w:lang w:val="ru-RU"/>
        </w:rPr>
        <w:sectPr w:rsidR="00E72F3E">
          <w:headerReference w:type="default" r:id="rId59"/>
          <w:footerReference w:type="default" r:id="rId60"/>
          <w:headerReference w:type="first" r:id="rId61"/>
          <w:footerReference w:type="first" r:id="rId62"/>
          <w:pgSz w:w="16840" w:h="11907" w:orient="landscape" w:code="9"/>
          <w:pgMar w:top="510" w:right="510" w:bottom="510" w:left="510" w:header="510" w:footer="510" w:gutter="0"/>
          <w:pgNumType w:start="1"/>
          <w:cols w:space="720"/>
          <w:titlePg/>
        </w:sectPr>
      </w:pPr>
      <w:r>
        <w:rPr>
          <w:lang w:val="ru-RU" w:eastAsia="ru-RU"/>
        </w:rPr>
        <w:lastRenderedPageBreak/>
        <w:pict>
          <v:shape id="_x0000_i1031" type="#_x0000_t75" style="width:720.95pt;height:389.2pt;visibility:visible;mso-wrap-style:square">
            <v:imagedata r:id="rId63" o:title=""/>
          </v:shape>
        </w:pict>
      </w:r>
    </w:p>
    <w:p w:rsidR="00E72F3E" w:rsidRDefault="00E72F3E">
      <w:pPr>
        <w:rPr>
          <w:noProof w:val="0"/>
          <w:lang w:val="ru-RU"/>
        </w:rPr>
        <w:sectPr w:rsidR="00E72F3E">
          <w:headerReference w:type="default" r:id="rId64"/>
          <w:footerReference w:type="default" r:id="rId65"/>
          <w:headerReference w:type="first" r:id="rId66"/>
          <w:footerReference w:type="first" r:id="rId67"/>
          <w:pgSz w:w="16840" w:h="11907" w:orient="landscape" w:code="9"/>
          <w:pgMar w:top="510" w:right="510" w:bottom="510" w:left="510" w:header="510" w:footer="510" w:gutter="0"/>
          <w:pgNumType w:start="1"/>
          <w:cols w:space="720"/>
          <w:titlePg/>
        </w:sectPr>
      </w:pPr>
    </w:p>
    <w:p w:rsidR="00E72F3E" w:rsidRDefault="00E72F3E">
      <w:pPr>
        <w:rPr>
          <w:noProof w:val="0"/>
          <w:lang w:val="ru-RU"/>
        </w:rPr>
        <w:sectPr w:rsidR="00E72F3E">
          <w:headerReference w:type="default" r:id="rId68"/>
          <w:footerReference w:type="default" r:id="rId69"/>
          <w:headerReference w:type="first" r:id="rId70"/>
          <w:footerReference w:type="first" r:id="rId71"/>
          <w:pgSz w:w="16840" w:h="11907" w:orient="landscape" w:code="9"/>
          <w:pgMar w:top="510" w:right="510" w:bottom="510" w:left="510" w:header="510" w:footer="510" w:gutter="0"/>
          <w:pgNumType w:start="1"/>
          <w:cols w:space="720"/>
          <w:titlePg/>
        </w:sectPr>
      </w:pPr>
    </w:p>
    <w:p w:rsidR="00E72F3E" w:rsidRDefault="00FA793F" w:rsidP="00B438E1">
      <w:pPr>
        <w:jc w:val="center"/>
        <w:rPr>
          <w:noProof w:val="0"/>
          <w:lang w:val="ru-RU"/>
        </w:rPr>
        <w:sectPr w:rsidR="00E72F3E">
          <w:headerReference w:type="default" r:id="rId72"/>
          <w:footerReference w:type="default" r:id="rId73"/>
          <w:headerReference w:type="first" r:id="rId74"/>
          <w:footerReference w:type="first" r:id="rId75"/>
          <w:pgSz w:w="16840" w:h="11907" w:orient="landscape" w:code="9"/>
          <w:pgMar w:top="510" w:right="510" w:bottom="510" w:left="510" w:header="510" w:footer="510" w:gutter="0"/>
          <w:pgNumType w:start="1"/>
          <w:cols w:space="720"/>
          <w:titlePg/>
        </w:sectPr>
      </w:pPr>
      <w:r>
        <w:rPr>
          <w:lang w:val="ru-RU" w:eastAsia="ru-RU"/>
        </w:rPr>
        <w:lastRenderedPageBreak/>
        <w:pict>
          <v:shape id="_x0000_i1032" type="#_x0000_t75" style="width:723.9pt;height:389.2pt;visibility:visible;mso-wrap-style:square">
            <v:imagedata r:id="rId76" o:title=""/>
          </v:shape>
        </w:pict>
      </w:r>
    </w:p>
    <w:p w:rsidR="00E72F3E" w:rsidRDefault="00FA793F" w:rsidP="00FD10A5">
      <w:pPr>
        <w:jc w:val="center"/>
        <w:rPr>
          <w:noProof w:val="0"/>
          <w:lang w:val="ru-RU"/>
        </w:rPr>
        <w:sectPr w:rsidR="00E72F3E">
          <w:headerReference w:type="default" r:id="rId77"/>
          <w:footerReference w:type="default" r:id="rId78"/>
          <w:headerReference w:type="first" r:id="rId79"/>
          <w:footerReference w:type="first" r:id="rId80"/>
          <w:pgSz w:w="16840" w:h="11907" w:orient="landscape" w:code="9"/>
          <w:pgMar w:top="510" w:right="510" w:bottom="510" w:left="510" w:header="510" w:footer="510" w:gutter="0"/>
          <w:pgNumType w:start="1"/>
          <w:cols w:space="720"/>
          <w:titlePg/>
        </w:sectPr>
      </w:pPr>
      <w:r>
        <w:rPr>
          <w:lang w:val="ru-RU" w:eastAsia="ru-RU"/>
        </w:rPr>
        <w:lastRenderedPageBreak/>
        <w:pict>
          <v:shape id="_x0000_i1033" type="#_x0000_t75" style="width:763.8pt;height:376.55pt;visibility:visible;mso-wrap-style:square">
            <v:imagedata r:id="rId81" o:title=""/>
          </v:shape>
        </w:pict>
      </w:r>
    </w:p>
    <w:p w:rsidR="00E72F3E" w:rsidRDefault="00FA793F" w:rsidP="002E599D">
      <w:pPr>
        <w:jc w:val="center"/>
        <w:rPr>
          <w:noProof w:val="0"/>
          <w:lang w:val="ru-RU"/>
        </w:rPr>
        <w:sectPr w:rsidR="00E72F3E">
          <w:headerReference w:type="default" r:id="rId82"/>
          <w:footerReference w:type="default" r:id="rId83"/>
          <w:headerReference w:type="first" r:id="rId84"/>
          <w:footerReference w:type="first" r:id="rId85"/>
          <w:pgSz w:w="16840" w:h="11907" w:orient="landscape" w:code="9"/>
          <w:pgMar w:top="510" w:right="510" w:bottom="510" w:left="510" w:header="510" w:footer="510" w:gutter="0"/>
          <w:pgNumType w:start="1"/>
          <w:cols w:space="720"/>
          <w:titlePg/>
        </w:sectPr>
      </w:pPr>
      <w:r>
        <w:rPr>
          <w:lang w:val="ru-RU" w:eastAsia="ru-RU"/>
        </w:rPr>
        <w:lastRenderedPageBreak/>
        <w:pict>
          <v:shape id="_x0000_i1034" type="#_x0000_t75" style="width:772.55pt;height:5in;visibility:visible;mso-wrap-style:square">
            <v:imagedata r:id="rId86" o:title=""/>
          </v:shape>
        </w:pict>
      </w:r>
    </w:p>
    <w:p w:rsidR="00E72F3E" w:rsidRDefault="00E72F3E">
      <w:pPr>
        <w:rPr>
          <w:noProof w:val="0"/>
          <w:lang w:val="ru-RU"/>
        </w:rPr>
        <w:sectPr w:rsidR="00E72F3E">
          <w:headerReference w:type="default" r:id="rId87"/>
          <w:footerReference w:type="default" r:id="rId88"/>
          <w:headerReference w:type="first" r:id="rId89"/>
          <w:footerReference w:type="first" r:id="rId90"/>
          <w:pgSz w:w="16840" w:h="11907" w:orient="landscape" w:code="9"/>
          <w:pgMar w:top="510" w:right="510" w:bottom="510" w:left="510" w:header="510" w:footer="510" w:gutter="0"/>
          <w:pgNumType w:start="1"/>
          <w:cols w:space="720"/>
          <w:titlePg/>
        </w:sectPr>
      </w:pPr>
    </w:p>
    <w:p w:rsidR="00E72F3E" w:rsidRDefault="00FA793F" w:rsidP="00E504E6">
      <w:pPr>
        <w:jc w:val="center"/>
        <w:rPr>
          <w:noProof w:val="0"/>
          <w:lang w:val="ru-RU"/>
        </w:rPr>
        <w:sectPr w:rsidR="00E72F3E">
          <w:headerReference w:type="default" r:id="rId91"/>
          <w:footerReference w:type="default" r:id="rId92"/>
          <w:headerReference w:type="first" r:id="rId93"/>
          <w:footerReference w:type="first" r:id="rId94"/>
          <w:pgSz w:w="16840" w:h="11907" w:orient="landscape" w:code="9"/>
          <w:pgMar w:top="510" w:right="510" w:bottom="510" w:left="510" w:header="510" w:footer="510" w:gutter="0"/>
          <w:pgNumType w:start="1"/>
          <w:cols w:space="720"/>
          <w:titlePg/>
        </w:sectPr>
      </w:pPr>
      <w:r>
        <w:rPr>
          <w:lang w:val="ru-RU" w:eastAsia="ru-RU"/>
        </w:rPr>
        <w:lastRenderedPageBreak/>
        <w:pict>
          <v:shape id="_x0000_i1035" type="#_x0000_t75" style="width:753.1pt;height:354.15pt;visibility:visible;mso-wrap-style:square">
            <v:imagedata r:id="rId95" o:title=""/>
          </v:shape>
        </w:pict>
      </w:r>
    </w:p>
    <w:p w:rsidR="00E72F3E" w:rsidRDefault="00FA793F" w:rsidP="0060466C">
      <w:pPr>
        <w:jc w:val="center"/>
        <w:rPr>
          <w:noProof w:val="0"/>
          <w:lang w:val="ru-RU"/>
        </w:rPr>
        <w:sectPr w:rsidR="00E72F3E">
          <w:headerReference w:type="default" r:id="rId96"/>
          <w:footerReference w:type="default" r:id="rId97"/>
          <w:headerReference w:type="first" r:id="rId98"/>
          <w:footerReference w:type="first" r:id="rId99"/>
          <w:pgSz w:w="16840" w:h="11907" w:orient="landscape" w:code="9"/>
          <w:pgMar w:top="510" w:right="510" w:bottom="510" w:left="510" w:header="510" w:footer="510" w:gutter="0"/>
          <w:pgNumType w:start="1"/>
          <w:cols w:space="720"/>
          <w:titlePg/>
        </w:sectPr>
      </w:pPr>
      <w:r>
        <w:rPr>
          <w:lang w:val="ru-RU" w:eastAsia="ru-RU"/>
        </w:rPr>
        <w:lastRenderedPageBreak/>
        <w:pict>
          <v:shape id="_x0000_i1036" type="#_x0000_t75" style="width:761.85pt;height:362.9pt;visibility:visible;mso-wrap-style:square">
            <v:imagedata r:id="rId100" o:title=""/>
          </v:shape>
        </w:pict>
      </w:r>
    </w:p>
    <w:p w:rsidR="00E72F3E" w:rsidRDefault="00E72F3E">
      <w:pPr>
        <w:rPr>
          <w:noProof w:val="0"/>
          <w:lang w:val="ru-RU"/>
        </w:rPr>
        <w:sectPr w:rsidR="00E72F3E">
          <w:headerReference w:type="default" r:id="rId101"/>
          <w:footerReference w:type="default" r:id="rId102"/>
          <w:headerReference w:type="first" r:id="rId103"/>
          <w:footerReference w:type="first" r:id="rId104"/>
          <w:pgSz w:w="16840" w:h="11907" w:orient="landscape" w:code="9"/>
          <w:pgMar w:top="510" w:right="510" w:bottom="510" w:left="510" w:header="510" w:footer="510" w:gutter="0"/>
          <w:pgNumType w:start="1"/>
          <w:cols w:space="720"/>
          <w:titlePg/>
        </w:sectPr>
      </w:pPr>
    </w:p>
    <w:p w:rsidR="00E72F3E" w:rsidRDefault="00FA793F" w:rsidP="00446D57">
      <w:pPr>
        <w:jc w:val="center"/>
        <w:rPr>
          <w:noProof w:val="0"/>
          <w:lang w:val="ru-RU"/>
        </w:rPr>
        <w:sectPr w:rsidR="00E72F3E">
          <w:headerReference w:type="default" r:id="rId105"/>
          <w:footerReference w:type="default" r:id="rId106"/>
          <w:headerReference w:type="first" r:id="rId107"/>
          <w:footerReference w:type="first" r:id="rId108"/>
          <w:pgSz w:w="16840" w:h="11907" w:orient="landscape" w:code="9"/>
          <w:pgMar w:top="510" w:right="510" w:bottom="510" w:left="510" w:header="510" w:footer="510" w:gutter="0"/>
          <w:pgNumType w:start="1"/>
          <w:cols w:space="720"/>
          <w:titlePg/>
        </w:sectPr>
      </w:pPr>
      <w:r>
        <w:rPr>
          <w:lang w:val="ru-RU" w:eastAsia="ru-RU"/>
        </w:rPr>
        <w:lastRenderedPageBreak/>
        <w:pict>
          <v:shape id="_x0000_i1037" type="#_x0000_t75" style="width:756.95pt;height:386.25pt;visibility:visible;mso-wrap-style:square">
            <v:imagedata r:id="rId109" o:title=""/>
          </v:shape>
        </w:pict>
      </w:r>
    </w:p>
    <w:p w:rsidR="00E72F3E" w:rsidRDefault="00E72F3E">
      <w:pPr>
        <w:rPr>
          <w:noProof w:val="0"/>
          <w:lang w:val="ru-RU"/>
        </w:rPr>
        <w:sectPr w:rsidR="00E72F3E">
          <w:headerReference w:type="default" r:id="rId110"/>
          <w:footerReference w:type="default" r:id="rId111"/>
          <w:headerReference w:type="first" r:id="rId112"/>
          <w:footerReference w:type="first" r:id="rId113"/>
          <w:pgSz w:w="16840" w:h="11907" w:orient="landscape" w:code="9"/>
          <w:pgMar w:top="510" w:right="510" w:bottom="510" w:left="510" w:header="510" w:footer="510" w:gutter="0"/>
          <w:pgNumType w:start="1"/>
          <w:cols w:space="720"/>
          <w:titlePg/>
        </w:sectPr>
      </w:pPr>
    </w:p>
    <w:p w:rsidR="00E72F3E" w:rsidRDefault="00FA793F" w:rsidP="00742194">
      <w:pPr>
        <w:jc w:val="center"/>
        <w:rPr>
          <w:noProof w:val="0"/>
          <w:lang w:val="ru-RU"/>
        </w:rPr>
        <w:sectPr w:rsidR="00E72F3E">
          <w:headerReference w:type="default" r:id="rId114"/>
          <w:footerReference w:type="default" r:id="rId115"/>
          <w:headerReference w:type="first" r:id="rId116"/>
          <w:footerReference w:type="first" r:id="rId117"/>
          <w:pgSz w:w="16840" w:h="11907" w:orient="landscape" w:code="9"/>
          <w:pgMar w:top="510" w:right="510" w:bottom="510" w:left="510" w:header="510" w:footer="510" w:gutter="0"/>
          <w:pgNumType w:start="1"/>
          <w:cols w:space="720"/>
          <w:titlePg/>
        </w:sectPr>
      </w:pPr>
      <w:r>
        <w:rPr>
          <w:lang w:val="ru-RU" w:eastAsia="ru-RU"/>
        </w:rPr>
        <w:lastRenderedPageBreak/>
        <w:pict>
          <v:shape id="_x0000_i1038" type="#_x0000_t75" style="width:713.2pt;height:390.15pt;visibility:visible;mso-wrap-style:square">
            <v:imagedata r:id="rId118" o:title=""/>
          </v:shape>
        </w:pict>
      </w:r>
    </w:p>
    <w:p w:rsidR="00E72F3E" w:rsidRDefault="00E72F3E">
      <w:pPr>
        <w:rPr>
          <w:noProof w:val="0"/>
          <w:lang w:val="ru-RU"/>
        </w:rPr>
        <w:sectPr w:rsidR="00E72F3E">
          <w:headerReference w:type="default" r:id="rId119"/>
          <w:footerReference w:type="default" r:id="rId120"/>
          <w:headerReference w:type="first" r:id="rId121"/>
          <w:footerReference w:type="first" r:id="rId122"/>
          <w:pgSz w:w="16840" w:h="11907" w:orient="landscape" w:code="9"/>
          <w:pgMar w:top="510" w:right="510" w:bottom="510" w:left="510" w:header="510" w:footer="510" w:gutter="0"/>
          <w:pgNumType w:start="1"/>
          <w:cols w:space="720"/>
          <w:titlePg/>
        </w:sectPr>
      </w:pPr>
    </w:p>
    <w:p w:rsidR="00E72F3E" w:rsidRDefault="00FA793F" w:rsidP="002E599D">
      <w:pPr>
        <w:jc w:val="center"/>
        <w:rPr>
          <w:noProof w:val="0"/>
          <w:lang w:val="ru-RU"/>
        </w:rPr>
        <w:sectPr w:rsidR="00E72F3E">
          <w:headerReference w:type="default" r:id="rId123"/>
          <w:footerReference w:type="default" r:id="rId124"/>
          <w:headerReference w:type="first" r:id="rId125"/>
          <w:footerReference w:type="first" r:id="rId126"/>
          <w:pgSz w:w="16840" w:h="11907" w:orient="landscape" w:code="9"/>
          <w:pgMar w:top="510" w:right="510" w:bottom="510" w:left="510" w:header="510" w:footer="510" w:gutter="0"/>
          <w:pgNumType w:start="1"/>
          <w:cols w:space="720"/>
          <w:titlePg/>
        </w:sectPr>
      </w:pPr>
      <w:r>
        <w:rPr>
          <w:lang w:val="ru-RU" w:eastAsia="ru-RU"/>
        </w:rPr>
        <w:lastRenderedPageBreak/>
        <w:pict>
          <v:shape id="_x0000_i1039" type="#_x0000_t75" style="width:760.85pt;height:354.15pt;visibility:visible;mso-wrap-style:square">
            <v:imagedata r:id="rId127" o:title=""/>
          </v:shape>
        </w:pict>
      </w:r>
    </w:p>
    <w:p w:rsidR="00E72F3E" w:rsidRDefault="00E72F3E">
      <w:pPr>
        <w:rPr>
          <w:noProof w:val="0"/>
          <w:lang w:val="ru-RU"/>
        </w:rPr>
        <w:sectPr w:rsidR="00E72F3E">
          <w:headerReference w:type="default" r:id="rId128"/>
          <w:footerReference w:type="default" r:id="rId129"/>
          <w:headerReference w:type="first" r:id="rId130"/>
          <w:footerReference w:type="first" r:id="rId131"/>
          <w:pgSz w:w="16840" w:h="11907" w:orient="landscape" w:code="9"/>
          <w:pgMar w:top="510" w:right="510" w:bottom="510" w:left="510" w:header="510" w:footer="510" w:gutter="0"/>
          <w:pgNumType w:start="1"/>
          <w:cols w:space="720"/>
          <w:titlePg/>
        </w:sectPr>
      </w:pPr>
    </w:p>
    <w:p w:rsidR="00E72F3E" w:rsidRPr="00FA793F" w:rsidRDefault="00FA793F" w:rsidP="008F12EB">
      <w:pPr>
        <w:jc w:val="center"/>
        <w:rPr>
          <w:noProof w:val="0"/>
          <w:lang w:val="ru-RU"/>
        </w:rPr>
        <w:sectPr w:rsidR="00E72F3E" w:rsidRPr="00FA793F">
          <w:headerReference w:type="default" r:id="rId132"/>
          <w:footerReference w:type="default" r:id="rId133"/>
          <w:headerReference w:type="first" r:id="rId134"/>
          <w:footerReference w:type="first" r:id="rId135"/>
          <w:pgSz w:w="16840" w:h="11907" w:orient="landscape" w:code="9"/>
          <w:pgMar w:top="510" w:right="510" w:bottom="510" w:left="510" w:header="510" w:footer="510" w:gutter="0"/>
          <w:pgNumType w:start="1"/>
          <w:cols w:space="720"/>
          <w:titlePg/>
        </w:sectPr>
      </w:pPr>
      <w:r w:rsidRPr="00FA793F">
        <w:rPr>
          <w:lang w:val="ru-RU" w:eastAsia="ru-RU"/>
        </w:rPr>
        <w:lastRenderedPageBreak/>
        <w:pict>
          <v:shape id="_x0000_i1042" type="#_x0000_t75" style="width:769.6pt;height:381.4pt;visibility:visible;mso-wrap-style:square">
            <v:imagedata r:id="rId136" o:title=""/>
          </v:shape>
        </w:pict>
      </w:r>
    </w:p>
    <w:p w:rsidR="00E72F3E" w:rsidRDefault="00E72F3E">
      <w:pPr>
        <w:rPr>
          <w:noProof w:val="0"/>
          <w:lang w:val="ru-RU"/>
        </w:rPr>
        <w:sectPr w:rsidR="00E72F3E">
          <w:headerReference w:type="default" r:id="rId137"/>
          <w:footerReference w:type="default" r:id="rId138"/>
          <w:headerReference w:type="first" r:id="rId139"/>
          <w:footerReference w:type="first" r:id="rId140"/>
          <w:pgSz w:w="16840" w:h="11907" w:orient="landscape" w:code="9"/>
          <w:pgMar w:top="510" w:right="510" w:bottom="510" w:left="510" w:header="510" w:footer="510" w:gutter="0"/>
          <w:pgNumType w:start="1"/>
          <w:cols w:space="720"/>
          <w:titlePg/>
        </w:sectPr>
      </w:pPr>
    </w:p>
    <w:p w:rsidR="00E72F3E" w:rsidRDefault="00E72F3E">
      <w:pPr>
        <w:rPr>
          <w:noProof w:val="0"/>
          <w:lang w:val="ru-RU"/>
        </w:rPr>
        <w:sectPr w:rsidR="00E72F3E">
          <w:headerReference w:type="default" r:id="rId141"/>
          <w:footerReference w:type="default" r:id="rId142"/>
          <w:headerReference w:type="first" r:id="rId143"/>
          <w:footerReference w:type="first" r:id="rId144"/>
          <w:pgSz w:w="16840" w:h="11907" w:orient="landscape" w:code="9"/>
          <w:pgMar w:top="510" w:right="510" w:bottom="510" w:left="510" w:header="510" w:footer="510" w:gutter="0"/>
          <w:pgNumType w:start="1"/>
          <w:cols w:space="720"/>
          <w:titlePg/>
        </w:sectPr>
      </w:pPr>
    </w:p>
    <w:p w:rsidR="00E72F3E" w:rsidRDefault="00FA793F" w:rsidP="006839BF">
      <w:pPr>
        <w:jc w:val="center"/>
        <w:rPr>
          <w:noProof w:val="0"/>
          <w:lang w:val="ru-RU"/>
        </w:rPr>
        <w:sectPr w:rsidR="00E72F3E">
          <w:headerReference w:type="default" r:id="rId145"/>
          <w:footerReference w:type="default" r:id="rId146"/>
          <w:headerReference w:type="first" r:id="rId147"/>
          <w:footerReference w:type="first" r:id="rId148"/>
          <w:pgSz w:w="16840" w:h="11907" w:orient="landscape" w:code="9"/>
          <w:pgMar w:top="510" w:right="510" w:bottom="510" w:left="510" w:header="510" w:footer="510" w:gutter="0"/>
          <w:pgNumType w:start="1"/>
          <w:cols w:space="720"/>
          <w:titlePg/>
        </w:sectPr>
      </w:pPr>
      <w:r>
        <w:rPr>
          <w:lang w:val="ru-RU" w:eastAsia="ru-RU"/>
        </w:rPr>
        <w:lastRenderedPageBreak/>
        <w:pict>
          <v:shape id="_x0000_i1040" type="#_x0000_t75" style="width:744.3pt;height:381.4pt;visibility:visible;mso-wrap-style:square">
            <v:imagedata r:id="rId149" o:title=""/>
          </v:shape>
        </w:pict>
      </w:r>
    </w:p>
    <w:p w:rsidR="00E72F3E" w:rsidRDefault="00FA793F" w:rsidP="008B2CD7">
      <w:pPr>
        <w:jc w:val="center"/>
        <w:rPr>
          <w:noProof w:val="0"/>
          <w:lang w:val="ru-RU"/>
        </w:rPr>
        <w:sectPr w:rsidR="00E72F3E">
          <w:headerReference w:type="default" r:id="rId150"/>
          <w:footerReference w:type="default" r:id="rId151"/>
          <w:headerReference w:type="first" r:id="rId152"/>
          <w:footerReference w:type="first" r:id="rId153"/>
          <w:pgSz w:w="16840" w:h="11907" w:orient="landscape" w:code="9"/>
          <w:pgMar w:top="510" w:right="510" w:bottom="510" w:left="510" w:header="510" w:footer="510" w:gutter="0"/>
          <w:pgNumType w:start="1"/>
          <w:cols w:space="720"/>
          <w:titlePg/>
        </w:sectPr>
      </w:pPr>
      <w:r>
        <w:rPr>
          <w:lang w:val="ru-RU" w:eastAsia="ru-RU"/>
        </w:rPr>
        <w:lastRenderedPageBreak/>
        <w:pict>
          <v:shape id="_x0000_i1041" type="#_x0000_t75" style="width:655.8pt;height:378.5pt;visibility:visible;mso-wrap-style:square">
            <v:imagedata r:id="rId154" o:title=""/>
          </v:shape>
        </w:pict>
      </w:r>
    </w:p>
    <w:p w:rsidR="00E72F3E" w:rsidRDefault="00E72F3E">
      <w:pPr>
        <w:rPr>
          <w:noProof w:val="0"/>
          <w:lang w:val="ru-RU"/>
        </w:rPr>
        <w:sectPr w:rsidR="00E72F3E">
          <w:headerReference w:type="default" r:id="rId155"/>
          <w:footerReference w:type="default" r:id="rId156"/>
          <w:headerReference w:type="first" r:id="rId157"/>
          <w:footerReference w:type="first" r:id="rId158"/>
          <w:pgSz w:w="16840" w:h="11907" w:orient="landscape" w:code="9"/>
          <w:pgMar w:top="510" w:right="510" w:bottom="510" w:left="510" w:header="510" w:footer="510" w:gutter="0"/>
          <w:pgNumType w:start="1"/>
          <w:cols w:space="720"/>
          <w:titlePg/>
        </w:sectPr>
      </w:pPr>
    </w:p>
    <w:p w:rsidR="00E72F3E" w:rsidRDefault="00E72F3E">
      <w:pPr>
        <w:rPr>
          <w:noProof w:val="0"/>
          <w:lang w:val="ru-RU"/>
        </w:rPr>
        <w:sectPr w:rsidR="00E72F3E">
          <w:headerReference w:type="default" r:id="rId159"/>
          <w:footerReference w:type="default" r:id="rId160"/>
          <w:headerReference w:type="first" r:id="rId161"/>
          <w:footerReference w:type="first" r:id="rId162"/>
          <w:pgSz w:w="16840" w:h="11907" w:orient="landscape" w:code="9"/>
          <w:pgMar w:top="510" w:right="510" w:bottom="510" w:left="510" w:header="510" w:footer="510" w:gutter="0"/>
          <w:pgNumType w:start="1"/>
          <w:cols w:space="720"/>
          <w:titlePg/>
        </w:sectPr>
      </w:pPr>
    </w:p>
    <w:p w:rsidR="00E72F3E" w:rsidRDefault="00E72F3E">
      <w:pPr>
        <w:rPr>
          <w:noProof w:val="0"/>
          <w:lang w:val="ru-RU"/>
        </w:rPr>
        <w:sectPr w:rsidR="00E72F3E">
          <w:headerReference w:type="default" r:id="rId163"/>
          <w:footerReference w:type="default" r:id="rId164"/>
          <w:headerReference w:type="first" r:id="rId165"/>
          <w:footerReference w:type="first" r:id="rId166"/>
          <w:pgSz w:w="16840" w:h="11907" w:orient="landscape" w:code="9"/>
          <w:pgMar w:top="510" w:right="510" w:bottom="510" w:left="510" w:header="510" w:footer="510" w:gutter="0"/>
          <w:pgNumType w:start="1"/>
          <w:cols w:space="720"/>
          <w:titlePg/>
        </w:sectPr>
      </w:pPr>
    </w:p>
    <w:p w:rsidR="00E72F3E" w:rsidRDefault="00E72F3E">
      <w:pPr>
        <w:rPr>
          <w:noProof w:val="0"/>
          <w:lang w:val="ru-RU"/>
        </w:rPr>
        <w:sectPr w:rsidR="00E72F3E">
          <w:headerReference w:type="default" r:id="rId167"/>
          <w:footerReference w:type="default" r:id="rId168"/>
          <w:headerReference w:type="first" r:id="rId169"/>
          <w:footerReference w:type="first" r:id="rId170"/>
          <w:pgSz w:w="16840" w:h="11907" w:orient="landscape" w:code="9"/>
          <w:pgMar w:top="510" w:right="510" w:bottom="510" w:left="510" w:header="510" w:footer="510" w:gutter="0"/>
          <w:pgNumType w:start="1"/>
          <w:cols w:space="720"/>
          <w:titlePg/>
        </w:sectPr>
      </w:pPr>
    </w:p>
    <w:p w:rsidR="00E72F3E" w:rsidRDefault="00E72F3E">
      <w:pPr>
        <w:rPr>
          <w:noProof w:val="0"/>
          <w:lang w:val="ru-RU"/>
        </w:rPr>
        <w:sectPr w:rsidR="00E72F3E">
          <w:headerReference w:type="default" r:id="rId171"/>
          <w:footerReference w:type="default" r:id="rId172"/>
          <w:headerReference w:type="first" r:id="rId173"/>
          <w:footerReference w:type="first" r:id="rId174"/>
          <w:pgSz w:w="16840" w:h="11907" w:orient="landscape" w:code="9"/>
          <w:pgMar w:top="510" w:right="510" w:bottom="510" w:left="510" w:header="510" w:footer="510" w:gutter="0"/>
          <w:pgNumType w:start="1"/>
          <w:cols w:space="720"/>
          <w:titlePg/>
        </w:sectPr>
      </w:pPr>
    </w:p>
    <w:p w:rsidR="00E72F3E" w:rsidRDefault="00E72F3E">
      <w:pPr>
        <w:rPr>
          <w:noProof w:val="0"/>
          <w:lang w:val="ru-RU"/>
        </w:rPr>
        <w:sectPr w:rsidR="00E72F3E">
          <w:headerReference w:type="default" r:id="rId175"/>
          <w:footerReference w:type="default" r:id="rId176"/>
          <w:headerReference w:type="first" r:id="rId177"/>
          <w:footerReference w:type="first" r:id="rId178"/>
          <w:pgSz w:w="16840" w:h="11907" w:orient="landscape" w:code="9"/>
          <w:pgMar w:top="510" w:right="510" w:bottom="510" w:left="510" w:header="510" w:footer="510" w:gutter="0"/>
          <w:pgNumType w:start="1"/>
          <w:cols w:space="720"/>
          <w:titlePg/>
        </w:sectPr>
      </w:pPr>
    </w:p>
    <w:p w:rsidR="00E72F3E" w:rsidRDefault="00E72F3E">
      <w:pPr>
        <w:rPr>
          <w:noProof w:val="0"/>
          <w:lang w:val="ru-RU"/>
        </w:rPr>
      </w:pPr>
    </w:p>
    <w:sectPr w:rsidR="00E72F3E">
      <w:headerReference w:type="default" r:id="rId179"/>
      <w:footerReference w:type="default" r:id="rId180"/>
      <w:headerReference w:type="first" r:id="rId181"/>
      <w:footerReference w:type="first" r:id="rId182"/>
      <w:pgSz w:w="16840" w:h="11907" w:orient="landscape" w:code="9"/>
      <w:pgMar w:top="510" w:right="510" w:bottom="510" w:left="510" w:header="510" w:footer="510" w:gutter="0"/>
      <w:pgNumType w:start="1"/>
      <w:cols w:space="720"/>
      <w:titlePg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92E48" w:rsidRDefault="00C92E48">
      <w:r>
        <w:separator/>
      </w:r>
    </w:p>
  </w:endnote>
  <w:endnote w:type="continuationSeparator" w:id="0">
    <w:p w:rsidR="00C92E48" w:rsidRDefault="00C92E4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A793F" w:rsidRDefault="00FA793F">
    <w:pPr>
      <w:pStyle w:val="a5"/>
      <w:framePr w:wrap="around" w:vAnchor="text" w:hAnchor="margin" w:xAlign="right" w:y="1"/>
      <w:rPr>
        <w:rStyle w:val="a6"/>
      </w:rPr>
    </w:pPr>
    <w:r>
      <w:rPr>
        <w:rStyle w:val="a6"/>
      </w:rPr>
      <w:fldChar w:fldCharType="begin"/>
    </w:r>
    <w:r>
      <w:rPr>
        <w:rStyle w:val="a6"/>
      </w:rPr>
      <w:instrText xml:space="preserve">PAGE  </w:instrText>
    </w:r>
    <w:r>
      <w:rPr>
        <w:rStyle w:val="a6"/>
      </w:rPr>
      <w:fldChar w:fldCharType="end"/>
    </w:r>
  </w:p>
  <w:p w:rsidR="00FA793F" w:rsidRDefault="00FA793F">
    <w:pPr>
      <w:pStyle w:val="a5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A793F" w:rsidRPr="00E72F3E" w:rsidRDefault="00FA793F" w:rsidP="00E72F3E">
    <w:pPr>
      <w:pStyle w:val="a9"/>
    </w:pPr>
    <w:r w:rsidRPr="00E72F3E">
      <w:t xml:space="preserve">   КЭ     |</w: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A793F" w:rsidRPr="00E72F3E" w:rsidRDefault="00FA793F" w:rsidP="00E72F3E">
    <w:pPr>
      <w:pStyle w:val="a9"/>
    </w:pPr>
    <w:r w:rsidRPr="00E72F3E">
      <w:t xml:space="preserve">   КЭ     |</w:t>
    </w: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A793F" w:rsidRPr="00E72F3E" w:rsidRDefault="00FA793F" w:rsidP="00E72F3E">
    <w:pPr>
      <w:pStyle w:val="a9"/>
    </w:pPr>
    <w:r w:rsidRPr="00E72F3E">
      <w:t xml:space="preserve">   КЭ     |</w:t>
    </w: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A793F" w:rsidRPr="00E72F3E" w:rsidRDefault="00FA793F" w:rsidP="00E72F3E">
    <w:pPr>
      <w:pStyle w:val="a9"/>
    </w:pPr>
    <w:r w:rsidRPr="00E72F3E">
      <w:t xml:space="preserve">   КЭ     |</w:t>
    </w:r>
  </w:p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A793F" w:rsidRPr="00E72F3E" w:rsidRDefault="00FA793F" w:rsidP="00E72F3E">
    <w:pPr>
      <w:pStyle w:val="a9"/>
    </w:pPr>
    <w:r w:rsidRPr="00E72F3E">
      <w:t xml:space="preserve">   КЭ     |</w:t>
    </w:r>
  </w:p>
</w:ftr>
</file>

<file path=word/footer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A793F" w:rsidRPr="00E72F3E" w:rsidRDefault="00FA793F" w:rsidP="00E72F3E">
    <w:pPr>
      <w:pStyle w:val="a9"/>
    </w:pPr>
    <w:r w:rsidRPr="00E72F3E">
      <w:t xml:space="preserve">   КЭ     |</w:t>
    </w:r>
  </w:p>
</w:ftr>
</file>

<file path=word/footer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A793F" w:rsidRPr="00E72F3E" w:rsidRDefault="00FA793F" w:rsidP="00E72F3E">
    <w:pPr>
      <w:pStyle w:val="a9"/>
    </w:pPr>
    <w:r w:rsidRPr="00E72F3E">
      <w:t xml:space="preserve">   КЭ     |</w:t>
    </w:r>
  </w:p>
</w:ftr>
</file>

<file path=word/footer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A793F" w:rsidRPr="00E72F3E" w:rsidRDefault="00FA793F" w:rsidP="00E72F3E">
    <w:pPr>
      <w:pStyle w:val="a9"/>
    </w:pPr>
    <w:r w:rsidRPr="00E72F3E">
      <w:t xml:space="preserve">   КЭ     |</w:t>
    </w:r>
  </w:p>
</w:ftr>
</file>

<file path=word/footer1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A793F" w:rsidRPr="00E72F3E" w:rsidRDefault="00FA793F" w:rsidP="00E72F3E">
    <w:pPr>
      <w:pStyle w:val="a9"/>
    </w:pPr>
    <w:r w:rsidRPr="00E72F3E">
      <w:t xml:space="preserve">   КЭ     |</w:t>
    </w:r>
  </w:p>
</w:ftr>
</file>

<file path=word/footer1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A793F" w:rsidRPr="00E72F3E" w:rsidRDefault="00FA793F" w:rsidP="00E72F3E">
    <w:pPr>
      <w:pStyle w:val="a9"/>
    </w:pPr>
    <w:r w:rsidRPr="00E72F3E">
      <w:t xml:space="preserve">   КЭ     |</w:t>
    </w:r>
  </w:p>
</w:ftr>
</file>

<file path=word/footer1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A793F" w:rsidRPr="00E72F3E" w:rsidRDefault="00FA793F" w:rsidP="00E72F3E">
    <w:pPr>
      <w:pStyle w:val="a9"/>
    </w:pPr>
    <w:r w:rsidRPr="00E72F3E">
      <w:t xml:space="preserve">   КЭ     |</w:t>
    </w:r>
  </w:p>
</w:ftr>
</file>

<file path=word/footer1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A793F" w:rsidRPr="00E72F3E" w:rsidRDefault="00FA793F" w:rsidP="00E72F3E">
    <w:pPr>
      <w:pStyle w:val="a9"/>
    </w:pPr>
    <w:r w:rsidRPr="00E72F3E">
      <w:t xml:space="preserve">   КЭ     |</w:t>
    </w:r>
  </w:p>
</w:ftr>
</file>

<file path=word/footer1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A793F" w:rsidRPr="00E72F3E" w:rsidRDefault="00FA793F" w:rsidP="00E72F3E">
    <w:pPr>
      <w:pStyle w:val="a9"/>
    </w:pPr>
    <w:r w:rsidRPr="00E72F3E">
      <w:t xml:space="preserve">   КЭ     |</w:t>
    </w:r>
  </w:p>
</w:ftr>
</file>

<file path=word/footer1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A793F" w:rsidRPr="00E72F3E" w:rsidRDefault="00FA793F" w:rsidP="00E72F3E">
    <w:pPr>
      <w:pStyle w:val="a9"/>
    </w:pPr>
    <w:r w:rsidRPr="00E72F3E">
      <w:t xml:space="preserve">   КЭ     |</w:t>
    </w:r>
  </w:p>
</w:ftr>
</file>

<file path=word/footer1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A793F" w:rsidRPr="00E72F3E" w:rsidRDefault="00FA793F" w:rsidP="00E72F3E">
    <w:pPr>
      <w:pStyle w:val="a9"/>
    </w:pPr>
    <w:r w:rsidRPr="00E72F3E">
      <w:t xml:space="preserve">   КЭ     |</w:t>
    </w:r>
  </w:p>
</w:ftr>
</file>

<file path=word/footer1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A793F" w:rsidRPr="00E72F3E" w:rsidRDefault="00FA793F" w:rsidP="00E72F3E">
    <w:pPr>
      <w:pStyle w:val="a9"/>
    </w:pPr>
    <w:r w:rsidRPr="00E72F3E">
      <w:t xml:space="preserve">   КЭ     |</w:t>
    </w:r>
  </w:p>
</w:ftr>
</file>

<file path=word/footer1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A793F" w:rsidRPr="00E72F3E" w:rsidRDefault="00FA793F" w:rsidP="00E72F3E">
    <w:pPr>
      <w:pStyle w:val="a9"/>
    </w:pPr>
    <w:r w:rsidRPr="00E72F3E">
      <w:t xml:space="preserve">   КЭ     |</w:t>
    </w:r>
  </w:p>
</w:ftr>
</file>

<file path=word/footer1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A793F" w:rsidRPr="00E72F3E" w:rsidRDefault="00FA793F" w:rsidP="00E72F3E">
    <w:pPr>
      <w:pStyle w:val="a9"/>
    </w:pPr>
    <w:r w:rsidRPr="00E72F3E">
      <w:t xml:space="preserve">   КЭ     |</w:t>
    </w:r>
  </w:p>
</w:ftr>
</file>

<file path=word/footer2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A793F" w:rsidRPr="00E72F3E" w:rsidRDefault="00FA793F" w:rsidP="00E72F3E">
    <w:pPr>
      <w:pStyle w:val="a9"/>
    </w:pPr>
    <w:r w:rsidRPr="00E72F3E">
      <w:t xml:space="preserve">   КЭ     |</w:t>
    </w:r>
  </w:p>
</w:ftr>
</file>

<file path=word/footer2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A793F" w:rsidRPr="00E72F3E" w:rsidRDefault="00FA793F" w:rsidP="00E72F3E">
    <w:pPr>
      <w:pStyle w:val="a9"/>
    </w:pPr>
    <w:r w:rsidRPr="00E72F3E">
      <w:t xml:space="preserve">   КЭ     |</w:t>
    </w:r>
  </w:p>
</w:ftr>
</file>

<file path=word/footer2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A793F" w:rsidRPr="00E72F3E" w:rsidRDefault="00FA793F" w:rsidP="00E72F3E">
    <w:pPr>
      <w:pStyle w:val="a9"/>
    </w:pPr>
    <w:r w:rsidRPr="00E72F3E">
      <w:t xml:space="preserve">   КЭ     |</w:t>
    </w:r>
  </w:p>
</w:ftr>
</file>

<file path=word/footer2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A793F" w:rsidRPr="00E72F3E" w:rsidRDefault="00FA793F" w:rsidP="00E72F3E">
    <w:pPr>
      <w:pStyle w:val="a9"/>
    </w:pPr>
    <w:r w:rsidRPr="00E72F3E">
      <w:t xml:space="preserve">   КЭ     |</w:t>
    </w:r>
  </w:p>
</w:ftr>
</file>

<file path=word/footer2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A793F" w:rsidRPr="00E72F3E" w:rsidRDefault="00FA793F" w:rsidP="00E72F3E">
    <w:pPr>
      <w:pStyle w:val="a9"/>
    </w:pPr>
    <w:r w:rsidRPr="00E72F3E">
      <w:t xml:space="preserve">   КЭ     |</w:t>
    </w:r>
  </w:p>
</w:ftr>
</file>

<file path=word/footer2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A793F" w:rsidRPr="00E72F3E" w:rsidRDefault="00FA793F" w:rsidP="00E72F3E">
    <w:pPr>
      <w:pStyle w:val="a9"/>
    </w:pPr>
    <w:r w:rsidRPr="00E72F3E">
      <w:t xml:space="preserve">   КЭ     |</w:t>
    </w:r>
  </w:p>
</w:ftr>
</file>

<file path=word/footer2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A793F" w:rsidRPr="00E72F3E" w:rsidRDefault="00FA793F" w:rsidP="00E72F3E">
    <w:pPr>
      <w:pStyle w:val="a9"/>
    </w:pPr>
    <w:r w:rsidRPr="00E72F3E">
      <w:t xml:space="preserve">   КЭ     |</w:t>
    </w:r>
  </w:p>
</w:ftr>
</file>

<file path=word/footer2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A793F" w:rsidRPr="00E72F3E" w:rsidRDefault="00FA793F" w:rsidP="00E72F3E">
    <w:pPr>
      <w:pStyle w:val="a9"/>
    </w:pPr>
    <w:r w:rsidRPr="00E72F3E">
      <w:t xml:space="preserve">   КЭ     |</w:t>
    </w:r>
  </w:p>
</w:ftr>
</file>

<file path=word/footer2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A793F" w:rsidRPr="00E72F3E" w:rsidRDefault="00FA793F" w:rsidP="00E72F3E">
    <w:pPr>
      <w:pStyle w:val="a9"/>
    </w:pPr>
    <w:r w:rsidRPr="00E72F3E">
      <w:t xml:space="preserve">   КЭ     |</w:t>
    </w:r>
  </w:p>
</w:ftr>
</file>

<file path=word/footer2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A793F" w:rsidRPr="00E72F3E" w:rsidRDefault="00FA793F" w:rsidP="00E72F3E">
    <w:pPr>
      <w:pStyle w:val="a9"/>
    </w:pPr>
    <w:r w:rsidRPr="00E72F3E">
      <w:t xml:space="preserve">   КЭ     |</w:t>
    </w:r>
  </w:p>
</w:ftr>
</file>

<file path=word/footer3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A793F" w:rsidRPr="00E72F3E" w:rsidRDefault="00FA793F" w:rsidP="00E72F3E">
    <w:pPr>
      <w:pStyle w:val="a9"/>
    </w:pPr>
    <w:r w:rsidRPr="00E72F3E">
      <w:t xml:space="preserve">   КЭ     |</w:t>
    </w:r>
  </w:p>
</w:ftr>
</file>

<file path=word/footer3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A793F" w:rsidRPr="00E72F3E" w:rsidRDefault="00FA793F" w:rsidP="00E72F3E">
    <w:pPr>
      <w:pStyle w:val="a9"/>
    </w:pPr>
    <w:r w:rsidRPr="00E72F3E">
      <w:t xml:space="preserve">   КЭ     |</w:t>
    </w:r>
  </w:p>
</w:ftr>
</file>

<file path=word/footer3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A793F" w:rsidRPr="00E72F3E" w:rsidRDefault="00FA793F" w:rsidP="00E72F3E">
    <w:pPr>
      <w:pStyle w:val="a9"/>
    </w:pPr>
    <w:r w:rsidRPr="00E72F3E">
      <w:t xml:space="preserve">   КЭ     |</w:t>
    </w:r>
  </w:p>
</w:ftr>
</file>

<file path=word/footer3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A793F" w:rsidRPr="00E72F3E" w:rsidRDefault="00FA793F" w:rsidP="00E72F3E">
    <w:pPr>
      <w:pStyle w:val="a9"/>
    </w:pPr>
    <w:r w:rsidRPr="00E72F3E">
      <w:t xml:space="preserve">   КЭ     |</w:t>
    </w:r>
  </w:p>
</w:ftr>
</file>

<file path=word/footer3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A793F" w:rsidRPr="00E72F3E" w:rsidRDefault="00FA793F" w:rsidP="00E72F3E">
    <w:pPr>
      <w:pStyle w:val="a9"/>
    </w:pPr>
    <w:r w:rsidRPr="00E72F3E">
      <w:t xml:space="preserve">   КЭ     |</w:t>
    </w:r>
  </w:p>
</w:ftr>
</file>

<file path=word/footer3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A793F" w:rsidRPr="00E72F3E" w:rsidRDefault="00FA793F" w:rsidP="00E72F3E">
    <w:pPr>
      <w:pStyle w:val="a9"/>
    </w:pPr>
    <w:r w:rsidRPr="00E72F3E">
      <w:t xml:space="preserve">   КЭ     |</w:t>
    </w:r>
  </w:p>
</w:ftr>
</file>

<file path=word/footer3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A793F" w:rsidRPr="00E72F3E" w:rsidRDefault="00FA793F" w:rsidP="00E72F3E">
    <w:pPr>
      <w:pStyle w:val="a9"/>
    </w:pPr>
    <w:r w:rsidRPr="00E72F3E">
      <w:t xml:space="preserve">   КЭ     |</w:t>
    </w:r>
  </w:p>
</w:ftr>
</file>

<file path=word/footer3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A793F" w:rsidRPr="00E72F3E" w:rsidRDefault="00FA793F" w:rsidP="00E72F3E">
    <w:pPr>
      <w:pStyle w:val="a9"/>
    </w:pPr>
    <w:r w:rsidRPr="00E72F3E">
      <w:t xml:space="preserve">   КЭ     |</w:t>
    </w:r>
  </w:p>
</w:ftr>
</file>

<file path=word/footer3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A793F" w:rsidRPr="00E72F3E" w:rsidRDefault="00FA793F" w:rsidP="00E72F3E">
    <w:pPr>
      <w:pStyle w:val="a9"/>
    </w:pPr>
    <w:r w:rsidRPr="00E72F3E">
      <w:t xml:space="preserve">   КЭ     |</w:t>
    </w:r>
  </w:p>
</w:ftr>
</file>

<file path=word/footer3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A793F" w:rsidRPr="00E72F3E" w:rsidRDefault="00FA793F" w:rsidP="00E72F3E">
    <w:pPr>
      <w:pStyle w:val="a9"/>
    </w:pPr>
    <w:r w:rsidRPr="00E72F3E">
      <w:t xml:space="preserve">   КЭ     |</w:t>
    </w:r>
  </w:p>
</w:ftr>
</file>

<file path=word/footer4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A793F" w:rsidRPr="00E72F3E" w:rsidRDefault="00FA793F" w:rsidP="00E72F3E">
    <w:pPr>
      <w:pStyle w:val="a9"/>
    </w:pPr>
    <w:r w:rsidRPr="00E72F3E">
      <w:t xml:space="preserve">   КЭ     |</w:t>
    </w:r>
  </w:p>
</w:ftr>
</file>

<file path=word/footer4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A793F" w:rsidRPr="00E72F3E" w:rsidRDefault="00FA793F" w:rsidP="00E72F3E">
    <w:pPr>
      <w:pStyle w:val="a9"/>
    </w:pPr>
    <w:r w:rsidRPr="00E72F3E">
      <w:t xml:space="preserve">   КЭ     |</w:t>
    </w:r>
  </w:p>
</w:ftr>
</file>

<file path=word/footer4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A793F" w:rsidRPr="00E72F3E" w:rsidRDefault="00FA793F" w:rsidP="00E72F3E">
    <w:pPr>
      <w:pStyle w:val="a9"/>
    </w:pPr>
    <w:r w:rsidRPr="00E72F3E">
      <w:t xml:space="preserve">   КЭ     |</w:t>
    </w:r>
  </w:p>
</w:ftr>
</file>

<file path=word/footer4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A793F" w:rsidRPr="00E72F3E" w:rsidRDefault="00FA793F" w:rsidP="00E72F3E">
    <w:pPr>
      <w:pStyle w:val="a9"/>
    </w:pPr>
    <w:r w:rsidRPr="00E72F3E">
      <w:t xml:space="preserve">   КЭ     |</w:t>
    </w:r>
  </w:p>
</w:ftr>
</file>

<file path=word/footer4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A793F" w:rsidRPr="00E72F3E" w:rsidRDefault="00FA793F" w:rsidP="00E72F3E">
    <w:pPr>
      <w:pStyle w:val="a9"/>
    </w:pPr>
    <w:r w:rsidRPr="00E72F3E">
      <w:t xml:space="preserve">   КЭ     |</w:t>
    </w:r>
  </w:p>
</w:ftr>
</file>

<file path=word/footer4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A793F" w:rsidRPr="00E72F3E" w:rsidRDefault="00FA793F" w:rsidP="00E72F3E">
    <w:pPr>
      <w:pStyle w:val="a9"/>
    </w:pPr>
    <w:r w:rsidRPr="00E72F3E">
      <w:t xml:space="preserve">   КЭ     |</w:t>
    </w:r>
  </w:p>
</w:ftr>
</file>

<file path=word/footer4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A793F" w:rsidRPr="00E72F3E" w:rsidRDefault="00FA793F" w:rsidP="00E72F3E">
    <w:pPr>
      <w:pStyle w:val="a9"/>
    </w:pPr>
    <w:r w:rsidRPr="00E72F3E">
      <w:t xml:space="preserve">   КЭ     |</w:t>
    </w:r>
  </w:p>
</w:ftr>
</file>

<file path=word/footer4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A793F" w:rsidRPr="00E72F3E" w:rsidRDefault="00FA793F" w:rsidP="00E72F3E">
    <w:pPr>
      <w:pStyle w:val="a9"/>
    </w:pPr>
    <w:r w:rsidRPr="00E72F3E">
      <w:t xml:space="preserve">   КЭ     |</w:t>
    </w:r>
  </w:p>
</w:ftr>
</file>

<file path=word/footer4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A793F" w:rsidRPr="00E72F3E" w:rsidRDefault="00FA793F" w:rsidP="00E72F3E">
    <w:pPr>
      <w:pStyle w:val="a9"/>
    </w:pPr>
    <w:r w:rsidRPr="00E72F3E">
      <w:t xml:space="preserve">   КЭ     |</w:t>
    </w:r>
  </w:p>
</w:ftr>
</file>

<file path=word/footer4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A793F" w:rsidRPr="00E72F3E" w:rsidRDefault="00FA793F" w:rsidP="00E72F3E">
    <w:pPr>
      <w:pStyle w:val="a9"/>
    </w:pPr>
    <w:r w:rsidRPr="00E72F3E">
      <w:t xml:space="preserve">   КЭ     |</w:t>
    </w:r>
  </w:p>
</w:ftr>
</file>

<file path=word/footer5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A793F" w:rsidRPr="00E72F3E" w:rsidRDefault="00FA793F" w:rsidP="00E72F3E">
    <w:pPr>
      <w:pStyle w:val="a9"/>
    </w:pPr>
    <w:r w:rsidRPr="00E72F3E">
      <w:t xml:space="preserve">   КЭ     |</w:t>
    </w:r>
  </w:p>
</w:ftr>
</file>

<file path=word/footer5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A793F" w:rsidRPr="00E72F3E" w:rsidRDefault="00FA793F" w:rsidP="00E72F3E">
    <w:pPr>
      <w:pStyle w:val="a9"/>
    </w:pPr>
    <w:r w:rsidRPr="00E72F3E">
      <w:t xml:space="preserve">   КЭ     |</w:t>
    </w:r>
  </w:p>
</w:ftr>
</file>

<file path=word/footer5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A793F" w:rsidRPr="00E72F3E" w:rsidRDefault="00FA793F" w:rsidP="00E72F3E">
    <w:pPr>
      <w:pStyle w:val="a9"/>
    </w:pPr>
    <w:r w:rsidRPr="00E72F3E">
      <w:t xml:space="preserve">   КЭ     |</w:t>
    </w:r>
  </w:p>
</w:ftr>
</file>

<file path=word/footer5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A793F" w:rsidRPr="00E72F3E" w:rsidRDefault="00FA793F" w:rsidP="00E72F3E">
    <w:pPr>
      <w:pStyle w:val="a9"/>
    </w:pPr>
    <w:r w:rsidRPr="00E72F3E">
      <w:t xml:space="preserve">   КЭ     |</w:t>
    </w:r>
  </w:p>
</w:ftr>
</file>

<file path=word/footer5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A793F" w:rsidRPr="00E72F3E" w:rsidRDefault="00FA793F" w:rsidP="00E72F3E">
    <w:pPr>
      <w:pStyle w:val="a9"/>
    </w:pPr>
    <w:r w:rsidRPr="00E72F3E">
      <w:t xml:space="preserve">   КЭ     |</w:t>
    </w:r>
  </w:p>
</w:ftr>
</file>

<file path=word/footer5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A793F" w:rsidRPr="00E72F3E" w:rsidRDefault="00FA793F" w:rsidP="00E72F3E">
    <w:pPr>
      <w:pStyle w:val="a9"/>
    </w:pPr>
    <w:r w:rsidRPr="00E72F3E">
      <w:t xml:space="preserve">   КЭ     |</w:t>
    </w:r>
  </w:p>
</w:ftr>
</file>

<file path=word/footer5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A793F" w:rsidRPr="00E72F3E" w:rsidRDefault="00FA793F" w:rsidP="00E72F3E">
    <w:pPr>
      <w:pStyle w:val="a9"/>
    </w:pPr>
    <w:r w:rsidRPr="00E72F3E">
      <w:t xml:space="preserve">   КЭ     |</w:t>
    </w:r>
  </w:p>
</w:ftr>
</file>

<file path=word/footer5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A793F" w:rsidRPr="00E72F3E" w:rsidRDefault="00FA793F" w:rsidP="00E72F3E">
    <w:pPr>
      <w:pStyle w:val="a9"/>
    </w:pPr>
    <w:r w:rsidRPr="00E72F3E">
      <w:t xml:space="preserve">   КЭ     |</w:t>
    </w:r>
  </w:p>
</w:ftr>
</file>

<file path=word/footer5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A793F" w:rsidRPr="00E72F3E" w:rsidRDefault="00FA793F" w:rsidP="00E72F3E">
    <w:pPr>
      <w:pStyle w:val="a9"/>
    </w:pPr>
    <w:r w:rsidRPr="00E72F3E">
      <w:t xml:space="preserve">   КЭ     |</w:t>
    </w:r>
  </w:p>
</w:ftr>
</file>

<file path=word/footer5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A793F" w:rsidRPr="00E72F3E" w:rsidRDefault="00FA793F" w:rsidP="00E72F3E">
    <w:pPr>
      <w:pStyle w:val="a9"/>
    </w:pPr>
    <w:r w:rsidRPr="00E72F3E">
      <w:t xml:space="preserve">   КЭ     |</w:t>
    </w:r>
  </w:p>
</w:ftr>
</file>

<file path=word/footer6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A793F" w:rsidRPr="00E72F3E" w:rsidRDefault="00FA793F" w:rsidP="00E72F3E">
    <w:pPr>
      <w:pStyle w:val="a9"/>
    </w:pPr>
    <w:r w:rsidRPr="00E72F3E">
      <w:t xml:space="preserve">   КЭ     |</w:t>
    </w:r>
  </w:p>
</w:ftr>
</file>

<file path=word/footer6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A793F" w:rsidRPr="00E72F3E" w:rsidRDefault="00FA793F" w:rsidP="00E72F3E">
    <w:pPr>
      <w:pStyle w:val="a9"/>
    </w:pPr>
    <w:r w:rsidRPr="00E72F3E">
      <w:t xml:space="preserve">   КЭ     |</w:t>
    </w:r>
  </w:p>
</w:ftr>
</file>

<file path=word/footer6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A793F" w:rsidRPr="00E72F3E" w:rsidRDefault="00FA793F" w:rsidP="00E72F3E">
    <w:pPr>
      <w:pStyle w:val="a9"/>
    </w:pPr>
    <w:r w:rsidRPr="00E72F3E">
      <w:t xml:space="preserve">   КЭ     |</w:t>
    </w:r>
  </w:p>
</w:ftr>
</file>

<file path=word/footer6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A793F" w:rsidRPr="00E72F3E" w:rsidRDefault="00FA793F" w:rsidP="00E72F3E">
    <w:pPr>
      <w:pStyle w:val="a9"/>
    </w:pPr>
    <w:r w:rsidRPr="00E72F3E">
      <w:t xml:space="preserve">   КЭ     |</w:t>
    </w:r>
  </w:p>
</w:ftr>
</file>

<file path=word/footer6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A793F" w:rsidRPr="00E72F3E" w:rsidRDefault="00FA793F" w:rsidP="00E72F3E">
    <w:pPr>
      <w:pStyle w:val="a9"/>
    </w:pPr>
    <w:r w:rsidRPr="00E72F3E">
      <w:t xml:space="preserve">   КЭ     |</w:t>
    </w:r>
  </w:p>
</w:ftr>
</file>

<file path=word/footer6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A793F" w:rsidRPr="00E72F3E" w:rsidRDefault="00FA793F" w:rsidP="00E72F3E">
    <w:pPr>
      <w:pStyle w:val="a9"/>
    </w:pPr>
    <w:r w:rsidRPr="00E72F3E">
      <w:t xml:space="preserve">   КЭ     |</w:t>
    </w:r>
  </w:p>
</w:ftr>
</file>

<file path=word/footer6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A793F" w:rsidRPr="00E72F3E" w:rsidRDefault="00FA793F" w:rsidP="00E72F3E">
    <w:pPr>
      <w:pStyle w:val="a9"/>
    </w:pPr>
    <w:r w:rsidRPr="00E72F3E">
      <w:t xml:space="preserve">   КЭ     |</w:t>
    </w:r>
  </w:p>
</w:ftr>
</file>

<file path=word/footer6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A793F" w:rsidRPr="00E72F3E" w:rsidRDefault="00FA793F" w:rsidP="00E72F3E">
    <w:pPr>
      <w:pStyle w:val="a9"/>
    </w:pPr>
    <w:r w:rsidRPr="00E72F3E">
      <w:t xml:space="preserve">   КЭ     |</w:t>
    </w:r>
  </w:p>
</w:ftr>
</file>

<file path=word/footer6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A793F" w:rsidRPr="00E72F3E" w:rsidRDefault="00FA793F" w:rsidP="00E72F3E">
    <w:pPr>
      <w:pStyle w:val="a9"/>
    </w:pPr>
    <w:r w:rsidRPr="00E72F3E">
      <w:t xml:space="preserve">   КЭ     |</w:t>
    </w:r>
  </w:p>
</w:ftr>
</file>

<file path=word/footer6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A793F" w:rsidRPr="00E72F3E" w:rsidRDefault="00FA793F" w:rsidP="00E72F3E">
    <w:pPr>
      <w:pStyle w:val="a9"/>
    </w:pPr>
    <w:r w:rsidRPr="00E72F3E">
      <w:t xml:space="preserve">   КЭ     |</w:t>
    </w:r>
  </w:p>
</w:ftr>
</file>

<file path=word/footer7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A793F" w:rsidRPr="00E72F3E" w:rsidRDefault="00FA793F" w:rsidP="00E72F3E">
    <w:pPr>
      <w:pStyle w:val="a9"/>
    </w:pPr>
    <w:r w:rsidRPr="00E72F3E">
      <w:t xml:space="preserve">   КЭ     |</w:t>
    </w:r>
  </w:p>
</w:ftr>
</file>

<file path=word/footer7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A793F" w:rsidRPr="00E72F3E" w:rsidRDefault="00FA793F" w:rsidP="00E72F3E">
    <w:pPr>
      <w:pStyle w:val="a9"/>
    </w:pPr>
    <w:r w:rsidRPr="00E72F3E">
      <w:t xml:space="preserve">   КЭ     |</w:t>
    </w:r>
  </w:p>
</w:ftr>
</file>

<file path=word/footer7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A793F" w:rsidRPr="00E72F3E" w:rsidRDefault="00FA793F" w:rsidP="00E72F3E">
    <w:pPr>
      <w:pStyle w:val="a9"/>
    </w:pPr>
    <w:r w:rsidRPr="00E72F3E">
      <w:t xml:space="preserve">   КЭ     |</w:t>
    </w:r>
  </w:p>
</w:ftr>
</file>

<file path=word/footer7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A793F" w:rsidRPr="00E72F3E" w:rsidRDefault="00FA793F" w:rsidP="00E72F3E">
    <w:pPr>
      <w:pStyle w:val="a9"/>
    </w:pPr>
    <w:r w:rsidRPr="00E72F3E">
      <w:t xml:space="preserve">   КЭ     |</w:t>
    </w:r>
  </w:p>
</w:ftr>
</file>

<file path=word/footer7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A793F" w:rsidRPr="00E72F3E" w:rsidRDefault="00FA793F" w:rsidP="00E72F3E">
    <w:pPr>
      <w:pStyle w:val="a9"/>
    </w:pPr>
    <w:r w:rsidRPr="00E72F3E">
      <w:t xml:space="preserve">   КЭ     |</w:t>
    </w:r>
  </w:p>
</w:ftr>
</file>

<file path=word/footer7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A793F" w:rsidRPr="00E72F3E" w:rsidRDefault="00FA793F" w:rsidP="00E72F3E">
    <w:pPr>
      <w:pStyle w:val="a9"/>
    </w:pPr>
    <w:r w:rsidRPr="00E72F3E">
      <w:t xml:space="preserve">   КЭ     |</w:t>
    </w:r>
  </w:p>
</w:ftr>
</file>

<file path=word/footer7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A793F" w:rsidRPr="00E72F3E" w:rsidRDefault="00FA793F" w:rsidP="00E72F3E">
    <w:pPr>
      <w:pStyle w:val="a9"/>
    </w:pPr>
    <w:r w:rsidRPr="00E72F3E">
      <w:t xml:space="preserve">   КЭ     |</w:t>
    </w:r>
  </w:p>
</w:ftr>
</file>

<file path=word/footer7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A793F" w:rsidRPr="00E72F3E" w:rsidRDefault="00FA793F" w:rsidP="00E72F3E">
    <w:pPr>
      <w:pStyle w:val="a9"/>
    </w:pPr>
    <w:r w:rsidRPr="00E72F3E">
      <w:t xml:space="preserve">   КЭ     |</w:t>
    </w:r>
  </w:p>
</w:ftr>
</file>

<file path=word/footer7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A793F" w:rsidRPr="00E72F3E" w:rsidRDefault="00FA793F" w:rsidP="00E72F3E">
    <w:pPr>
      <w:pStyle w:val="a9"/>
    </w:pPr>
    <w:r w:rsidRPr="00E72F3E">
      <w:t xml:space="preserve">   КЭ     |</w:t>
    </w:r>
  </w:p>
</w:ftr>
</file>

<file path=word/footer7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A793F" w:rsidRPr="00E72F3E" w:rsidRDefault="00FA793F" w:rsidP="00E72F3E">
    <w:pPr>
      <w:pStyle w:val="a9"/>
    </w:pPr>
    <w:r w:rsidRPr="00E72F3E">
      <w:t xml:space="preserve">   КЭ     |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92E48" w:rsidRDefault="00C92E48">
      <w:r>
        <w:separator/>
      </w:r>
    </w:p>
  </w:footnote>
  <w:footnote w:type="continuationSeparator" w:id="0">
    <w:p w:rsidR="00C92E48" w:rsidRDefault="00C92E48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A793F" w:rsidRDefault="00FA793F">
    <w:pPr>
      <w:pStyle w:val="a4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rect id="_x0000_s2278" style="position:absolute;margin-left:38.85pt;margin-top:182.55pt;width:760.5pt;height:362.7pt;z-index:75;mso-position-horizontal-relative:page;mso-position-vertical-relative:page" stroked="f">
          <w10:wrap anchorx="page" anchory="page"/>
          <w10:anchorlock/>
        </v:rect>
      </w:pict>
    </w:r>
    <w:r>
      <w:rPr>
        <w:lang w:val="ru-RU"/>
      </w:rPr>
      <w:pict>
        <v:rect id="_x0000_s2236" style="position:absolute;margin-left:3.35pt;margin-top:.75pt;width:780pt;height:544.15pt;z-index:-77" o:allowincell="f">
          <w10:anchorlock/>
        </v:rect>
      </w:pict>
    </w:r>
    <w:r>
      <w:rPr>
        <w:lang w:val="ru-RU"/>
      </w:rPr>
      <w:pict>
        <v:line id="_x0000_s2277" style="position:absolute;z-index:158" from="3.5pt,531pt" to="783.5pt,531pt" o:allowincell="f">
          <w10:anchorlock/>
        </v:line>
      </w:pict>
    </w:r>
    <w:r w:rsidRPr="00E72F3E">
      <w:rPr>
        <w:lang w:val="ru-RU"/>
      </w:rPr>
      <w:t xml:space="preserve">                                                                                    ГОСТ 3.1105-84    Форма 7   САПР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2249" style="position:absolute;z-index:130" from="677.6pt,.7pt" to="677.6pt,62.7pt" o:allowincell="f">
          <w10:anchorlock/>
        </v:line>
      </w:pict>
    </w:r>
    <w:r>
      <w:rPr>
        <w:lang w:val="ru-RU"/>
      </w:rPr>
      <w:pict>
        <v:line id="_x0000_s2248" style="position:absolute;z-index:129" from="604.85pt,.7pt" to="604.85pt,50.2pt" o:allowincell="f">
          <w10:anchorlock/>
        </v:line>
      </w:pict>
    </w:r>
    <w:r>
      <w:rPr>
        <w:lang w:val="ru-RU"/>
      </w:rPr>
      <w:pict>
        <v:line id="_x0000_s2247" style="position:absolute;z-index:128" from="578.6pt,.7pt" to="578.6pt,50.2pt" o:allowincell="f">
          <w10:anchorlock/>
        </v:line>
      </w:pict>
    </w:r>
    <w:r>
      <w:rPr>
        <w:lang w:val="ru-RU"/>
      </w:rPr>
      <w:pict>
        <v:line id="_x0000_s2246" style="position:absolute;z-index:127" from="552.35pt,.7pt" to="552.35pt,50.2pt" o:allowincell="f">
          <w10:anchorlock/>
        </v:line>
      </w:pict>
    </w:r>
    <w:r>
      <w:rPr>
        <w:lang w:val="ru-RU"/>
      </w:rPr>
      <w:pict>
        <v:line id="_x0000_s2241" style="position:absolute;z-index:122" from="552.35pt,.7pt" to="783.35pt,.7pt" o:allowincell="f">
          <w10:anchorlock/>
        </v:line>
      </w:pict>
    </w:r>
    <w:r>
      <w:rPr>
        <w:lang w:val="ru-RU"/>
      </w:rPr>
      <w:pict>
        <v:line id="_x0000_s2257" style="position:absolute;z-index:138" from="103.1pt,12.7pt" to="103.1pt,50.2pt" o:allowincell="f">
          <w10:anchorlock/>
        </v:line>
      </w:pic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2258" style="position:absolute;z-index:139" from="49.85pt,.25pt" to="49.85pt,37.75pt" o:allowincell="f">
          <w10:anchorlock/>
        </v:line>
      </w:pict>
    </w:r>
    <w:r>
      <w:rPr>
        <w:lang w:val="ru-RU"/>
      </w:rPr>
      <w:pict>
        <v:line id="_x0000_s2250" style="position:absolute;z-index:131" from="736.85pt,-11.75pt" to="736.85pt,50.25pt" o:allowincell="f">
          <w10:anchorlock/>
        </v:line>
      </w:pict>
    </w:r>
    <w:r>
      <w:rPr>
        <w:lang w:val="ru-RU"/>
      </w:rPr>
      <w:pict>
        <v:line id="_x0000_s2256" style="position:absolute;z-index:137" from="155.6pt,.25pt" to="155.6pt,37.75pt" o:allowincell="f">
          <w10:anchorlock/>
        </v:line>
      </w:pict>
    </w:r>
    <w:r>
      <w:rPr>
        <w:lang w:val="ru-RU"/>
      </w:rPr>
      <w:pict>
        <v:line id="_x0000_s2255" style="position:absolute;z-index:136" from="195.35pt,.25pt" to="195.35pt,37.75pt" o:allowincell="f">
          <w10:anchorlock/>
        </v:line>
      </w:pict>
    </w:r>
    <w:r>
      <w:rPr>
        <w:lang w:val="ru-RU"/>
      </w:rPr>
      <w:pict>
        <v:line id="_x0000_s2251" style="position:absolute;flip:x;z-index:132" from="3.35pt,.25pt" to="195.35pt,.25pt" o:allowincell="f">
          <w10:anchorlock/>
        </v:line>
      </w:pict>
    </w:r>
    <w:r>
      <w:rPr>
        <w:lang w:val="ru-RU"/>
      </w:rPr>
      <w:pict>
        <v:line id="_x0000_s2245" style="position:absolute;z-index:126" from="512.6pt,12.95pt" to="512.6pt,37.7pt" o:allowincell="f">
          <w10:anchorlock/>
        </v:line>
      </w:pict>
    </w:r>
    <w:r w:rsidRPr="00E72F3E">
      <w:rPr>
        <w:lang w:val="ru-RU"/>
      </w:rPr>
      <w:t xml:space="preserve"> Дубл.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2252" style="position:absolute;flip:x;z-index:133" from="3.35pt,.45pt" to="195.35pt,.45pt" o:allowincell="f">
          <w10:anchorlock/>
        </v:line>
      </w:pict>
    </w:r>
    <w:r>
      <w:rPr>
        <w:lang w:val="ru-RU"/>
      </w:rPr>
      <w:pict>
        <v:line id="_x0000_s2240" style="position:absolute;z-index:121" from="552.35pt,-12.25pt" to="783.35pt,-12.25pt" o:allowincell="f">
          <w10:anchorlock/>
        </v:line>
      </w:pict>
    </w:r>
    <w:r>
      <w:rPr>
        <w:lang w:val="ru-RU"/>
      </w:rPr>
      <w:pict>
        <v:line id="_x0000_s2244" style="position:absolute;z-index:125" from="459.35pt,.45pt" to="459.35pt,25.2pt" o:allowincell="f">
          <w10:anchorlock/>
        </v:line>
      </w:pict>
    </w:r>
    <w:r>
      <w:rPr>
        <w:lang w:val="ru-RU"/>
      </w:rPr>
      <w:pict>
        <v:line id="_x0000_s2243" style="position:absolute;z-index:124" from="400.1pt,.45pt" to="400.1pt,25.2pt" o:allowincell="f">
          <w10:anchorlock/>
        </v:line>
      </w:pict>
    </w:r>
    <w:r>
      <w:rPr>
        <w:lang w:val="ru-RU"/>
      </w:rPr>
      <w:pict>
        <v:line id="_x0000_s2242" style="position:absolute;z-index:123" from="373.85pt,.45pt" to="373.85pt,25.2pt" o:allowincell="f">
          <w10:anchorlock/>
        </v:line>
      </w:pict>
    </w:r>
    <w:r>
      <w:rPr>
        <w:lang w:val="ru-RU"/>
      </w:rPr>
      <w:pict>
        <v:line id="_x0000_s2237" style="position:absolute;z-index:118" from="347.6pt,.45pt" to="347.6pt,25.2pt" o:allowincell="f">
          <w10:anchorlock/>
        </v:line>
      </w:pict>
    </w:r>
    <w:r>
      <w:rPr>
        <w:lang w:val="ru-RU"/>
      </w:rPr>
      <w:pict>
        <v:line id="_x0000_s2239" style="position:absolute;z-index:120" from="347.6pt,12.5pt" to="783.35pt,12.5pt" o:allowincell="f">
          <w10:anchorlock/>
        </v:line>
      </w:pict>
    </w:r>
    <w:r w:rsidRPr="00E72F3E">
      <w:rPr>
        <w:lang w:val="ru-RU"/>
      </w:rPr>
      <w:t xml:space="preserve"> Взам.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2253" style="position:absolute;flip:x;z-index:134" from="3.35pt,.05pt" to="195.35pt,.05pt" o:allowincell="f">
          <w10:anchorlock/>
        </v:line>
      </w:pict>
    </w:r>
    <w:r>
      <w:rPr>
        <w:lang w:val="ru-RU"/>
      </w:rPr>
      <w:pict>
        <v:line id="_x0000_s2238" style="position:absolute;z-index:119" from="347.6pt,-12pt" to="783.35pt,-12pt" o:allowincell="f">
          <w10:anchorlock/>
        </v:line>
      </w:pict>
    </w:r>
    <w:r w:rsidRPr="00E72F3E">
      <w:rPr>
        <w:lang w:val="ru-RU"/>
      </w:rPr>
      <w:t xml:space="preserve"> Подл.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2254" style="position:absolute;z-index:135" from="3.35pt,.35pt" to="783.35pt,.35pt" o:allowincell="f">
          <w10:anchorlock/>
        </v:line>
      </w:pict>
    </w:r>
    <w:r>
      <w:rPr>
        <w:lang w:val="ru-RU"/>
      </w:rPr>
      <w:pict>
        <v:line id="_x0000_s2270" style="position:absolute;flip:y;z-index:151" from="537.85pt,12.85pt" to="537.85pt,74.3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 xml:space="preserve">ТехноПро                                     [25:Изделие] |                               </w:t>
    </w:r>
    <w:r w:rsidRPr="00E72F3E">
      <w:rPr>
        <w:lang w:val="ru-RU"/>
      </w:rPr>
      <w:fldChar w:fldCharType="begin"/>
    </w:r>
    <w:r w:rsidRPr="00E72F3E">
      <w:rPr>
        <w:lang w:val="ru-RU"/>
      </w:rPr>
      <w:instrText xml:space="preserve"> SECTIONPAGES  \* MERGEFORMAT </w:instrText>
    </w:r>
    <w:r w:rsidRPr="00E72F3E">
      <w:rPr>
        <w:lang w:val="ru-RU"/>
      </w:rPr>
      <w:fldChar w:fldCharType="separate"/>
    </w:r>
    <w:r>
      <w:rPr>
        <w:lang w:val="ru-RU"/>
      </w:rPr>
      <w:t>2</w:t>
    </w:r>
    <w:r w:rsidRPr="00E72F3E">
      <w:rPr>
        <w:lang w:val="ru-RU"/>
      </w:rPr>
      <w:fldChar w:fldCharType="end"/>
    </w:r>
    <w:r w:rsidRPr="00E72F3E">
      <w:rPr>
        <w:lang w:val="ru-RU"/>
      </w:rPr>
      <w:t xml:space="preserve">        </w:t>
    </w:r>
    <w:r w:rsidRPr="00E72F3E">
      <w:rPr>
        <w:lang w:val="ru-RU"/>
      </w:rPr>
      <w:fldChar w:fldCharType="begin"/>
    </w:r>
    <w:r w:rsidRPr="00E72F3E">
      <w:rPr>
        <w:lang w:val="ru-RU"/>
      </w:rPr>
      <w:instrText xml:space="preserve"> PAGE </w:instrText>
    </w:r>
    <w:r w:rsidRPr="00E72F3E">
      <w:rPr>
        <w:lang w:val="ru-RU"/>
      </w:rPr>
      <w:fldChar w:fldCharType="separate"/>
    </w:r>
    <w:r>
      <w:rPr>
        <w:lang w:val="ru-RU"/>
      </w:rPr>
      <w:t>2</w:t>
    </w:r>
    <w:r w:rsidRPr="00E72F3E">
      <w:rPr>
        <w:lang w:val="ru-RU"/>
      </w:rPr>
      <w:fldChar w:fldCharType="end"/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2274" style="position:absolute;flip:y;z-index:155" from="755.35pt,.4pt" to="755.35pt,37.9pt" o:allowincell="f">
          <w10:anchorlock/>
        </v:line>
      </w:pict>
    </w:r>
    <w:r>
      <w:rPr>
        <w:lang w:val="ru-RU"/>
      </w:rPr>
      <w:pict>
        <v:line id="_x0000_s2260" style="position:absolute;z-index:141" from="293.35pt,-12.1pt" to="293.35pt,62.4pt" o:allowincell="f">
          <w10:anchorlock/>
        </v:line>
      </w:pict>
    </w:r>
    <w:r>
      <w:rPr>
        <w:lang w:val="ru-RU"/>
      </w:rPr>
      <w:pict>
        <v:line id="_x0000_s2269" style="position:absolute;z-index:150" from="372.85pt,.4pt" to="372.85pt,48.4pt" o:allowincell="f">
          <w10:anchorlock/>
        </v:line>
      </w:pict>
    </w:r>
    <w:r>
      <w:rPr>
        <w:lang w:val="ru-RU"/>
      </w:rPr>
      <w:pict>
        <v:line id="_x0000_s2262" style="position:absolute;z-index:143" from="167.85pt,.4pt" to="167.85pt,62.4pt" o:allowincell="f">
          <w10:anchorlock/>
        </v:line>
      </w:pict>
    </w:r>
    <w:r>
      <w:rPr>
        <w:lang w:val="ru-RU"/>
      </w:rPr>
      <w:pict>
        <v:line id="_x0000_s2261" style="position:absolute;z-index:142" from="227.35pt,.4pt" to="227.35pt,62.4pt" o:allowincell="f">
          <w10:anchorlock/>
        </v:line>
      </w:pict>
    </w:r>
    <w:r>
      <w:rPr>
        <w:lang w:val="ru-RU"/>
      </w:rPr>
      <w:pict>
        <v:line id="_x0000_s2259" style="position:absolute;z-index:140" from="3.35pt,.4pt" to="783.35pt,.4pt" o:allowincell="f">
          <w10:anchorlock/>
        </v:line>
      </w:pict>
    </w:r>
    <w:r w:rsidRPr="00E72F3E">
      <w:rPr>
        <w:lang w:val="ru-RU"/>
      </w:rPr>
      <w:t xml:space="preserve"> Разраб.   </w:t>
    </w:r>
    <w:proofErr w:type="gramStart"/>
    <w:r w:rsidRPr="00E72F3E">
      <w:rPr>
        <w:lang w:val="ru-RU"/>
      </w:rPr>
      <w:t>Копцов Д.С.                        BEKTOP     [25:НомСборки]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2264" style="position:absolute;flip:x;z-index:145" from="3.35pt,-.15pt" to="293.35pt,-.1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 xml:space="preserve">Проверил  Фурсов А.А                         [9:Заказ]  2345-4789                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2265" style="position:absolute;flip:x;z-index:146" from="3.35pt,-.05pt" to="293.35pt,-.0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>Нормир.   [14:Нормировал]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2266" style="position:absolute;flip:x;z-index:147" from="3.35pt,.35pt" to="783.35pt,.5pt" o:allowincell="f">
          <w10:anchorlock/>
        </v:line>
      </w:pict>
    </w:r>
    <w:r>
      <w:rPr>
        <w:lang w:val="ru-RU"/>
      </w:rPr>
      <w:pict>
        <v:line id="_x0000_s2276" style="position:absolute;z-index:157" from="623pt,11.85pt" to="783.5pt,11.85pt" o:allowincell="f">
          <w10:anchorlock/>
        </v:line>
      </w:pict>
    </w:r>
    <w:r>
      <w:rPr>
        <w:lang w:val="ru-RU"/>
      </w:rPr>
      <w:pict>
        <v:line id="_x0000_s2275" style="position:absolute;z-index:156" from="623pt,.35pt" to="623pt,24.85pt" o:allowincell="f">
          <w10:anchorlock/>
        </v:line>
      </w:pict>
    </w:r>
    <w:r>
      <w:rPr>
        <w:lang w:val="ru-RU"/>
      </w:rPr>
      <w:pict>
        <v:line id="_x0000_s2273" style="position:absolute;z-index:154" from="741.85pt,.5pt" to="741.85pt,25pt" o:allowincell="f">
          <w10:anchorlock/>
        </v:line>
      </w:pict>
    </w:r>
    <w:r>
      <w:rPr>
        <w:lang w:val="ru-RU"/>
      </w:rPr>
      <w:pict>
        <v:line id="_x0000_s2272" style="position:absolute;z-index:153" from="702.35pt,.5pt" to="702.35pt,25pt" o:allowincell="f">
          <w10:anchorlock/>
        </v:line>
      </w:pict>
    </w:r>
    <w:r>
      <w:rPr>
        <w:lang w:val="ru-RU"/>
      </w:rPr>
      <w:pict>
        <v:line id="_x0000_s2271" style="position:absolute;z-index:152" from="662.35pt,.5pt" to="662.35pt,25pt" o:allowincell="f">
          <w10:anchorlock/>
        </v:line>
      </w:pict>
    </w:r>
    <w:r>
      <w:rPr>
        <w:lang w:val="ru-RU"/>
      </w:rPr>
      <w:pict>
        <v:line id="_x0000_s2263" style="position:absolute;z-index:144" from="62.35pt,-37pt" to="62.35pt,25pt" o:allowincell="f">
          <w10:anchorlock/>
        </v:line>
      </w:pict>
    </w:r>
    <w:r>
      <w:rPr>
        <w:lang w:val="ru-RU"/>
      </w:rPr>
      <w:pict>
        <v:line id="_x0000_s2267" style="position:absolute;flip:x;z-index:148" from="3.35pt,13pt" to="293.35pt,13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 xml:space="preserve">Утвердил  [14:Утвердил]                                                                      </w:t>
    </w:r>
    <w:r>
      <w:rPr>
        <w:lang w:val="ru-RU"/>
      </w:rPr>
      <w:t xml:space="preserve"> </w:t>
    </w:r>
    <w:r w:rsidRPr="00E72F3E">
      <w:rPr>
        <w:lang w:val="ru-RU"/>
      </w:rPr>
      <w:t>Цех   УЧ    РМ    Опер.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2268" style="position:absolute;z-index:149" from="3.35pt,12.55pt" to="783.35pt,12.5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 xml:space="preserve">Н.контр.  [14:НКонтроль]                                Шестерня                               </w:t>
    </w:r>
    <w:r>
      <w:rPr>
        <w:lang w:val="ru-RU"/>
      </w:rPr>
      <w:t xml:space="preserve">   </w:t>
    </w:r>
    <w:r w:rsidRPr="00E72F3E">
      <w:rPr>
        <w:lang w:val="ru-RU"/>
      </w:rPr>
      <w:t xml:space="preserve">   </w:t>
    </w:r>
    <w:r>
      <w:rPr>
        <w:lang w:val="ru-RU"/>
      </w:rPr>
      <w:t xml:space="preserve">   </w:t>
    </w:r>
    <w:r w:rsidRPr="00E72F3E">
      <w:rPr>
        <w:lang w:val="ru-RU"/>
      </w:rPr>
      <w:t xml:space="preserve">   </w:t>
    </w:r>
    <w:r>
      <w:rPr>
        <w:lang w:val="ru-RU"/>
      </w:rPr>
      <w:t xml:space="preserve">   </w:t>
    </w:r>
    <w:r w:rsidRPr="00E72F3E">
      <w:rPr>
        <w:lang w:val="ru-RU"/>
      </w:rPr>
      <w:t xml:space="preserve">  </w:t>
    </w:r>
    <w:r>
      <w:rPr>
        <w:lang w:val="ru-RU"/>
      </w:rPr>
      <w:t>000</w:t>
    </w:r>
    <w:proofErr w:type="gramEnd"/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rect id="_x0000_s2235" style="position:absolute;margin-left:38.85pt;margin-top:180.9pt;width:759.6pt;height:365.4pt;z-index:117;mso-position-horizontal-relative:page;mso-position-vertical-relative:page" o:allowincell="f" filled="f" stroked="f" strokecolor="#930">
          <w10:wrap anchorx="page" anchory="page"/>
          <w10:anchorlock/>
        </v:rect>
      </w:pict>
    </w:r>
    <w:r>
      <w:rPr>
        <w:lang w:val="ru-RU"/>
      </w:rPr>
      <w:pict>
        <v:rect id="_x0000_s2193" style="position:absolute;margin-left:3.35pt;margin-top:.75pt;width:780pt;height:544.15pt;z-index:-78" o:allowincell="f">
          <w10:anchorlock/>
        </v:rect>
      </w:pict>
    </w:r>
    <w:r>
      <w:rPr>
        <w:lang w:val="ru-RU"/>
      </w:rPr>
      <w:pict>
        <v:line id="_x0000_s2234" style="position:absolute;z-index:116" from="3.5pt,531pt" to="783.5pt,531pt" o:allowincell="f">
          <w10:anchorlock/>
        </v:line>
      </w:pict>
    </w:r>
    <w:r w:rsidRPr="00E72F3E">
      <w:rPr>
        <w:lang w:val="ru-RU"/>
      </w:rPr>
      <w:t xml:space="preserve">                                                                                    ГОСТ 3.1105-84    Форма 7   САПР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2206" style="position:absolute;z-index:88" from="677.6pt,.7pt" to="677.6pt,62.7pt" o:allowincell="f">
          <w10:anchorlock/>
        </v:line>
      </w:pict>
    </w:r>
    <w:r>
      <w:rPr>
        <w:lang w:val="ru-RU"/>
      </w:rPr>
      <w:pict>
        <v:line id="_x0000_s2205" style="position:absolute;z-index:87" from="604.85pt,.7pt" to="604.85pt,50.2pt" o:allowincell="f">
          <w10:anchorlock/>
        </v:line>
      </w:pict>
    </w:r>
    <w:r>
      <w:rPr>
        <w:lang w:val="ru-RU"/>
      </w:rPr>
      <w:pict>
        <v:line id="_x0000_s2204" style="position:absolute;z-index:86" from="578.6pt,.7pt" to="578.6pt,50.2pt" o:allowincell="f">
          <w10:anchorlock/>
        </v:line>
      </w:pict>
    </w:r>
    <w:r>
      <w:rPr>
        <w:lang w:val="ru-RU"/>
      </w:rPr>
      <w:pict>
        <v:line id="_x0000_s2203" style="position:absolute;z-index:85" from="552.35pt,.7pt" to="552.35pt,50.2pt" o:allowincell="f">
          <w10:anchorlock/>
        </v:line>
      </w:pict>
    </w:r>
    <w:r>
      <w:rPr>
        <w:lang w:val="ru-RU"/>
      </w:rPr>
      <w:pict>
        <v:line id="_x0000_s2198" style="position:absolute;z-index:80" from="552.35pt,.7pt" to="783.35pt,.7pt" o:allowincell="f">
          <w10:anchorlock/>
        </v:line>
      </w:pict>
    </w:r>
    <w:r>
      <w:rPr>
        <w:lang w:val="ru-RU"/>
      </w:rPr>
      <w:pict>
        <v:line id="_x0000_s2214" style="position:absolute;z-index:96" from="103.1pt,12.7pt" to="103.1pt,50.2pt" o:allowincell="f">
          <w10:anchorlock/>
        </v:line>
      </w:pic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2215" style="position:absolute;z-index:97" from="49.85pt,.25pt" to="49.85pt,37.75pt" o:allowincell="f">
          <w10:anchorlock/>
        </v:line>
      </w:pict>
    </w:r>
    <w:r>
      <w:rPr>
        <w:lang w:val="ru-RU"/>
      </w:rPr>
      <w:pict>
        <v:line id="_x0000_s2207" style="position:absolute;z-index:89" from="736.85pt,-11.75pt" to="736.85pt,50.25pt" o:allowincell="f">
          <w10:anchorlock/>
        </v:line>
      </w:pict>
    </w:r>
    <w:r>
      <w:rPr>
        <w:lang w:val="ru-RU"/>
      </w:rPr>
      <w:pict>
        <v:line id="_x0000_s2213" style="position:absolute;z-index:95" from="155.6pt,.25pt" to="155.6pt,37.75pt" o:allowincell="f">
          <w10:anchorlock/>
        </v:line>
      </w:pict>
    </w:r>
    <w:r>
      <w:rPr>
        <w:lang w:val="ru-RU"/>
      </w:rPr>
      <w:pict>
        <v:line id="_x0000_s2212" style="position:absolute;z-index:94" from="195.35pt,.25pt" to="195.35pt,37.75pt" o:allowincell="f">
          <w10:anchorlock/>
        </v:line>
      </w:pict>
    </w:r>
    <w:r>
      <w:rPr>
        <w:lang w:val="ru-RU"/>
      </w:rPr>
      <w:pict>
        <v:line id="_x0000_s2208" style="position:absolute;flip:x;z-index:90" from="3.35pt,.25pt" to="195.35pt,.25pt" o:allowincell="f">
          <w10:anchorlock/>
        </v:line>
      </w:pict>
    </w:r>
    <w:r>
      <w:rPr>
        <w:lang w:val="ru-RU"/>
      </w:rPr>
      <w:pict>
        <v:line id="_x0000_s2202" style="position:absolute;z-index:84" from="512.6pt,12.95pt" to="512.6pt,37.7pt" o:allowincell="f">
          <w10:anchorlock/>
        </v:line>
      </w:pict>
    </w:r>
    <w:r w:rsidRPr="00E72F3E">
      <w:rPr>
        <w:lang w:val="ru-RU"/>
      </w:rPr>
      <w:t xml:space="preserve"> Дубл.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2209" style="position:absolute;flip:x;z-index:91" from="3.35pt,.45pt" to="195.35pt,.45pt" o:allowincell="f">
          <w10:anchorlock/>
        </v:line>
      </w:pict>
    </w:r>
    <w:r>
      <w:rPr>
        <w:lang w:val="ru-RU"/>
      </w:rPr>
      <w:pict>
        <v:line id="_x0000_s2197" style="position:absolute;z-index:79" from="552.35pt,-12.25pt" to="783.35pt,-12.25pt" o:allowincell="f">
          <w10:anchorlock/>
        </v:line>
      </w:pict>
    </w:r>
    <w:r>
      <w:rPr>
        <w:lang w:val="ru-RU"/>
      </w:rPr>
      <w:pict>
        <v:line id="_x0000_s2201" style="position:absolute;z-index:83" from="459.35pt,.45pt" to="459.35pt,25.2pt" o:allowincell="f">
          <w10:anchorlock/>
        </v:line>
      </w:pict>
    </w:r>
    <w:r>
      <w:rPr>
        <w:lang w:val="ru-RU"/>
      </w:rPr>
      <w:pict>
        <v:line id="_x0000_s2200" style="position:absolute;z-index:82" from="400.1pt,.45pt" to="400.1pt,25.2pt" o:allowincell="f">
          <w10:anchorlock/>
        </v:line>
      </w:pict>
    </w:r>
    <w:r>
      <w:rPr>
        <w:lang w:val="ru-RU"/>
      </w:rPr>
      <w:pict>
        <v:line id="_x0000_s2199" style="position:absolute;z-index:81" from="373.85pt,.45pt" to="373.85pt,25.2pt" o:allowincell="f">
          <w10:anchorlock/>
        </v:line>
      </w:pict>
    </w:r>
    <w:r>
      <w:rPr>
        <w:lang w:val="ru-RU"/>
      </w:rPr>
      <w:pict>
        <v:line id="_x0000_s2194" style="position:absolute;z-index:76" from="347.6pt,.45pt" to="347.6pt,25.2pt" o:allowincell="f">
          <w10:anchorlock/>
        </v:line>
      </w:pict>
    </w:r>
    <w:r>
      <w:rPr>
        <w:lang w:val="ru-RU"/>
      </w:rPr>
      <w:pict>
        <v:line id="_x0000_s2196" style="position:absolute;z-index:78" from="347.6pt,12.5pt" to="783.35pt,12.5pt" o:allowincell="f">
          <w10:anchorlock/>
        </v:line>
      </w:pict>
    </w:r>
    <w:r w:rsidRPr="00E72F3E">
      <w:rPr>
        <w:lang w:val="ru-RU"/>
      </w:rPr>
      <w:t xml:space="preserve"> Взам.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2210" style="position:absolute;flip:x;z-index:92" from="3.35pt,.05pt" to="195.35pt,.05pt" o:allowincell="f">
          <w10:anchorlock/>
        </v:line>
      </w:pict>
    </w:r>
    <w:r>
      <w:rPr>
        <w:lang w:val="ru-RU"/>
      </w:rPr>
      <w:pict>
        <v:line id="_x0000_s2195" style="position:absolute;z-index:77" from="347.6pt,-12pt" to="783.35pt,-12pt" o:allowincell="f">
          <w10:anchorlock/>
        </v:line>
      </w:pict>
    </w:r>
    <w:r w:rsidRPr="00E72F3E">
      <w:rPr>
        <w:lang w:val="ru-RU"/>
      </w:rPr>
      <w:t xml:space="preserve"> Подл.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2211" style="position:absolute;z-index:93" from="3.35pt,.35pt" to="783.35pt,.35pt" o:allowincell="f">
          <w10:anchorlock/>
        </v:line>
      </w:pict>
    </w:r>
    <w:r>
      <w:rPr>
        <w:lang w:val="ru-RU"/>
      </w:rPr>
      <w:pict>
        <v:line id="_x0000_s2227" style="position:absolute;flip:y;z-index:109" from="537.85pt,12.85pt" to="537.85pt,74.3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 xml:space="preserve">ТехноПро                                     [25:Изделие] |                               </w:t>
    </w:r>
    <w:r w:rsidRPr="00E72F3E">
      <w:rPr>
        <w:lang w:val="ru-RU"/>
      </w:rPr>
      <w:fldChar w:fldCharType="begin"/>
    </w:r>
    <w:r w:rsidRPr="00E72F3E">
      <w:rPr>
        <w:lang w:val="ru-RU"/>
      </w:rPr>
      <w:instrText xml:space="preserve"> SECTIONPAGES  \* MERGEFORMAT </w:instrText>
    </w:r>
    <w:r w:rsidRPr="00E72F3E">
      <w:rPr>
        <w:lang w:val="ru-RU"/>
      </w:rPr>
      <w:fldChar w:fldCharType="separate"/>
    </w:r>
    <w:r>
      <w:rPr>
        <w:lang w:val="ru-RU"/>
      </w:rPr>
      <w:t>1</w:t>
    </w:r>
    <w:r w:rsidRPr="00E72F3E">
      <w:rPr>
        <w:lang w:val="ru-RU"/>
      </w:rPr>
      <w:fldChar w:fldCharType="end"/>
    </w:r>
    <w:r w:rsidRPr="00E72F3E">
      <w:rPr>
        <w:lang w:val="ru-RU"/>
      </w:rPr>
      <w:t xml:space="preserve">        </w:t>
    </w:r>
    <w:r w:rsidRPr="00E72F3E">
      <w:rPr>
        <w:lang w:val="ru-RU"/>
      </w:rPr>
      <w:fldChar w:fldCharType="begin"/>
    </w:r>
    <w:r w:rsidRPr="00E72F3E">
      <w:rPr>
        <w:lang w:val="ru-RU"/>
      </w:rPr>
      <w:instrText xml:space="preserve"> PAGE </w:instrText>
    </w:r>
    <w:r w:rsidRPr="00E72F3E">
      <w:rPr>
        <w:lang w:val="ru-RU"/>
      </w:rPr>
      <w:fldChar w:fldCharType="separate"/>
    </w:r>
    <w:r>
      <w:rPr>
        <w:lang w:val="ru-RU"/>
      </w:rPr>
      <w:t>1</w:t>
    </w:r>
    <w:r w:rsidRPr="00E72F3E">
      <w:rPr>
        <w:lang w:val="ru-RU"/>
      </w:rPr>
      <w:fldChar w:fldCharType="end"/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2231" style="position:absolute;flip:y;z-index:113" from="755.35pt,.4pt" to="755.35pt,37.9pt" o:allowincell="f">
          <w10:anchorlock/>
        </v:line>
      </w:pict>
    </w:r>
    <w:r>
      <w:rPr>
        <w:lang w:val="ru-RU"/>
      </w:rPr>
      <w:pict>
        <v:line id="_x0000_s2217" style="position:absolute;z-index:99" from="293.35pt,-12.1pt" to="293.35pt,62.4pt" o:allowincell="f">
          <w10:anchorlock/>
        </v:line>
      </w:pict>
    </w:r>
    <w:r>
      <w:rPr>
        <w:lang w:val="ru-RU"/>
      </w:rPr>
      <w:pict>
        <v:line id="_x0000_s2226" style="position:absolute;z-index:108" from="372.85pt,.4pt" to="372.85pt,48.4pt" o:allowincell="f">
          <w10:anchorlock/>
        </v:line>
      </w:pict>
    </w:r>
    <w:r>
      <w:rPr>
        <w:lang w:val="ru-RU"/>
      </w:rPr>
      <w:pict>
        <v:line id="_x0000_s2219" style="position:absolute;z-index:101" from="167.85pt,.4pt" to="167.85pt,62.4pt" o:allowincell="f">
          <w10:anchorlock/>
        </v:line>
      </w:pict>
    </w:r>
    <w:r>
      <w:rPr>
        <w:lang w:val="ru-RU"/>
      </w:rPr>
      <w:pict>
        <v:line id="_x0000_s2218" style="position:absolute;z-index:100" from="227.35pt,.4pt" to="227.35pt,62.4pt" o:allowincell="f">
          <w10:anchorlock/>
        </v:line>
      </w:pict>
    </w:r>
    <w:r>
      <w:rPr>
        <w:lang w:val="ru-RU"/>
      </w:rPr>
      <w:pict>
        <v:line id="_x0000_s2216" style="position:absolute;z-index:98" from="3.35pt,.4pt" to="783.35pt,.4pt" o:allowincell="f">
          <w10:anchorlock/>
        </v:line>
      </w:pict>
    </w:r>
    <w:r w:rsidRPr="00E72F3E">
      <w:rPr>
        <w:lang w:val="ru-RU"/>
      </w:rPr>
      <w:t xml:space="preserve"> Разраб.   </w:t>
    </w:r>
    <w:proofErr w:type="gramStart"/>
    <w:r w:rsidRPr="00E72F3E">
      <w:rPr>
        <w:lang w:val="ru-RU"/>
      </w:rPr>
      <w:t>Копцов Д.С.                        BEKTOP     [25:НомСборки]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2221" style="position:absolute;flip:x;z-index:103" from="3.35pt,-.15pt" to="293.35pt,-.1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 xml:space="preserve">Проверил  Фурсов А.А                         [9:Заказ]  2345-4789                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2222" style="position:absolute;flip:x;z-index:104" from="3.35pt,-.05pt" to="293.35pt,-.0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>Нормир.   [14:Нормировал]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2223" style="position:absolute;flip:x;z-index:105" from="3.35pt,.35pt" to="783.35pt,.5pt" o:allowincell="f">
          <w10:anchorlock/>
        </v:line>
      </w:pict>
    </w:r>
    <w:r>
      <w:rPr>
        <w:lang w:val="ru-RU"/>
      </w:rPr>
      <w:pict>
        <v:line id="_x0000_s2233" style="position:absolute;z-index:115" from="623pt,11.85pt" to="783.5pt,11.85pt" o:allowincell="f">
          <w10:anchorlock/>
        </v:line>
      </w:pict>
    </w:r>
    <w:r>
      <w:rPr>
        <w:lang w:val="ru-RU"/>
      </w:rPr>
      <w:pict>
        <v:line id="_x0000_s2232" style="position:absolute;z-index:114" from="623pt,.35pt" to="623pt,24.85pt" o:allowincell="f">
          <w10:anchorlock/>
        </v:line>
      </w:pict>
    </w:r>
    <w:r>
      <w:rPr>
        <w:lang w:val="ru-RU"/>
      </w:rPr>
      <w:pict>
        <v:line id="_x0000_s2230" style="position:absolute;z-index:112" from="741.85pt,.5pt" to="741.85pt,25pt" o:allowincell="f">
          <w10:anchorlock/>
        </v:line>
      </w:pict>
    </w:r>
    <w:r>
      <w:rPr>
        <w:lang w:val="ru-RU"/>
      </w:rPr>
      <w:pict>
        <v:line id="_x0000_s2229" style="position:absolute;z-index:111" from="702.35pt,.5pt" to="702.35pt,25pt" o:allowincell="f">
          <w10:anchorlock/>
        </v:line>
      </w:pict>
    </w:r>
    <w:r>
      <w:rPr>
        <w:lang w:val="ru-RU"/>
      </w:rPr>
      <w:pict>
        <v:line id="_x0000_s2228" style="position:absolute;z-index:110" from="662.35pt,.5pt" to="662.35pt,25pt" o:allowincell="f">
          <w10:anchorlock/>
        </v:line>
      </w:pict>
    </w:r>
    <w:r>
      <w:rPr>
        <w:lang w:val="ru-RU"/>
      </w:rPr>
      <w:pict>
        <v:line id="_x0000_s2220" style="position:absolute;z-index:102" from="62.35pt,-37pt" to="62.35pt,25pt" o:allowincell="f">
          <w10:anchorlock/>
        </v:line>
      </w:pict>
    </w:r>
    <w:r>
      <w:rPr>
        <w:lang w:val="ru-RU"/>
      </w:rPr>
      <w:pict>
        <v:line id="_x0000_s2224" style="position:absolute;flip:x;z-index:106" from="3.35pt,13pt" to="293.35pt,13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>Утвердил  [14:Утвердил]                                                                      Цех   УЧ    РМ    Опер.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2225" style="position:absolute;z-index:107" from="3.35pt,12.55pt" to="783.35pt,12.5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 xml:space="preserve">Н.контр.  [14:НКонтроль]                                Шестерня                               </w:t>
    </w:r>
    <w:r>
      <w:rPr>
        <w:lang w:val="ru-RU"/>
      </w:rPr>
      <w:t xml:space="preserve">   </w:t>
    </w:r>
    <w:r w:rsidRPr="00E72F3E">
      <w:rPr>
        <w:lang w:val="ru-RU"/>
      </w:rPr>
      <w:t xml:space="preserve">   </w:t>
    </w:r>
    <w:r>
      <w:rPr>
        <w:lang w:val="ru-RU"/>
      </w:rPr>
      <w:t xml:space="preserve">   </w:t>
    </w:r>
    <w:r w:rsidRPr="00E72F3E">
      <w:rPr>
        <w:lang w:val="ru-RU"/>
      </w:rPr>
      <w:t xml:space="preserve">   </w:t>
    </w:r>
    <w:r>
      <w:rPr>
        <w:lang w:val="ru-RU"/>
      </w:rPr>
      <w:t xml:space="preserve">   </w:t>
    </w:r>
    <w:r w:rsidRPr="00E72F3E">
      <w:rPr>
        <w:lang w:val="ru-RU"/>
      </w:rPr>
      <w:t xml:space="preserve">  </w:t>
    </w:r>
    <w:r>
      <w:rPr>
        <w:lang w:val="ru-RU"/>
      </w:rPr>
      <w:t>000</w:t>
    </w:r>
    <w:proofErr w:type="gramEnd"/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rect id="_x0000_s2450" style="position:absolute;margin-left:38.85pt;margin-top:182.55pt;width:760.5pt;height:362.7pt;z-index:73;mso-position-horizontal-relative:page;mso-position-vertical-relative:page" stroked="f">
          <w10:wrap anchorx="page" anchory="page"/>
          <w10:anchorlock/>
        </v:rect>
      </w:pict>
    </w:r>
    <w:r>
      <w:rPr>
        <w:lang w:val="ru-RU"/>
      </w:rPr>
      <w:pict>
        <v:rect id="_x0000_s2408" style="position:absolute;margin-left:3.35pt;margin-top:.75pt;width:780pt;height:544.15pt;z-index:-75" o:allowincell="f">
          <w10:anchorlock/>
        </v:rect>
      </w:pict>
    </w:r>
    <w:r>
      <w:rPr>
        <w:lang w:val="ru-RU"/>
      </w:rPr>
      <w:pict>
        <v:line id="_x0000_s2449" style="position:absolute;z-index:240" from="3.5pt,531pt" to="783.5pt,531pt" o:allowincell="f">
          <w10:anchorlock/>
        </v:line>
      </w:pict>
    </w:r>
    <w:r w:rsidRPr="00E72F3E">
      <w:rPr>
        <w:lang w:val="ru-RU"/>
      </w:rPr>
      <w:t xml:space="preserve">                                                                                    ГОСТ 3.1105-84    Форма 7   САПР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2421" style="position:absolute;z-index:212" from="677.6pt,.7pt" to="677.6pt,62.7pt" o:allowincell="f">
          <w10:anchorlock/>
        </v:line>
      </w:pict>
    </w:r>
    <w:r>
      <w:rPr>
        <w:lang w:val="ru-RU"/>
      </w:rPr>
      <w:pict>
        <v:line id="_x0000_s2420" style="position:absolute;z-index:211" from="604.85pt,.7pt" to="604.85pt,50.2pt" o:allowincell="f">
          <w10:anchorlock/>
        </v:line>
      </w:pict>
    </w:r>
    <w:r>
      <w:rPr>
        <w:lang w:val="ru-RU"/>
      </w:rPr>
      <w:pict>
        <v:line id="_x0000_s2419" style="position:absolute;z-index:210" from="578.6pt,.7pt" to="578.6pt,50.2pt" o:allowincell="f">
          <w10:anchorlock/>
        </v:line>
      </w:pict>
    </w:r>
    <w:r>
      <w:rPr>
        <w:lang w:val="ru-RU"/>
      </w:rPr>
      <w:pict>
        <v:line id="_x0000_s2418" style="position:absolute;z-index:209" from="552.35pt,.7pt" to="552.35pt,50.2pt" o:allowincell="f">
          <w10:anchorlock/>
        </v:line>
      </w:pict>
    </w:r>
    <w:r>
      <w:rPr>
        <w:lang w:val="ru-RU"/>
      </w:rPr>
      <w:pict>
        <v:line id="_x0000_s2413" style="position:absolute;z-index:204" from="552.35pt,.7pt" to="783.35pt,.7pt" o:allowincell="f">
          <w10:anchorlock/>
        </v:line>
      </w:pict>
    </w:r>
    <w:r>
      <w:rPr>
        <w:lang w:val="ru-RU"/>
      </w:rPr>
      <w:pict>
        <v:line id="_x0000_s2429" style="position:absolute;z-index:220" from="103.1pt,12.7pt" to="103.1pt,50.2pt" o:allowincell="f">
          <w10:anchorlock/>
        </v:line>
      </w:pic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2430" style="position:absolute;z-index:221" from="49.85pt,.25pt" to="49.85pt,37.75pt" o:allowincell="f">
          <w10:anchorlock/>
        </v:line>
      </w:pict>
    </w:r>
    <w:r>
      <w:rPr>
        <w:lang w:val="ru-RU"/>
      </w:rPr>
      <w:pict>
        <v:line id="_x0000_s2422" style="position:absolute;z-index:213" from="736.85pt,-11.75pt" to="736.85pt,50.25pt" o:allowincell="f">
          <w10:anchorlock/>
        </v:line>
      </w:pict>
    </w:r>
    <w:r>
      <w:rPr>
        <w:lang w:val="ru-RU"/>
      </w:rPr>
      <w:pict>
        <v:line id="_x0000_s2428" style="position:absolute;z-index:219" from="155.6pt,.25pt" to="155.6pt,37.75pt" o:allowincell="f">
          <w10:anchorlock/>
        </v:line>
      </w:pict>
    </w:r>
    <w:r>
      <w:rPr>
        <w:lang w:val="ru-RU"/>
      </w:rPr>
      <w:pict>
        <v:line id="_x0000_s2427" style="position:absolute;z-index:218" from="195.35pt,.25pt" to="195.35pt,37.75pt" o:allowincell="f">
          <w10:anchorlock/>
        </v:line>
      </w:pict>
    </w:r>
    <w:r>
      <w:rPr>
        <w:lang w:val="ru-RU"/>
      </w:rPr>
      <w:pict>
        <v:line id="_x0000_s2423" style="position:absolute;flip:x;z-index:214" from="3.35pt,.25pt" to="195.35pt,.25pt" o:allowincell="f">
          <w10:anchorlock/>
        </v:line>
      </w:pict>
    </w:r>
    <w:r>
      <w:rPr>
        <w:lang w:val="ru-RU"/>
      </w:rPr>
      <w:pict>
        <v:line id="_x0000_s2417" style="position:absolute;z-index:208" from="512.6pt,12.95pt" to="512.6pt,37.7pt" o:allowincell="f">
          <w10:anchorlock/>
        </v:line>
      </w:pict>
    </w:r>
    <w:r w:rsidRPr="00E72F3E">
      <w:rPr>
        <w:lang w:val="ru-RU"/>
      </w:rPr>
      <w:t xml:space="preserve"> Дубл.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2424" style="position:absolute;flip:x;z-index:215" from="3.35pt,.45pt" to="195.35pt,.45pt" o:allowincell="f">
          <w10:anchorlock/>
        </v:line>
      </w:pict>
    </w:r>
    <w:r>
      <w:rPr>
        <w:lang w:val="ru-RU"/>
      </w:rPr>
      <w:pict>
        <v:line id="_x0000_s2412" style="position:absolute;z-index:203" from="552.35pt,-12.25pt" to="783.35pt,-12.25pt" o:allowincell="f">
          <w10:anchorlock/>
        </v:line>
      </w:pict>
    </w:r>
    <w:r>
      <w:rPr>
        <w:lang w:val="ru-RU"/>
      </w:rPr>
      <w:pict>
        <v:line id="_x0000_s2416" style="position:absolute;z-index:207" from="459.35pt,.45pt" to="459.35pt,25.2pt" o:allowincell="f">
          <w10:anchorlock/>
        </v:line>
      </w:pict>
    </w:r>
    <w:r>
      <w:rPr>
        <w:lang w:val="ru-RU"/>
      </w:rPr>
      <w:pict>
        <v:line id="_x0000_s2415" style="position:absolute;z-index:206" from="400.1pt,.45pt" to="400.1pt,25.2pt" o:allowincell="f">
          <w10:anchorlock/>
        </v:line>
      </w:pict>
    </w:r>
    <w:r>
      <w:rPr>
        <w:lang w:val="ru-RU"/>
      </w:rPr>
      <w:pict>
        <v:line id="_x0000_s2414" style="position:absolute;z-index:205" from="373.85pt,.45pt" to="373.85pt,25.2pt" o:allowincell="f">
          <w10:anchorlock/>
        </v:line>
      </w:pict>
    </w:r>
    <w:r>
      <w:rPr>
        <w:lang w:val="ru-RU"/>
      </w:rPr>
      <w:pict>
        <v:line id="_x0000_s2409" style="position:absolute;z-index:200" from="347.6pt,.45pt" to="347.6pt,25.2pt" o:allowincell="f">
          <w10:anchorlock/>
        </v:line>
      </w:pict>
    </w:r>
    <w:r>
      <w:rPr>
        <w:lang w:val="ru-RU"/>
      </w:rPr>
      <w:pict>
        <v:line id="_x0000_s2411" style="position:absolute;z-index:202" from="347.6pt,12.5pt" to="783.35pt,12.5pt" o:allowincell="f">
          <w10:anchorlock/>
        </v:line>
      </w:pict>
    </w:r>
    <w:r w:rsidRPr="00E72F3E">
      <w:rPr>
        <w:lang w:val="ru-RU"/>
      </w:rPr>
      <w:t xml:space="preserve"> Взам.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2425" style="position:absolute;flip:x;z-index:216" from="3.35pt,.05pt" to="195.35pt,.05pt" o:allowincell="f">
          <w10:anchorlock/>
        </v:line>
      </w:pict>
    </w:r>
    <w:r>
      <w:rPr>
        <w:lang w:val="ru-RU"/>
      </w:rPr>
      <w:pict>
        <v:line id="_x0000_s2410" style="position:absolute;z-index:201" from="347.6pt,-12pt" to="783.35pt,-12pt" o:allowincell="f">
          <w10:anchorlock/>
        </v:line>
      </w:pict>
    </w:r>
    <w:r w:rsidRPr="00E72F3E">
      <w:rPr>
        <w:lang w:val="ru-RU"/>
      </w:rPr>
      <w:t xml:space="preserve"> Подл.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2426" style="position:absolute;z-index:217" from="3.35pt,.35pt" to="783.35pt,.35pt" o:allowincell="f">
          <w10:anchorlock/>
        </v:line>
      </w:pict>
    </w:r>
    <w:r>
      <w:rPr>
        <w:lang w:val="ru-RU"/>
      </w:rPr>
      <w:pict>
        <v:line id="_x0000_s2442" style="position:absolute;flip:y;z-index:233" from="537.85pt,12.85pt" to="537.85pt,74.3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 xml:space="preserve">ТехноПро                                     [25:Изделие] |                               </w:t>
    </w:r>
    <w:r w:rsidRPr="00E72F3E">
      <w:rPr>
        <w:lang w:val="ru-RU"/>
      </w:rPr>
      <w:fldChar w:fldCharType="begin"/>
    </w:r>
    <w:r w:rsidRPr="00E72F3E">
      <w:rPr>
        <w:lang w:val="ru-RU"/>
      </w:rPr>
      <w:instrText xml:space="preserve"> SECTIONPAGES  \* MERGEFORMAT </w:instrText>
    </w:r>
    <w:r w:rsidRPr="00E72F3E">
      <w:rPr>
        <w:lang w:val="ru-RU"/>
      </w:rPr>
      <w:fldChar w:fldCharType="separate"/>
    </w:r>
    <w:r>
      <w:rPr>
        <w:lang w:val="ru-RU"/>
      </w:rPr>
      <w:t>1</w:t>
    </w:r>
    <w:r w:rsidRPr="00E72F3E">
      <w:rPr>
        <w:lang w:val="ru-RU"/>
      </w:rPr>
      <w:fldChar w:fldCharType="end"/>
    </w:r>
    <w:r w:rsidRPr="00E72F3E">
      <w:rPr>
        <w:lang w:val="ru-RU"/>
      </w:rPr>
      <w:t xml:space="preserve">        </w:t>
    </w:r>
    <w:r w:rsidRPr="00E72F3E">
      <w:rPr>
        <w:lang w:val="ru-RU"/>
      </w:rPr>
      <w:fldChar w:fldCharType="begin"/>
    </w:r>
    <w:r w:rsidRPr="00E72F3E">
      <w:rPr>
        <w:lang w:val="ru-RU"/>
      </w:rPr>
      <w:instrText xml:space="preserve"> PAGE </w:instrText>
    </w:r>
    <w:r w:rsidRPr="00E72F3E">
      <w:rPr>
        <w:lang w:val="ru-RU"/>
      </w:rPr>
      <w:fldChar w:fldCharType="separate"/>
    </w:r>
    <w:r w:rsidRPr="00E72F3E">
      <w:rPr>
        <w:lang w:val="ru-RU"/>
      </w:rPr>
      <w:t>2</w:t>
    </w:r>
    <w:r w:rsidRPr="00E72F3E">
      <w:rPr>
        <w:lang w:val="ru-RU"/>
      </w:rPr>
      <w:fldChar w:fldCharType="end"/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2446" style="position:absolute;flip:y;z-index:237" from="755.35pt,.4pt" to="755.35pt,37.9pt" o:allowincell="f">
          <w10:anchorlock/>
        </v:line>
      </w:pict>
    </w:r>
    <w:r>
      <w:rPr>
        <w:lang w:val="ru-RU"/>
      </w:rPr>
      <w:pict>
        <v:line id="_x0000_s2432" style="position:absolute;z-index:223" from="293.35pt,-12.1pt" to="293.35pt,62.4pt" o:allowincell="f">
          <w10:anchorlock/>
        </v:line>
      </w:pict>
    </w:r>
    <w:r>
      <w:rPr>
        <w:lang w:val="ru-RU"/>
      </w:rPr>
      <w:pict>
        <v:line id="_x0000_s2441" style="position:absolute;z-index:232" from="372.85pt,.4pt" to="372.85pt,48.4pt" o:allowincell="f">
          <w10:anchorlock/>
        </v:line>
      </w:pict>
    </w:r>
    <w:r>
      <w:rPr>
        <w:lang w:val="ru-RU"/>
      </w:rPr>
      <w:pict>
        <v:line id="_x0000_s2434" style="position:absolute;z-index:225" from="167.85pt,.4pt" to="167.85pt,62.4pt" o:allowincell="f">
          <w10:anchorlock/>
        </v:line>
      </w:pict>
    </w:r>
    <w:r>
      <w:rPr>
        <w:lang w:val="ru-RU"/>
      </w:rPr>
      <w:pict>
        <v:line id="_x0000_s2433" style="position:absolute;z-index:224" from="227.35pt,.4pt" to="227.35pt,62.4pt" o:allowincell="f">
          <w10:anchorlock/>
        </v:line>
      </w:pict>
    </w:r>
    <w:r>
      <w:rPr>
        <w:lang w:val="ru-RU"/>
      </w:rPr>
      <w:pict>
        <v:line id="_x0000_s2431" style="position:absolute;z-index:222" from="3.35pt,.4pt" to="783.35pt,.4pt" o:allowincell="f">
          <w10:anchorlock/>
        </v:line>
      </w:pict>
    </w:r>
    <w:r w:rsidRPr="00E72F3E">
      <w:rPr>
        <w:lang w:val="ru-RU"/>
      </w:rPr>
      <w:t xml:space="preserve"> Разраб.   </w:t>
    </w:r>
    <w:proofErr w:type="gramStart"/>
    <w:r w:rsidRPr="00E72F3E">
      <w:rPr>
        <w:lang w:val="ru-RU"/>
      </w:rPr>
      <w:t>Копцов Д.С.                        BEKTOP     [25:НомСборки]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2436" style="position:absolute;flip:x;z-index:227" from="3.35pt,-.15pt" to="293.35pt,-.1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 xml:space="preserve">Проверил  Фурсов А.А                         [9:Заказ]  2345-4789                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2437" style="position:absolute;flip:x;z-index:228" from="3.35pt,-.05pt" to="293.35pt,-.0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>Нормир.   [14:Нормировал]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2438" style="position:absolute;flip:x;z-index:229" from="3.35pt,.35pt" to="783.35pt,.5pt" o:allowincell="f">
          <w10:anchorlock/>
        </v:line>
      </w:pict>
    </w:r>
    <w:r>
      <w:rPr>
        <w:lang w:val="ru-RU"/>
      </w:rPr>
      <w:pict>
        <v:line id="_x0000_s2448" style="position:absolute;z-index:239" from="623pt,11.85pt" to="783.5pt,11.85pt" o:allowincell="f">
          <w10:anchorlock/>
        </v:line>
      </w:pict>
    </w:r>
    <w:r>
      <w:rPr>
        <w:lang w:val="ru-RU"/>
      </w:rPr>
      <w:pict>
        <v:line id="_x0000_s2447" style="position:absolute;z-index:238" from="623pt,.35pt" to="623pt,24.85pt" o:allowincell="f">
          <w10:anchorlock/>
        </v:line>
      </w:pict>
    </w:r>
    <w:r>
      <w:rPr>
        <w:lang w:val="ru-RU"/>
      </w:rPr>
      <w:pict>
        <v:line id="_x0000_s2445" style="position:absolute;z-index:236" from="741.85pt,.5pt" to="741.85pt,25pt" o:allowincell="f">
          <w10:anchorlock/>
        </v:line>
      </w:pict>
    </w:r>
    <w:r>
      <w:rPr>
        <w:lang w:val="ru-RU"/>
      </w:rPr>
      <w:pict>
        <v:line id="_x0000_s2444" style="position:absolute;z-index:235" from="702.35pt,.5pt" to="702.35pt,25pt" o:allowincell="f">
          <w10:anchorlock/>
        </v:line>
      </w:pict>
    </w:r>
    <w:r>
      <w:rPr>
        <w:lang w:val="ru-RU"/>
      </w:rPr>
      <w:pict>
        <v:line id="_x0000_s2443" style="position:absolute;z-index:234" from="662.35pt,.5pt" to="662.35pt,25pt" o:allowincell="f">
          <w10:anchorlock/>
        </v:line>
      </w:pict>
    </w:r>
    <w:r>
      <w:rPr>
        <w:lang w:val="ru-RU"/>
      </w:rPr>
      <w:pict>
        <v:line id="_x0000_s2435" style="position:absolute;z-index:226" from="62.35pt,-37pt" to="62.35pt,25pt" o:allowincell="f">
          <w10:anchorlock/>
        </v:line>
      </w:pict>
    </w:r>
    <w:r>
      <w:rPr>
        <w:lang w:val="ru-RU"/>
      </w:rPr>
      <w:pict>
        <v:line id="_x0000_s2439" style="position:absolute;flip:x;z-index:230" from="3.35pt,13pt" to="293.35pt,13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>Утвердил  [14:Утвердил]                                                                      Цех   УЧ    РМ    Опер.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2440" style="position:absolute;z-index:231" from="3.35pt,12.55pt" to="783.35pt,12.5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 xml:space="preserve">Н.контр.  [14:НКонтроль]                                Шестерня                               </w:t>
    </w:r>
    <w:r>
      <w:rPr>
        <w:lang w:val="ru-RU"/>
      </w:rPr>
      <w:t xml:space="preserve">   </w:t>
    </w:r>
    <w:r w:rsidRPr="00E72F3E">
      <w:rPr>
        <w:lang w:val="ru-RU"/>
      </w:rPr>
      <w:t xml:space="preserve">   </w:t>
    </w:r>
    <w:r>
      <w:rPr>
        <w:lang w:val="ru-RU"/>
      </w:rPr>
      <w:t xml:space="preserve">   </w:t>
    </w:r>
    <w:r w:rsidRPr="00E72F3E">
      <w:rPr>
        <w:lang w:val="ru-RU"/>
      </w:rPr>
      <w:t xml:space="preserve">   </w:t>
    </w:r>
    <w:r>
      <w:rPr>
        <w:lang w:val="ru-RU"/>
      </w:rPr>
      <w:t xml:space="preserve">   </w:t>
    </w:r>
    <w:r w:rsidRPr="00E72F3E">
      <w:rPr>
        <w:lang w:val="ru-RU"/>
      </w:rPr>
      <w:t xml:space="preserve">  </w:t>
    </w:r>
    <w:r>
      <w:rPr>
        <w:lang w:val="ru-RU"/>
      </w:rPr>
      <w:t>005</w:t>
    </w:r>
    <w:proofErr w:type="gramEnd"/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rect id="_x0000_s2407" style="position:absolute;margin-left:38.85pt;margin-top:180.9pt;width:759.6pt;height:365.4pt;z-index:74;mso-position-horizontal-relative:page;mso-position-vertical-relative:page" o:allowincell="f" filled="f" stroked="f" strokecolor="#930">
          <w10:wrap anchorx="page" anchory="page"/>
          <w10:anchorlock/>
        </v:rect>
      </w:pict>
    </w:r>
    <w:r>
      <w:rPr>
        <w:lang w:val="ru-RU"/>
      </w:rPr>
      <w:pict>
        <v:rect id="_x0000_s2365" style="position:absolute;margin-left:3.35pt;margin-top:.75pt;width:780pt;height:544.15pt;z-index:-76" o:allowincell="f">
          <w10:anchorlock/>
        </v:rect>
      </w:pict>
    </w:r>
    <w:r>
      <w:rPr>
        <w:lang w:val="ru-RU"/>
      </w:rPr>
      <w:pict>
        <v:line id="_x0000_s2406" style="position:absolute;z-index:199" from="3.5pt,531pt" to="783.5pt,531pt" o:allowincell="f">
          <w10:anchorlock/>
        </v:line>
      </w:pict>
    </w:r>
    <w:r w:rsidRPr="00E72F3E">
      <w:rPr>
        <w:lang w:val="ru-RU"/>
      </w:rPr>
      <w:t xml:space="preserve">                                                                                    ГОСТ 3.1105-84    Форма 7   САПР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2378" style="position:absolute;z-index:171" from="677.6pt,.7pt" to="677.6pt,62.7pt" o:allowincell="f">
          <w10:anchorlock/>
        </v:line>
      </w:pict>
    </w:r>
    <w:r>
      <w:rPr>
        <w:lang w:val="ru-RU"/>
      </w:rPr>
      <w:pict>
        <v:line id="_x0000_s2377" style="position:absolute;z-index:170" from="604.85pt,.7pt" to="604.85pt,50.2pt" o:allowincell="f">
          <w10:anchorlock/>
        </v:line>
      </w:pict>
    </w:r>
    <w:r>
      <w:rPr>
        <w:lang w:val="ru-RU"/>
      </w:rPr>
      <w:pict>
        <v:line id="_x0000_s2376" style="position:absolute;z-index:169" from="578.6pt,.7pt" to="578.6pt,50.2pt" o:allowincell="f">
          <w10:anchorlock/>
        </v:line>
      </w:pict>
    </w:r>
    <w:r>
      <w:rPr>
        <w:lang w:val="ru-RU"/>
      </w:rPr>
      <w:pict>
        <v:line id="_x0000_s2375" style="position:absolute;z-index:168" from="552.35pt,.7pt" to="552.35pt,50.2pt" o:allowincell="f">
          <w10:anchorlock/>
        </v:line>
      </w:pict>
    </w:r>
    <w:r>
      <w:rPr>
        <w:lang w:val="ru-RU"/>
      </w:rPr>
      <w:pict>
        <v:line id="_x0000_s2370" style="position:absolute;z-index:163" from="552.35pt,.7pt" to="783.35pt,.7pt" o:allowincell="f">
          <w10:anchorlock/>
        </v:line>
      </w:pict>
    </w:r>
    <w:r>
      <w:rPr>
        <w:lang w:val="ru-RU"/>
      </w:rPr>
      <w:pict>
        <v:line id="_x0000_s2386" style="position:absolute;z-index:179" from="103.1pt,12.7pt" to="103.1pt,50.2pt" o:allowincell="f">
          <w10:anchorlock/>
        </v:line>
      </w:pic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2387" style="position:absolute;z-index:180" from="49.85pt,.25pt" to="49.85pt,37.75pt" o:allowincell="f">
          <w10:anchorlock/>
        </v:line>
      </w:pict>
    </w:r>
    <w:r>
      <w:rPr>
        <w:lang w:val="ru-RU"/>
      </w:rPr>
      <w:pict>
        <v:line id="_x0000_s2379" style="position:absolute;z-index:172" from="736.85pt,-11.75pt" to="736.85pt,50.25pt" o:allowincell="f">
          <w10:anchorlock/>
        </v:line>
      </w:pict>
    </w:r>
    <w:r>
      <w:rPr>
        <w:lang w:val="ru-RU"/>
      </w:rPr>
      <w:pict>
        <v:line id="_x0000_s2385" style="position:absolute;z-index:178" from="155.6pt,.25pt" to="155.6pt,37.75pt" o:allowincell="f">
          <w10:anchorlock/>
        </v:line>
      </w:pict>
    </w:r>
    <w:r>
      <w:rPr>
        <w:lang w:val="ru-RU"/>
      </w:rPr>
      <w:pict>
        <v:line id="_x0000_s2384" style="position:absolute;z-index:177" from="195.35pt,.25pt" to="195.35pt,37.75pt" o:allowincell="f">
          <w10:anchorlock/>
        </v:line>
      </w:pict>
    </w:r>
    <w:r>
      <w:rPr>
        <w:lang w:val="ru-RU"/>
      </w:rPr>
      <w:pict>
        <v:line id="_x0000_s2380" style="position:absolute;flip:x;z-index:173" from="3.35pt,.25pt" to="195.35pt,.25pt" o:allowincell="f">
          <w10:anchorlock/>
        </v:line>
      </w:pict>
    </w:r>
    <w:r>
      <w:rPr>
        <w:lang w:val="ru-RU"/>
      </w:rPr>
      <w:pict>
        <v:line id="_x0000_s2374" style="position:absolute;z-index:167" from="512.6pt,12.95pt" to="512.6pt,37.7pt" o:allowincell="f">
          <w10:anchorlock/>
        </v:line>
      </w:pict>
    </w:r>
    <w:r w:rsidRPr="00E72F3E">
      <w:rPr>
        <w:lang w:val="ru-RU"/>
      </w:rPr>
      <w:t xml:space="preserve"> Дубл.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2381" style="position:absolute;flip:x;z-index:174" from="3.35pt,.45pt" to="195.35pt,.45pt" o:allowincell="f">
          <w10:anchorlock/>
        </v:line>
      </w:pict>
    </w:r>
    <w:r>
      <w:rPr>
        <w:lang w:val="ru-RU"/>
      </w:rPr>
      <w:pict>
        <v:line id="_x0000_s2369" style="position:absolute;z-index:162" from="552.35pt,-12.25pt" to="783.35pt,-12.25pt" o:allowincell="f">
          <w10:anchorlock/>
        </v:line>
      </w:pict>
    </w:r>
    <w:r>
      <w:rPr>
        <w:lang w:val="ru-RU"/>
      </w:rPr>
      <w:pict>
        <v:line id="_x0000_s2373" style="position:absolute;z-index:166" from="459.35pt,.45pt" to="459.35pt,25.2pt" o:allowincell="f">
          <w10:anchorlock/>
        </v:line>
      </w:pict>
    </w:r>
    <w:r>
      <w:rPr>
        <w:lang w:val="ru-RU"/>
      </w:rPr>
      <w:pict>
        <v:line id="_x0000_s2372" style="position:absolute;z-index:165" from="400.1pt,.45pt" to="400.1pt,25.2pt" o:allowincell="f">
          <w10:anchorlock/>
        </v:line>
      </w:pict>
    </w:r>
    <w:r>
      <w:rPr>
        <w:lang w:val="ru-RU"/>
      </w:rPr>
      <w:pict>
        <v:line id="_x0000_s2371" style="position:absolute;z-index:164" from="373.85pt,.45pt" to="373.85pt,25.2pt" o:allowincell="f">
          <w10:anchorlock/>
        </v:line>
      </w:pict>
    </w:r>
    <w:r>
      <w:rPr>
        <w:lang w:val="ru-RU"/>
      </w:rPr>
      <w:pict>
        <v:line id="_x0000_s2366" style="position:absolute;z-index:159" from="347.6pt,.45pt" to="347.6pt,25.2pt" o:allowincell="f">
          <w10:anchorlock/>
        </v:line>
      </w:pict>
    </w:r>
    <w:r>
      <w:rPr>
        <w:lang w:val="ru-RU"/>
      </w:rPr>
      <w:pict>
        <v:line id="_x0000_s2368" style="position:absolute;z-index:161" from="347.6pt,12.5pt" to="783.35pt,12.5pt" o:allowincell="f">
          <w10:anchorlock/>
        </v:line>
      </w:pict>
    </w:r>
    <w:r w:rsidRPr="00E72F3E">
      <w:rPr>
        <w:lang w:val="ru-RU"/>
      </w:rPr>
      <w:t xml:space="preserve"> Взам.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2382" style="position:absolute;flip:x;z-index:175" from="3.35pt,.05pt" to="195.35pt,.05pt" o:allowincell="f">
          <w10:anchorlock/>
        </v:line>
      </w:pict>
    </w:r>
    <w:r>
      <w:rPr>
        <w:lang w:val="ru-RU"/>
      </w:rPr>
      <w:pict>
        <v:line id="_x0000_s2367" style="position:absolute;z-index:160" from="347.6pt,-12pt" to="783.35pt,-12pt" o:allowincell="f">
          <w10:anchorlock/>
        </v:line>
      </w:pict>
    </w:r>
    <w:r w:rsidRPr="00E72F3E">
      <w:rPr>
        <w:lang w:val="ru-RU"/>
      </w:rPr>
      <w:t xml:space="preserve"> Подл.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2383" style="position:absolute;z-index:176" from="3.35pt,.35pt" to="783.35pt,.35pt" o:allowincell="f">
          <w10:anchorlock/>
        </v:line>
      </w:pict>
    </w:r>
    <w:r>
      <w:rPr>
        <w:lang w:val="ru-RU"/>
      </w:rPr>
      <w:pict>
        <v:line id="_x0000_s2399" style="position:absolute;flip:y;z-index:192" from="537.85pt,12.85pt" to="537.85pt,74.3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 xml:space="preserve">ТехноПро                                     [25:Изделие] |                               </w:t>
    </w:r>
    <w:r w:rsidRPr="00E72F3E">
      <w:rPr>
        <w:lang w:val="ru-RU"/>
      </w:rPr>
      <w:fldChar w:fldCharType="begin"/>
    </w:r>
    <w:r w:rsidRPr="00E72F3E">
      <w:rPr>
        <w:lang w:val="ru-RU"/>
      </w:rPr>
      <w:instrText xml:space="preserve"> SECTIONPAGES  \* MERGEFORMAT </w:instrText>
    </w:r>
    <w:r w:rsidRPr="00E72F3E">
      <w:rPr>
        <w:lang w:val="ru-RU"/>
      </w:rPr>
      <w:fldChar w:fldCharType="separate"/>
    </w:r>
    <w:r>
      <w:rPr>
        <w:lang w:val="ru-RU"/>
      </w:rPr>
      <w:t>1</w:t>
    </w:r>
    <w:r w:rsidRPr="00E72F3E">
      <w:rPr>
        <w:lang w:val="ru-RU"/>
      </w:rPr>
      <w:fldChar w:fldCharType="end"/>
    </w:r>
    <w:r w:rsidRPr="00E72F3E">
      <w:rPr>
        <w:lang w:val="ru-RU"/>
      </w:rPr>
      <w:t xml:space="preserve">        </w:t>
    </w:r>
    <w:r w:rsidRPr="00E72F3E">
      <w:rPr>
        <w:lang w:val="ru-RU"/>
      </w:rPr>
      <w:fldChar w:fldCharType="begin"/>
    </w:r>
    <w:r w:rsidRPr="00E72F3E">
      <w:rPr>
        <w:lang w:val="ru-RU"/>
      </w:rPr>
      <w:instrText xml:space="preserve"> PAGE </w:instrText>
    </w:r>
    <w:r w:rsidRPr="00E72F3E">
      <w:rPr>
        <w:lang w:val="ru-RU"/>
      </w:rPr>
      <w:fldChar w:fldCharType="separate"/>
    </w:r>
    <w:r>
      <w:rPr>
        <w:lang w:val="ru-RU"/>
      </w:rPr>
      <w:t>1</w:t>
    </w:r>
    <w:r w:rsidRPr="00E72F3E">
      <w:rPr>
        <w:lang w:val="ru-RU"/>
      </w:rPr>
      <w:fldChar w:fldCharType="end"/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2403" style="position:absolute;flip:y;z-index:196" from="755.35pt,.4pt" to="755.35pt,37.9pt" o:allowincell="f">
          <w10:anchorlock/>
        </v:line>
      </w:pict>
    </w:r>
    <w:r>
      <w:rPr>
        <w:lang w:val="ru-RU"/>
      </w:rPr>
      <w:pict>
        <v:line id="_x0000_s2389" style="position:absolute;z-index:182" from="293.35pt,-12.1pt" to="293.35pt,62.4pt" o:allowincell="f">
          <w10:anchorlock/>
        </v:line>
      </w:pict>
    </w:r>
    <w:r>
      <w:rPr>
        <w:lang w:val="ru-RU"/>
      </w:rPr>
      <w:pict>
        <v:line id="_x0000_s2398" style="position:absolute;z-index:191" from="372.85pt,.4pt" to="372.85pt,48.4pt" o:allowincell="f">
          <w10:anchorlock/>
        </v:line>
      </w:pict>
    </w:r>
    <w:r>
      <w:rPr>
        <w:lang w:val="ru-RU"/>
      </w:rPr>
      <w:pict>
        <v:line id="_x0000_s2391" style="position:absolute;z-index:184" from="167.85pt,.4pt" to="167.85pt,62.4pt" o:allowincell="f">
          <w10:anchorlock/>
        </v:line>
      </w:pict>
    </w:r>
    <w:r>
      <w:rPr>
        <w:lang w:val="ru-RU"/>
      </w:rPr>
      <w:pict>
        <v:line id="_x0000_s2390" style="position:absolute;z-index:183" from="227.35pt,.4pt" to="227.35pt,62.4pt" o:allowincell="f">
          <w10:anchorlock/>
        </v:line>
      </w:pict>
    </w:r>
    <w:r>
      <w:rPr>
        <w:lang w:val="ru-RU"/>
      </w:rPr>
      <w:pict>
        <v:line id="_x0000_s2388" style="position:absolute;z-index:181" from="3.35pt,.4pt" to="783.35pt,.4pt" o:allowincell="f">
          <w10:anchorlock/>
        </v:line>
      </w:pict>
    </w:r>
    <w:r w:rsidRPr="00E72F3E">
      <w:rPr>
        <w:lang w:val="ru-RU"/>
      </w:rPr>
      <w:t xml:space="preserve"> Разраб.   </w:t>
    </w:r>
    <w:proofErr w:type="gramStart"/>
    <w:r w:rsidRPr="00E72F3E">
      <w:rPr>
        <w:lang w:val="ru-RU"/>
      </w:rPr>
      <w:t>Копцов Д.С.                        BEKTOP     [25:НомСборки]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2393" style="position:absolute;flip:x;z-index:186" from="3.35pt,-.15pt" to="293.35pt,-.1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 xml:space="preserve">Проверил  Фурсов А.А                         [9:Заказ]  2345-4789                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2394" style="position:absolute;flip:x;z-index:187" from="3.35pt,-.05pt" to="293.35pt,-.0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>Нормир.   [14:Нормировал]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2395" style="position:absolute;flip:x;z-index:188" from="3.35pt,.35pt" to="783.35pt,.5pt" o:allowincell="f">
          <w10:anchorlock/>
        </v:line>
      </w:pict>
    </w:r>
    <w:r>
      <w:rPr>
        <w:lang w:val="ru-RU"/>
      </w:rPr>
      <w:pict>
        <v:line id="_x0000_s2405" style="position:absolute;z-index:198" from="623pt,11.85pt" to="783.5pt,11.85pt" o:allowincell="f">
          <w10:anchorlock/>
        </v:line>
      </w:pict>
    </w:r>
    <w:r>
      <w:rPr>
        <w:lang w:val="ru-RU"/>
      </w:rPr>
      <w:pict>
        <v:line id="_x0000_s2404" style="position:absolute;z-index:197" from="623pt,.35pt" to="623pt,24.85pt" o:allowincell="f">
          <w10:anchorlock/>
        </v:line>
      </w:pict>
    </w:r>
    <w:r>
      <w:rPr>
        <w:lang w:val="ru-RU"/>
      </w:rPr>
      <w:pict>
        <v:line id="_x0000_s2402" style="position:absolute;z-index:195" from="741.85pt,.5pt" to="741.85pt,25pt" o:allowincell="f">
          <w10:anchorlock/>
        </v:line>
      </w:pict>
    </w:r>
    <w:r>
      <w:rPr>
        <w:lang w:val="ru-RU"/>
      </w:rPr>
      <w:pict>
        <v:line id="_x0000_s2401" style="position:absolute;z-index:194" from="702.35pt,.5pt" to="702.35pt,25pt" o:allowincell="f">
          <w10:anchorlock/>
        </v:line>
      </w:pict>
    </w:r>
    <w:r>
      <w:rPr>
        <w:lang w:val="ru-RU"/>
      </w:rPr>
      <w:pict>
        <v:line id="_x0000_s2400" style="position:absolute;z-index:193" from="662.35pt,.5pt" to="662.35pt,25pt" o:allowincell="f">
          <w10:anchorlock/>
        </v:line>
      </w:pict>
    </w:r>
    <w:r>
      <w:rPr>
        <w:lang w:val="ru-RU"/>
      </w:rPr>
      <w:pict>
        <v:line id="_x0000_s2392" style="position:absolute;z-index:185" from="62.35pt,-37pt" to="62.35pt,25pt" o:allowincell="f">
          <w10:anchorlock/>
        </v:line>
      </w:pict>
    </w:r>
    <w:r>
      <w:rPr>
        <w:lang w:val="ru-RU"/>
      </w:rPr>
      <w:pict>
        <v:line id="_x0000_s2396" style="position:absolute;flip:x;z-index:189" from="3.35pt,13pt" to="293.35pt,13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>Утвердил  [14:Утвердил]                                                                      Цех   УЧ    РМ    Опер.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2397" style="position:absolute;z-index:190" from="3.35pt,12.55pt" to="783.35pt,12.5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 xml:space="preserve">Н.контр.  [14:НКонтроль]                                Шестерня                               </w:t>
    </w:r>
    <w:r>
      <w:rPr>
        <w:lang w:val="ru-RU"/>
      </w:rPr>
      <w:t xml:space="preserve">   </w:t>
    </w:r>
    <w:r w:rsidRPr="00E72F3E">
      <w:rPr>
        <w:lang w:val="ru-RU"/>
      </w:rPr>
      <w:t xml:space="preserve">   </w:t>
    </w:r>
    <w:r>
      <w:rPr>
        <w:lang w:val="ru-RU"/>
      </w:rPr>
      <w:t xml:space="preserve">   </w:t>
    </w:r>
    <w:r w:rsidRPr="00E72F3E">
      <w:rPr>
        <w:lang w:val="ru-RU"/>
      </w:rPr>
      <w:t xml:space="preserve">   </w:t>
    </w:r>
    <w:r>
      <w:rPr>
        <w:lang w:val="ru-RU"/>
      </w:rPr>
      <w:t xml:space="preserve">   </w:t>
    </w:r>
    <w:r w:rsidRPr="00E72F3E">
      <w:rPr>
        <w:lang w:val="ru-RU"/>
      </w:rPr>
      <w:t xml:space="preserve">  </w:t>
    </w:r>
    <w:r>
      <w:rPr>
        <w:lang w:val="ru-RU"/>
      </w:rPr>
      <w:t>005</w:t>
    </w:r>
    <w:proofErr w:type="gramEnd"/>
  </w:p>
</w:hdr>
</file>

<file path=word/header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rect id="_x0000_s2622" style="position:absolute;margin-left:38.85pt;margin-top:182.55pt;width:760.5pt;height:362.7pt;z-index:71;mso-position-horizontal-relative:page;mso-position-vertical-relative:page" stroked="f">
          <w10:wrap anchorx="page" anchory="page"/>
          <w10:anchorlock/>
        </v:rect>
      </w:pict>
    </w:r>
    <w:r>
      <w:rPr>
        <w:lang w:val="ru-RU"/>
      </w:rPr>
      <w:pict>
        <v:rect id="_x0000_s2580" style="position:absolute;margin-left:3.35pt;margin-top:.75pt;width:780pt;height:544.15pt;z-index:-73" o:allowincell="f">
          <w10:anchorlock/>
        </v:rect>
      </w:pict>
    </w:r>
    <w:r>
      <w:rPr>
        <w:lang w:val="ru-RU"/>
      </w:rPr>
      <w:pict>
        <v:line id="_x0000_s2621" style="position:absolute;z-index:322" from="3.5pt,531pt" to="783.5pt,531pt" o:allowincell="f">
          <w10:anchorlock/>
        </v:line>
      </w:pict>
    </w:r>
    <w:r w:rsidRPr="00E72F3E">
      <w:rPr>
        <w:lang w:val="ru-RU"/>
      </w:rPr>
      <w:t xml:space="preserve">                                                                                    ГОСТ 3.1105-84    Форма 7   САПР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2593" style="position:absolute;z-index:294" from="677.6pt,.7pt" to="677.6pt,62.7pt" o:allowincell="f">
          <w10:anchorlock/>
        </v:line>
      </w:pict>
    </w:r>
    <w:r>
      <w:rPr>
        <w:lang w:val="ru-RU"/>
      </w:rPr>
      <w:pict>
        <v:line id="_x0000_s2592" style="position:absolute;z-index:293" from="604.85pt,.7pt" to="604.85pt,50.2pt" o:allowincell="f">
          <w10:anchorlock/>
        </v:line>
      </w:pict>
    </w:r>
    <w:r>
      <w:rPr>
        <w:lang w:val="ru-RU"/>
      </w:rPr>
      <w:pict>
        <v:line id="_x0000_s2591" style="position:absolute;z-index:292" from="578.6pt,.7pt" to="578.6pt,50.2pt" o:allowincell="f">
          <w10:anchorlock/>
        </v:line>
      </w:pict>
    </w:r>
    <w:r>
      <w:rPr>
        <w:lang w:val="ru-RU"/>
      </w:rPr>
      <w:pict>
        <v:line id="_x0000_s2590" style="position:absolute;z-index:291" from="552.35pt,.7pt" to="552.35pt,50.2pt" o:allowincell="f">
          <w10:anchorlock/>
        </v:line>
      </w:pict>
    </w:r>
    <w:r>
      <w:rPr>
        <w:lang w:val="ru-RU"/>
      </w:rPr>
      <w:pict>
        <v:line id="_x0000_s2585" style="position:absolute;z-index:286" from="552.35pt,.7pt" to="783.35pt,.7pt" o:allowincell="f">
          <w10:anchorlock/>
        </v:line>
      </w:pict>
    </w:r>
    <w:r>
      <w:rPr>
        <w:lang w:val="ru-RU"/>
      </w:rPr>
      <w:pict>
        <v:line id="_x0000_s2601" style="position:absolute;z-index:302" from="103.1pt,12.7pt" to="103.1pt,50.2pt" o:allowincell="f">
          <w10:anchorlock/>
        </v:line>
      </w:pic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2602" style="position:absolute;z-index:303" from="49.85pt,.25pt" to="49.85pt,37.75pt" o:allowincell="f">
          <w10:anchorlock/>
        </v:line>
      </w:pict>
    </w:r>
    <w:r>
      <w:rPr>
        <w:lang w:val="ru-RU"/>
      </w:rPr>
      <w:pict>
        <v:line id="_x0000_s2594" style="position:absolute;z-index:295" from="736.85pt,-11.75pt" to="736.85pt,50.25pt" o:allowincell="f">
          <w10:anchorlock/>
        </v:line>
      </w:pict>
    </w:r>
    <w:r>
      <w:rPr>
        <w:lang w:val="ru-RU"/>
      </w:rPr>
      <w:pict>
        <v:line id="_x0000_s2600" style="position:absolute;z-index:301" from="155.6pt,.25pt" to="155.6pt,37.75pt" o:allowincell="f">
          <w10:anchorlock/>
        </v:line>
      </w:pict>
    </w:r>
    <w:r>
      <w:rPr>
        <w:lang w:val="ru-RU"/>
      </w:rPr>
      <w:pict>
        <v:line id="_x0000_s2599" style="position:absolute;z-index:300" from="195.35pt,.25pt" to="195.35pt,37.75pt" o:allowincell="f">
          <w10:anchorlock/>
        </v:line>
      </w:pict>
    </w:r>
    <w:r>
      <w:rPr>
        <w:lang w:val="ru-RU"/>
      </w:rPr>
      <w:pict>
        <v:line id="_x0000_s2595" style="position:absolute;flip:x;z-index:296" from="3.35pt,.25pt" to="195.35pt,.25pt" o:allowincell="f">
          <w10:anchorlock/>
        </v:line>
      </w:pict>
    </w:r>
    <w:r>
      <w:rPr>
        <w:lang w:val="ru-RU"/>
      </w:rPr>
      <w:pict>
        <v:line id="_x0000_s2589" style="position:absolute;z-index:290" from="512.6pt,12.95pt" to="512.6pt,37.7pt" o:allowincell="f">
          <w10:anchorlock/>
        </v:line>
      </w:pict>
    </w:r>
    <w:r w:rsidRPr="00E72F3E">
      <w:rPr>
        <w:lang w:val="ru-RU"/>
      </w:rPr>
      <w:t xml:space="preserve"> Дубл.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2596" style="position:absolute;flip:x;z-index:297" from="3.35pt,.45pt" to="195.35pt,.45pt" o:allowincell="f">
          <w10:anchorlock/>
        </v:line>
      </w:pict>
    </w:r>
    <w:r>
      <w:rPr>
        <w:lang w:val="ru-RU"/>
      </w:rPr>
      <w:pict>
        <v:line id="_x0000_s2584" style="position:absolute;z-index:285" from="552.35pt,-12.25pt" to="783.35pt,-12.25pt" o:allowincell="f">
          <w10:anchorlock/>
        </v:line>
      </w:pict>
    </w:r>
    <w:r>
      <w:rPr>
        <w:lang w:val="ru-RU"/>
      </w:rPr>
      <w:pict>
        <v:line id="_x0000_s2588" style="position:absolute;z-index:289" from="459.35pt,.45pt" to="459.35pt,25.2pt" o:allowincell="f">
          <w10:anchorlock/>
        </v:line>
      </w:pict>
    </w:r>
    <w:r>
      <w:rPr>
        <w:lang w:val="ru-RU"/>
      </w:rPr>
      <w:pict>
        <v:line id="_x0000_s2587" style="position:absolute;z-index:288" from="400.1pt,.45pt" to="400.1pt,25.2pt" o:allowincell="f">
          <w10:anchorlock/>
        </v:line>
      </w:pict>
    </w:r>
    <w:r>
      <w:rPr>
        <w:lang w:val="ru-RU"/>
      </w:rPr>
      <w:pict>
        <v:line id="_x0000_s2586" style="position:absolute;z-index:287" from="373.85pt,.45pt" to="373.85pt,25.2pt" o:allowincell="f">
          <w10:anchorlock/>
        </v:line>
      </w:pict>
    </w:r>
    <w:r>
      <w:rPr>
        <w:lang w:val="ru-RU"/>
      </w:rPr>
      <w:pict>
        <v:line id="_x0000_s2581" style="position:absolute;z-index:282" from="347.6pt,.45pt" to="347.6pt,25.2pt" o:allowincell="f">
          <w10:anchorlock/>
        </v:line>
      </w:pict>
    </w:r>
    <w:r>
      <w:rPr>
        <w:lang w:val="ru-RU"/>
      </w:rPr>
      <w:pict>
        <v:line id="_x0000_s2583" style="position:absolute;z-index:284" from="347.6pt,12.5pt" to="783.35pt,12.5pt" o:allowincell="f">
          <w10:anchorlock/>
        </v:line>
      </w:pict>
    </w:r>
    <w:r w:rsidRPr="00E72F3E">
      <w:rPr>
        <w:lang w:val="ru-RU"/>
      </w:rPr>
      <w:t xml:space="preserve"> Взам.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2597" style="position:absolute;flip:x;z-index:298" from="3.35pt,.05pt" to="195.35pt,.05pt" o:allowincell="f">
          <w10:anchorlock/>
        </v:line>
      </w:pict>
    </w:r>
    <w:r>
      <w:rPr>
        <w:lang w:val="ru-RU"/>
      </w:rPr>
      <w:pict>
        <v:line id="_x0000_s2582" style="position:absolute;z-index:283" from="347.6pt,-12pt" to="783.35pt,-12pt" o:allowincell="f">
          <w10:anchorlock/>
        </v:line>
      </w:pict>
    </w:r>
    <w:r w:rsidRPr="00E72F3E">
      <w:rPr>
        <w:lang w:val="ru-RU"/>
      </w:rPr>
      <w:t xml:space="preserve"> Подл.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2598" style="position:absolute;z-index:299" from="3.35pt,.35pt" to="783.35pt,.35pt" o:allowincell="f">
          <w10:anchorlock/>
        </v:line>
      </w:pict>
    </w:r>
    <w:r>
      <w:rPr>
        <w:lang w:val="ru-RU"/>
      </w:rPr>
      <w:pict>
        <v:line id="_x0000_s2614" style="position:absolute;flip:y;z-index:315" from="537.85pt,12.85pt" to="537.85pt,74.3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 xml:space="preserve">ТехноПро                                     [25:Изделие] |                               </w:t>
    </w:r>
    <w:r w:rsidRPr="00E72F3E">
      <w:rPr>
        <w:lang w:val="ru-RU"/>
      </w:rPr>
      <w:fldChar w:fldCharType="begin"/>
    </w:r>
    <w:r w:rsidRPr="00E72F3E">
      <w:rPr>
        <w:lang w:val="ru-RU"/>
      </w:rPr>
      <w:instrText xml:space="preserve"> SECTIONPAGES  \* MERGEFORMAT </w:instrText>
    </w:r>
    <w:r w:rsidRPr="00E72F3E">
      <w:rPr>
        <w:lang w:val="ru-RU"/>
      </w:rPr>
      <w:fldChar w:fldCharType="separate"/>
    </w:r>
    <w:r>
      <w:rPr>
        <w:lang w:val="ru-RU"/>
      </w:rPr>
      <w:t>1</w:t>
    </w:r>
    <w:r w:rsidRPr="00E72F3E">
      <w:rPr>
        <w:lang w:val="ru-RU"/>
      </w:rPr>
      <w:fldChar w:fldCharType="end"/>
    </w:r>
    <w:r w:rsidRPr="00E72F3E">
      <w:rPr>
        <w:lang w:val="ru-RU"/>
      </w:rPr>
      <w:t xml:space="preserve">        </w:t>
    </w:r>
    <w:r w:rsidRPr="00E72F3E">
      <w:rPr>
        <w:lang w:val="ru-RU"/>
      </w:rPr>
      <w:fldChar w:fldCharType="begin"/>
    </w:r>
    <w:r w:rsidRPr="00E72F3E">
      <w:rPr>
        <w:lang w:val="ru-RU"/>
      </w:rPr>
      <w:instrText xml:space="preserve"> PAGE </w:instrText>
    </w:r>
    <w:r w:rsidRPr="00E72F3E">
      <w:rPr>
        <w:lang w:val="ru-RU"/>
      </w:rPr>
      <w:fldChar w:fldCharType="separate"/>
    </w:r>
    <w:r w:rsidRPr="00E72F3E">
      <w:rPr>
        <w:lang w:val="ru-RU"/>
      </w:rPr>
      <w:t>2</w:t>
    </w:r>
    <w:r w:rsidRPr="00E72F3E">
      <w:rPr>
        <w:lang w:val="ru-RU"/>
      </w:rPr>
      <w:fldChar w:fldCharType="end"/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2618" style="position:absolute;flip:y;z-index:319" from="755.35pt,.4pt" to="755.35pt,37.9pt" o:allowincell="f">
          <w10:anchorlock/>
        </v:line>
      </w:pict>
    </w:r>
    <w:r>
      <w:rPr>
        <w:lang w:val="ru-RU"/>
      </w:rPr>
      <w:pict>
        <v:line id="_x0000_s2604" style="position:absolute;z-index:305" from="293.35pt,-12.1pt" to="293.35pt,62.4pt" o:allowincell="f">
          <w10:anchorlock/>
        </v:line>
      </w:pict>
    </w:r>
    <w:r>
      <w:rPr>
        <w:lang w:val="ru-RU"/>
      </w:rPr>
      <w:pict>
        <v:line id="_x0000_s2613" style="position:absolute;z-index:314" from="372.85pt,.4pt" to="372.85pt,48.4pt" o:allowincell="f">
          <w10:anchorlock/>
        </v:line>
      </w:pict>
    </w:r>
    <w:r>
      <w:rPr>
        <w:lang w:val="ru-RU"/>
      </w:rPr>
      <w:pict>
        <v:line id="_x0000_s2606" style="position:absolute;z-index:307" from="167.85pt,.4pt" to="167.85pt,62.4pt" o:allowincell="f">
          <w10:anchorlock/>
        </v:line>
      </w:pict>
    </w:r>
    <w:r>
      <w:rPr>
        <w:lang w:val="ru-RU"/>
      </w:rPr>
      <w:pict>
        <v:line id="_x0000_s2605" style="position:absolute;z-index:306" from="227.35pt,.4pt" to="227.35pt,62.4pt" o:allowincell="f">
          <w10:anchorlock/>
        </v:line>
      </w:pict>
    </w:r>
    <w:r>
      <w:rPr>
        <w:lang w:val="ru-RU"/>
      </w:rPr>
      <w:pict>
        <v:line id="_x0000_s2603" style="position:absolute;z-index:304" from="3.35pt,.4pt" to="783.35pt,.4pt" o:allowincell="f">
          <w10:anchorlock/>
        </v:line>
      </w:pict>
    </w:r>
    <w:r w:rsidRPr="00E72F3E">
      <w:rPr>
        <w:lang w:val="ru-RU"/>
      </w:rPr>
      <w:t xml:space="preserve"> Разраб.   </w:t>
    </w:r>
    <w:proofErr w:type="gramStart"/>
    <w:r w:rsidRPr="00E72F3E">
      <w:rPr>
        <w:lang w:val="ru-RU"/>
      </w:rPr>
      <w:t>Копцов Д.С.                        BEKTOP     [25:НомСборки]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2608" style="position:absolute;flip:x;z-index:309" from="3.35pt,-.15pt" to="293.35pt,-.1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 xml:space="preserve">Проверил  Фурсов А.А                         [9:Заказ]  2345-4789                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2609" style="position:absolute;flip:x;z-index:310" from="3.35pt,-.05pt" to="293.35pt,-.0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>Нормир.   [14:Нормировал]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2610" style="position:absolute;flip:x;z-index:311" from="3.35pt,.35pt" to="783.35pt,.5pt" o:allowincell="f">
          <w10:anchorlock/>
        </v:line>
      </w:pict>
    </w:r>
    <w:r>
      <w:rPr>
        <w:lang w:val="ru-RU"/>
      </w:rPr>
      <w:pict>
        <v:line id="_x0000_s2620" style="position:absolute;z-index:321" from="623pt,11.85pt" to="783.5pt,11.85pt" o:allowincell="f">
          <w10:anchorlock/>
        </v:line>
      </w:pict>
    </w:r>
    <w:r>
      <w:rPr>
        <w:lang w:val="ru-RU"/>
      </w:rPr>
      <w:pict>
        <v:line id="_x0000_s2619" style="position:absolute;z-index:320" from="623pt,.35pt" to="623pt,24.85pt" o:allowincell="f">
          <w10:anchorlock/>
        </v:line>
      </w:pict>
    </w:r>
    <w:r>
      <w:rPr>
        <w:lang w:val="ru-RU"/>
      </w:rPr>
      <w:pict>
        <v:line id="_x0000_s2617" style="position:absolute;z-index:318" from="741.85pt,.5pt" to="741.85pt,25pt" o:allowincell="f">
          <w10:anchorlock/>
        </v:line>
      </w:pict>
    </w:r>
    <w:r>
      <w:rPr>
        <w:lang w:val="ru-RU"/>
      </w:rPr>
      <w:pict>
        <v:line id="_x0000_s2616" style="position:absolute;z-index:317" from="702.35pt,.5pt" to="702.35pt,25pt" o:allowincell="f">
          <w10:anchorlock/>
        </v:line>
      </w:pict>
    </w:r>
    <w:r>
      <w:rPr>
        <w:lang w:val="ru-RU"/>
      </w:rPr>
      <w:pict>
        <v:line id="_x0000_s2615" style="position:absolute;z-index:316" from="662.35pt,.5pt" to="662.35pt,25pt" o:allowincell="f">
          <w10:anchorlock/>
        </v:line>
      </w:pict>
    </w:r>
    <w:r>
      <w:rPr>
        <w:lang w:val="ru-RU"/>
      </w:rPr>
      <w:pict>
        <v:line id="_x0000_s2607" style="position:absolute;z-index:308" from="62.35pt,-37pt" to="62.35pt,25pt" o:allowincell="f">
          <w10:anchorlock/>
        </v:line>
      </w:pict>
    </w:r>
    <w:r>
      <w:rPr>
        <w:lang w:val="ru-RU"/>
      </w:rPr>
      <w:pict>
        <v:line id="_x0000_s2611" style="position:absolute;flip:x;z-index:312" from="3.35pt,13pt" to="293.35pt,13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>Утвердил  [14:Утвердил]                                                                      Цех   УЧ    РМ    Опер.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2612" style="position:absolute;z-index:313" from="3.35pt,12.55pt" to="783.35pt,12.5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 xml:space="preserve">Н.контр.  [14:НКонтроль]                                Шестерня                               </w:t>
    </w:r>
    <w:r>
      <w:rPr>
        <w:lang w:val="ru-RU"/>
      </w:rPr>
      <w:t xml:space="preserve">   </w:t>
    </w:r>
    <w:r w:rsidRPr="00E72F3E">
      <w:rPr>
        <w:lang w:val="ru-RU"/>
      </w:rPr>
      <w:t xml:space="preserve">   </w:t>
    </w:r>
    <w:r>
      <w:rPr>
        <w:lang w:val="ru-RU"/>
      </w:rPr>
      <w:t xml:space="preserve">   </w:t>
    </w:r>
    <w:r w:rsidRPr="00E72F3E">
      <w:rPr>
        <w:lang w:val="ru-RU"/>
      </w:rPr>
      <w:t xml:space="preserve">   </w:t>
    </w:r>
    <w:r>
      <w:rPr>
        <w:lang w:val="ru-RU"/>
      </w:rPr>
      <w:t xml:space="preserve">   </w:t>
    </w:r>
    <w:r w:rsidRPr="00E72F3E">
      <w:rPr>
        <w:lang w:val="ru-RU"/>
      </w:rPr>
      <w:t xml:space="preserve">  </w:t>
    </w:r>
    <w:r>
      <w:rPr>
        <w:lang w:val="ru-RU"/>
      </w:rPr>
      <w:t>010</w:t>
    </w:r>
    <w:proofErr w:type="gramEnd"/>
  </w:p>
</w:hdr>
</file>

<file path=word/header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rect id="_x0000_s2579" style="position:absolute;margin-left:38.85pt;margin-top:180.9pt;width:759.6pt;height:365.4pt;z-index:72;mso-position-horizontal-relative:page;mso-position-vertical-relative:page" o:allowincell="f" filled="f" stroked="f" strokecolor="#930">
          <w10:wrap anchorx="page" anchory="page"/>
          <w10:anchorlock/>
        </v:rect>
      </w:pict>
    </w:r>
    <w:r>
      <w:rPr>
        <w:lang w:val="ru-RU"/>
      </w:rPr>
      <w:pict>
        <v:rect id="_x0000_s2537" style="position:absolute;margin-left:3.35pt;margin-top:.75pt;width:780pt;height:544.15pt;z-index:-74" o:allowincell="f">
          <w10:anchorlock/>
        </v:rect>
      </w:pict>
    </w:r>
    <w:r>
      <w:rPr>
        <w:lang w:val="ru-RU"/>
      </w:rPr>
      <w:pict>
        <v:line id="_x0000_s2578" style="position:absolute;z-index:281" from="3.5pt,531pt" to="783.5pt,531pt" o:allowincell="f">
          <w10:anchorlock/>
        </v:line>
      </w:pict>
    </w:r>
    <w:r w:rsidRPr="00E72F3E">
      <w:rPr>
        <w:lang w:val="ru-RU"/>
      </w:rPr>
      <w:t xml:space="preserve">                                                                                    ГОСТ 3.1105-84    Форма 7   САПР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2550" style="position:absolute;z-index:253" from="677.6pt,.7pt" to="677.6pt,62.7pt" o:allowincell="f">
          <w10:anchorlock/>
        </v:line>
      </w:pict>
    </w:r>
    <w:r>
      <w:rPr>
        <w:lang w:val="ru-RU"/>
      </w:rPr>
      <w:pict>
        <v:line id="_x0000_s2549" style="position:absolute;z-index:252" from="604.85pt,.7pt" to="604.85pt,50.2pt" o:allowincell="f">
          <w10:anchorlock/>
        </v:line>
      </w:pict>
    </w:r>
    <w:r>
      <w:rPr>
        <w:lang w:val="ru-RU"/>
      </w:rPr>
      <w:pict>
        <v:line id="_x0000_s2548" style="position:absolute;z-index:251" from="578.6pt,.7pt" to="578.6pt,50.2pt" o:allowincell="f">
          <w10:anchorlock/>
        </v:line>
      </w:pict>
    </w:r>
    <w:r>
      <w:rPr>
        <w:lang w:val="ru-RU"/>
      </w:rPr>
      <w:pict>
        <v:line id="_x0000_s2547" style="position:absolute;z-index:250" from="552.35pt,.7pt" to="552.35pt,50.2pt" o:allowincell="f">
          <w10:anchorlock/>
        </v:line>
      </w:pict>
    </w:r>
    <w:r>
      <w:rPr>
        <w:lang w:val="ru-RU"/>
      </w:rPr>
      <w:pict>
        <v:line id="_x0000_s2542" style="position:absolute;z-index:245" from="552.35pt,.7pt" to="783.35pt,.7pt" o:allowincell="f">
          <w10:anchorlock/>
        </v:line>
      </w:pict>
    </w:r>
    <w:r>
      <w:rPr>
        <w:lang w:val="ru-RU"/>
      </w:rPr>
      <w:pict>
        <v:line id="_x0000_s2558" style="position:absolute;z-index:261" from="103.1pt,12.7pt" to="103.1pt,50.2pt" o:allowincell="f">
          <w10:anchorlock/>
        </v:line>
      </w:pic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2559" style="position:absolute;z-index:262" from="49.85pt,.25pt" to="49.85pt,37.75pt" o:allowincell="f">
          <w10:anchorlock/>
        </v:line>
      </w:pict>
    </w:r>
    <w:r>
      <w:rPr>
        <w:lang w:val="ru-RU"/>
      </w:rPr>
      <w:pict>
        <v:line id="_x0000_s2551" style="position:absolute;z-index:254" from="736.85pt,-11.75pt" to="736.85pt,50.25pt" o:allowincell="f">
          <w10:anchorlock/>
        </v:line>
      </w:pict>
    </w:r>
    <w:r>
      <w:rPr>
        <w:lang w:val="ru-RU"/>
      </w:rPr>
      <w:pict>
        <v:line id="_x0000_s2557" style="position:absolute;z-index:260" from="155.6pt,.25pt" to="155.6pt,37.75pt" o:allowincell="f">
          <w10:anchorlock/>
        </v:line>
      </w:pict>
    </w:r>
    <w:r>
      <w:rPr>
        <w:lang w:val="ru-RU"/>
      </w:rPr>
      <w:pict>
        <v:line id="_x0000_s2556" style="position:absolute;z-index:259" from="195.35pt,.25pt" to="195.35pt,37.75pt" o:allowincell="f">
          <w10:anchorlock/>
        </v:line>
      </w:pict>
    </w:r>
    <w:r>
      <w:rPr>
        <w:lang w:val="ru-RU"/>
      </w:rPr>
      <w:pict>
        <v:line id="_x0000_s2552" style="position:absolute;flip:x;z-index:255" from="3.35pt,.25pt" to="195.35pt,.25pt" o:allowincell="f">
          <w10:anchorlock/>
        </v:line>
      </w:pict>
    </w:r>
    <w:r>
      <w:rPr>
        <w:lang w:val="ru-RU"/>
      </w:rPr>
      <w:pict>
        <v:line id="_x0000_s2546" style="position:absolute;z-index:249" from="512.6pt,12.95pt" to="512.6pt,37.7pt" o:allowincell="f">
          <w10:anchorlock/>
        </v:line>
      </w:pict>
    </w:r>
    <w:r w:rsidRPr="00E72F3E">
      <w:rPr>
        <w:lang w:val="ru-RU"/>
      </w:rPr>
      <w:t xml:space="preserve"> Дубл.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2553" style="position:absolute;flip:x;z-index:256" from="3.35pt,.45pt" to="195.35pt,.45pt" o:allowincell="f">
          <w10:anchorlock/>
        </v:line>
      </w:pict>
    </w:r>
    <w:r>
      <w:rPr>
        <w:lang w:val="ru-RU"/>
      </w:rPr>
      <w:pict>
        <v:line id="_x0000_s2541" style="position:absolute;z-index:244" from="552.35pt,-12.25pt" to="783.35pt,-12.25pt" o:allowincell="f">
          <w10:anchorlock/>
        </v:line>
      </w:pict>
    </w:r>
    <w:r>
      <w:rPr>
        <w:lang w:val="ru-RU"/>
      </w:rPr>
      <w:pict>
        <v:line id="_x0000_s2545" style="position:absolute;z-index:248" from="459.35pt,.45pt" to="459.35pt,25.2pt" o:allowincell="f">
          <w10:anchorlock/>
        </v:line>
      </w:pict>
    </w:r>
    <w:r>
      <w:rPr>
        <w:lang w:val="ru-RU"/>
      </w:rPr>
      <w:pict>
        <v:line id="_x0000_s2544" style="position:absolute;z-index:247" from="400.1pt,.45pt" to="400.1pt,25.2pt" o:allowincell="f">
          <w10:anchorlock/>
        </v:line>
      </w:pict>
    </w:r>
    <w:r>
      <w:rPr>
        <w:lang w:val="ru-RU"/>
      </w:rPr>
      <w:pict>
        <v:line id="_x0000_s2543" style="position:absolute;z-index:246" from="373.85pt,.45pt" to="373.85pt,25.2pt" o:allowincell="f">
          <w10:anchorlock/>
        </v:line>
      </w:pict>
    </w:r>
    <w:r>
      <w:rPr>
        <w:lang w:val="ru-RU"/>
      </w:rPr>
      <w:pict>
        <v:line id="_x0000_s2538" style="position:absolute;z-index:241" from="347.6pt,.45pt" to="347.6pt,25.2pt" o:allowincell="f">
          <w10:anchorlock/>
        </v:line>
      </w:pict>
    </w:r>
    <w:r>
      <w:rPr>
        <w:lang w:val="ru-RU"/>
      </w:rPr>
      <w:pict>
        <v:line id="_x0000_s2540" style="position:absolute;z-index:243" from="347.6pt,12.5pt" to="783.35pt,12.5pt" o:allowincell="f">
          <w10:anchorlock/>
        </v:line>
      </w:pict>
    </w:r>
    <w:r w:rsidRPr="00E72F3E">
      <w:rPr>
        <w:lang w:val="ru-RU"/>
      </w:rPr>
      <w:t xml:space="preserve"> Взам.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2554" style="position:absolute;flip:x;z-index:257" from="3.35pt,.05pt" to="195.35pt,.05pt" o:allowincell="f">
          <w10:anchorlock/>
        </v:line>
      </w:pict>
    </w:r>
    <w:r>
      <w:rPr>
        <w:lang w:val="ru-RU"/>
      </w:rPr>
      <w:pict>
        <v:line id="_x0000_s2539" style="position:absolute;z-index:242" from="347.6pt,-12pt" to="783.35pt,-12pt" o:allowincell="f">
          <w10:anchorlock/>
        </v:line>
      </w:pict>
    </w:r>
    <w:r w:rsidRPr="00E72F3E">
      <w:rPr>
        <w:lang w:val="ru-RU"/>
      </w:rPr>
      <w:t xml:space="preserve"> Подл.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2555" style="position:absolute;z-index:258" from="3.35pt,.35pt" to="783.35pt,.35pt" o:allowincell="f">
          <w10:anchorlock/>
        </v:line>
      </w:pict>
    </w:r>
    <w:r>
      <w:rPr>
        <w:lang w:val="ru-RU"/>
      </w:rPr>
      <w:pict>
        <v:line id="_x0000_s2571" style="position:absolute;flip:y;z-index:274" from="537.85pt,12.85pt" to="537.85pt,74.3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 xml:space="preserve">ТехноПро                                     [25:Изделие] |                               </w:t>
    </w:r>
    <w:r w:rsidRPr="00E72F3E">
      <w:rPr>
        <w:lang w:val="ru-RU"/>
      </w:rPr>
      <w:fldChar w:fldCharType="begin"/>
    </w:r>
    <w:r w:rsidRPr="00E72F3E">
      <w:rPr>
        <w:lang w:val="ru-RU"/>
      </w:rPr>
      <w:instrText xml:space="preserve"> SECTIONPAGES  \* MERGEFORMAT </w:instrText>
    </w:r>
    <w:r w:rsidRPr="00E72F3E">
      <w:rPr>
        <w:lang w:val="ru-RU"/>
      </w:rPr>
      <w:fldChar w:fldCharType="separate"/>
    </w:r>
    <w:r>
      <w:rPr>
        <w:lang w:val="ru-RU"/>
      </w:rPr>
      <w:t>1</w:t>
    </w:r>
    <w:r w:rsidRPr="00E72F3E">
      <w:rPr>
        <w:lang w:val="ru-RU"/>
      </w:rPr>
      <w:fldChar w:fldCharType="end"/>
    </w:r>
    <w:r w:rsidRPr="00E72F3E">
      <w:rPr>
        <w:lang w:val="ru-RU"/>
      </w:rPr>
      <w:t xml:space="preserve">        </w:t>
    </w:r>
    <w:r w:rsidRPr="00E72F3E">
      <w:rPr>
        <w:lang w:val="ru-RU"/>
      </w:rPr>
      <w:fldChar w:fldCharType="begin"/>
    </w:r>
    <w:r w:rsidRPr="00E72F3E">
      <w:rPr>
        <w:lang w:val="ru-RU"/>
      </w:rPr>
      <w:instrText xml:space="preserve"> PAGE </w:instrText>
    </w:r>
    <w:r w:rsidRPr="00E72F3E">
      <w:rPr>
        <w:lang w:val="ru-RU"/>
      </w:rPr>
      <w:fldChar w:fldCharType="separate"/>
    </w:r>
    <w:r>
      <w:rPr>
        <w:lang w:val="ru-RU"/>
      </w:rPr>
      <w:t>1</w:t>
    </w:r>
    <w:r w:rsidRPr="00E72F3E">
      <w:rPr>
        <w:lang w:val="ru-RU"/>
      </w:rPr>
      <w:fldChar w:fldCharType="end"/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2575" style="position:absolute;flip:y;z-index:278" from="755.35pt,.4pt" to="755.35pt,37.9pt" o:allowincell="f">
          <w10:anchorlock/>
        </v:line>
      </w:pict>
    </w:r>
    <w:r>
      <w:rPr>
        <w:lang w:val="ru-RU"/>
      </w:rPr>
      <w:pict>
        <v:line id="_x0000_s2561" style="position:absolute;z-index:264" from="293.35pt,-12.1pt" to="293.35pt,62.4pt" o:allowincell="f">
          <w10:anchorlock/>
        </v:line>
      </w:pict>
    </w:r>
    <w:r>
      <w:rPr>
        <w:lang w:val="ru-RU"/>
      </w:rPr>
      <w:pict>
        <v:line id="_x0000_s2570" style="position:absolute;z-index:273" from="372.85pt,.4pt" to="372.85pt,48.4pt" o:allowincell="f">
          <w10:anchorlock/>
        </v:line>
      </w:pict>
    </w:r>
    <w:r>
      <w:rPr>
        <w:lang w:val="ru-RU"/>
      </w:rPr>
      <w:pict>
        <v:line id="_x0000_s2563" style="position:absolute;z-index:266" from="167.85pt,.4pt" to="167.85pt,62.4pt" o:allowincell="f">
          <w10:anchorlock/>
        </v:line>
      </w:pict>
    </w:r>
    <w:r>
      <w:rPr>
        <w:lang w:val="ru-RU"/>
      </w:rPr>
      <w:pict>
        <v:line id="_x0000_s2562" style="position:absolute;z-index:265" from="227.35pt,.4pt" to="227.35pt,62.4pt" o:allowincell="f">
          <w10:anchorlock/>
        </v:line>
      </w:pict>
    </w:r>
    <w:r>
      <w:rPr>
        <w:lang w:val="ru-RU"/>
      </w:rPr>
      <w:pict>
        <v:line id="_x0000_s2560" style="position:absolute;z-index:263" from="3.35pt,.4pt" to="783.35pt,.4pt" o:allowincell="f">
          <w10:anchorlock/>
        </v:line>
      </w:pict>
    </w:r>
    <w:r w:rsidRPr="00E72F3E">
      <w:rPr>
        <w:lang w:val="ru-RU"/>
      </w:rPr>
      <w:t xml:space="preserve"> Разраб.   </w:t>
    </w:r>
    <w:proofErr w:type="gramStart"/>
    <w:r w:rsidRPr="00E72F3E">
      <w:rPr>
        <w:lang w:val="ru-RU"/>
      </w:rPr>
      <w:t xml:space="preserve">Копцов Д.С.                       </w:t>
    </w:r>
    <w:r w:rsidRPr="00E15AE2">
      <w:rPr>
        <w:rFonts w:cs="Courier New"/>
        <w:color w:val="000000"/>
        <w:sz w:val="20"/>
        <w:shd w:val="clear" w:color="auto" w:fill="FFFFFF"/>
        <w:lang w:val="ru-RU"/>
      </w:rPr>
      <w:t>СФ МАИ</w:t>
    </w:r>
    <w:r w:rsidRPr="00E72F3E">
      <w:rPr>
        <w:lang w:val="ru-RU"/>
      </w:rPr>
      <w:t xml:space="preserve"> </w:t>
    </w:r>
    <w:r>
      <w:rPr>
        <w:lang w:val="ru-RU"/>
      </w:rPr>
      <w:t xml:space="preserve">     </w:t>
    </w:r>
    <w:r w:rsidRPr="00E72F3E">
      <w:rPr>
        <w:lang w:val="ru-RU"/>
      </w:rPr>
      <w:t>[25:НомСборки]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2565" style="position:absolute;flip:x;z-index:268" from="3.35pt,-.15pt" to="293.35pt,-.1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 xml:space="preserve">Проверил  Фурсов А.А                         [9:Заказ]  2345-4789                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2566" style="position:absolute;flip:x;z-index:269" from="3.35pt,-.05pt" to="293.35pt,-.0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>Нормир.   [14:Нормировал]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2567" style="position:absolute;flip:x;z-index:270" from="3.35pt,.35pt" to="783.35pt,.5pt" o:allowincell="f">
          <w10:anchorlock/>
        </v:line>
      </w:pict>
    </w:r>
    <w:r>
      <w:rPr>
        <w:lang w:val="ru-RU"/>
      </w:rPr>
      <w:pict>
        <v:line id="_x0000_s2577" style="position:absolute;z-index:280" from="623pt,11.85pt" to="783.5pt,11.85pt" o:allowincell="f">
          <w10:anchorlock/>
        </v:line>
      </w:pict>
    </w:r>
    <w:r>
      <w:rPr>
        <w:lang w:val="ru-RU"/>
      </w:rPr>
      <w:pict>
        <v:line id="_x0000_s2576" style="position:absolute;z-index:279" from="623pt,.35pt" to="623pt,24.85pt" o:allowincell="f">
          <w10:anchorlock/>
        </v:line>
      </w:pict>
    </w:r>
    <w:r>
      <w:rPr>
        <w:lang w:val="ru-RU"/>
      </w:rPr>
      <w:pict>
        <v:line id="_x0000_s2574" style="position:absolute;z-index:277" from="741.85pt,.5pt" to="741.85pt,25pt" o:allowincell="f">
          <w10:anchorlock/>
        </v:line>
      </w:pict>
    </w:r>
    <w:r>
      <w:rPr>
        <w:lang w:val="ru-RU"/>
      </w:rPr>
      <w:pict>
        <v:line id="_x0000_s2573" style="position:absolute;z-index:276" from="702.35pt,.5pt" to="702.35pt,25pt" o:allowincell="f">
          <w10:anchorlock/>
        </v:line>
      </w:pict>
    </w:r>
    <w:r>
      <w:rPr>
        <w:lang w:val="ru-RU"/>
      </w:rPr>
      <w:pict>
        <v:line id="_x0000_s2572" style="position:absolute;z-index:275" from="662.35pt,.5pt" to="662.35pt,25pt" o:allowincell="f">
          <w10:anchorlock/>
        </v:line>
      </w:pict>
    </w:r>
    <w:r>
      <w:rPr>
        <w:lang w:val="ru-RU"/>
      </w:rPr>
      <w:pict>
        <v:line id="_x0000_s2564" style="position:absolute;z-index:267" from="62.35pt,-37pt" to="62.35pt,25pt" o:allowincell="f">
          <w10:anchorlock/>
        </v:line>
      </w:pict>
    </w:r>
    <w:r>
      <w:rPr>
        <w:lang w:val="ru-RU"/>
      </w:rPr>
      <w:pict>
        <v:line id="_x0000_s2568" style="position:absolute;flip:x;z-index:271" from="3.35pt,13pt" to="293.35pt,13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 xml:space="preserve">Утвердил  [14:Утвердил]                                                                      </w:t>
    </w:r>
    <w:r>
      <w:rPr>
        <w:lang w:val="ru-RU"/>
      </w:rPr>
      <w:t xml:space="preserve"> </w:t>
    </w:r>
    <w:r w:rsidRPr="00E72F3E">
      <w:rPr>
        <w:lang w:val="ru-RU"/>
      </w:rPr>
      <w:t>Цех   УЧ    РМ    Опер.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2569" style="position:absolute;z-index:272" from="3.35pt,12.55pt" to="783.35pt,12.5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 xml:space="preserve">Н.контр.  [14:НКонтроль]                                Шестерня                               </w:t>
    </w:r>
    <w:r>
      <w:rPr>
        <w:lang w:val="ru-RU"/>
      </w:rPr>
      <w:t xml:space="preserve">   </w:t>
    </w:r>
    <w:r w:rsidRPr="00E72F3E">
      <w:rPr>
        <w:lang w:val="ru-RU"/>
      </w:rPr>
      <w:t xml:space="preserve">   </w:t>
    </w:r>
    <w:r>
      <w:rPr>
        <w:lang w:val="ru-RU"/>
      </w:rPr>
      <w:t xml:space="preserve">   </w:t>
    </w:r>
    <w:r w:rsidRPr="00E72F3E">
      <w:rPr>
        <w:lang w:val="ru-RU"/>
      </w:rPr>
      <w:t xml:space="preserve">   </w:t>
    </w:r>
    <w:r>
      <w:rPr>
        <w:lang w:val="ru-RU"/>
      </w:rPr>
      <w:t xml:space="preserve">   </w:t>
    </w:r>
    <w:r w:rsidRPr="00E72F3E">
      <w:rPr>
        <w:lang w:val="ru-RU"/>
      </w:rPr>
      <w:t xml:space="preserve">  </w:t>
    </w:r>
    <w:r>
      <w:rPr>
        <w:lang w:val="ru-RU"/>
      </w:rPr>
      <w:t>010</w:t>
    </w:r>
    <w:proofErr w:type="gramEnd"/>
  </w:p>
</w:hdr>
</file>

<file path=word/header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rect id="_x0000_s2794" style="position:absolute;margin-left:38.85pt;margin-top:182.55pt;width:760.5pt;height:362.7pt;z-index:69;mso-position-horizontal-relative:page;mso-position-vertical-relative:page" stroked="f">
          <w10:wrap anchorx="page" anchory="page"/>
          <w10:anchorlock/>
        </v:rect>
      </w:pict>
    </w:r>
    <w:r>
      <w:rPr>
        <w:lang w:val="ru-RU"/>
      </w:rPr>
      <w:pict>
        <v:rect id="_x0000_s2752" style="position:absolute;margin-left:3.35pt;margin-top:.75pt;width:780pt;height:544.15pt;z-index:-71" o:allowincell="f">
          <w10:anchorlock/>
        </v:rect>
      </w:pict>
    </w:r>
    <w:r>
      <w:rPr>
        <w:lang w:val="ru-RU"/>
      </w:rPr>
      <w:pict>
        <v:line id="_x0000_s2793" style="position:absolute;z-index:404" from="3.5pt,531pt" to="783.5pt,531pt" o:allowincell="f">
          <w10:anchorlock/>
        </v:line>
      </w:pict>
    </w:r>
    <w:r w:rsidRPr="00E72F3E">
      <w:rPr>
        <w:lang w:val="ru-RU"/>
      </w:rPr>
      <w:t xml:space="preserve">                                                                                    ГОСТ 3.1105-84    Форма 7   САПР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2765" style="position:absolute;z-index:376" from="677.6pt,.7pt" to="677.6pt,62.7pt" o:allowincell="f">
          <w10:anchorlock/>
        </v:line>
      </w:pict>
    </w:r>
    <w:r>
      <w:rPr>
        <w:lang w:val="ru-RU"/>
      </w:rPr>
      <w:pict>
        <v:line id="_x0000_s2764" style="position:absolute;z-index:375" from="604.85pt,.7pt" to="604.85pt,50.2pt" o:allowincell="f">
          <w10:anchorlock/>
        </v:line>
      </w:pict>
    </w:r>
    <w:r>
      <w:rPr>
        <w:lang w:val="ru-RU"/>
      </w:rPr>
      <w:pict>
        <v:line id="_x0000_s2763" style="position:absolute;z-index:374" from="578.6pt,.7pt" to="578.6pt,50.2pt" o:allowincell="f">
          <w10:anchorlock/>
        </v:line>
      </w:pict>
    </w:r>
    <w:r>
      <w:rPr>
        <w:lang w:val="ru-RU"/>
      </w:rPr>
      <w:pict>
        <v:line id="_x0000_s2762" style="position:absolute;z-index:373" from="552.35pt,.7pt" to="552.35pt,50.2pt" o:allowincell="f">
          <w10:anchorlock/>
        </v:line>
      </w:pict>
    </w:r>
    <w:r>
      <w:rPr>
        <w:lang w:val="ru-RU"/>
      </w:rPr>
      <w:pict>
        <v:line id="_x0000_s2757" style="position:absolute;z-index:368" from="552.35pt,.7pt" to="783.35pt,.7pt" o:allowincell="f">
          <w10:anchorlock/>
        </v:line>
      </w:pict>
    </w:r>
    <w:r>
      <w:rPr>
        <w:lang w:val="ru-RU"/>
      </w:rPr>
      <w:pict>
        <v:line id="_x0000_s2773" style="position:absolute;z-index:384" from="103.1pt,12.7pt" to="103.1pt,50.2pt" o:allowincell="f">
          <w10:anchorlock/>
        </v:line>
      </w:pic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2774" style="position:absolute;z-index:385" from="49.85pt,.25pt" to="49.85pt,37.75pt" o:allowincell="f">
          <w10:anchorlock/>
        </v:line>
      </w:pict>
    </w:r>
    <w:r>
      <w:rPr>
        <w:lang w:val="ru-RU"/>
      </w:rPr>
      <w:pict>
        <v:line id="_x0000_s2766" style="position:absolute;z-index:377" from="736.85pt,-11.75pt" to="736.85pt,50.25pt" o:allowincell="f">
          <w10:anchorlock/>
        </v:line>
      </w:pict>
    </w:r>
    <w:r>
      <w:rPr>
        <w:lang w:val="ru-RU"/>
      </w:rPr>
      <w:pict>
        <v:line id="_x0000_s2772" style="position:absolute;z-index:383" from="155.6pt,.25pt" to="155.6pt,37.75pt" o:allowincell="f">
          <w10:anchorlock/>
        </v:line>
      </w:pict>
    </w:r>
    <w:r>
      <w:rPr>
        <w:lang w:val="ru-RU"/>
      </w:rPr>
      <w:pict>
        <v:line id="_x0000_s2771" style="position:absolute;z-index:382" from="195.35pt,.25pt" to="195.35pt,37.75pt" o:allowincell="f">
          <w10:anchorlock/>
        </v:line>
      </w:pict>
    </w:r>
    <w:r>
      <w:rPr>
        <w:lang w:val="ru-RU"/>
      </w:rPr>
      <w:pict>
        <v:line id="_x0000_s2767" style="position:absolute;flip:x;z-index:378" from="3.35pt,.25pt" to="195.35pt,.25pt" o:allowincell="f">
          <w10:anchorlock/>
        </v:line>
      </w:pict>
    </w:r>
    <w:r>
      <w:rPr>
        <w:lang w:val="ru-RU"/>
      </w:rPr>
      <w:pict>
        <v:line id="_x0000_s2761" style="position:absolute;z-index:372" from="512.6pt,12.95pt" to="512.6pt,37.7pt" o:allowincell="f">
          <w10:anchorlock/>
        </v:line>
      </w:pict>
    </w:r>
    <w:r w:rsidRPr="00E72F3E">
      <w:rPr>
        <w:lang w:val="ru-RU"/>
      </w:rPr>
      <w:t xml:space="preserve"> Дубл.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2768" style="position:absolute;flip:x;z-index:379" from="3.35pt,.45pt" to="195.35pt,.45pt" o:allowincell="f">
          <w10:anchorlock/>
        </v:line>
      </w:pict>
    </w:r>
    <w:r>
      <w:rPr>
        <w:lang w:val="ru-RU"/>
      </w:rPr>
      <w:pict>
        <v:line id="_x0000_s2756" style="position:absolute;z-index:367" from="552.35pt,-12.25pt" to="783.35pt,-12.25pt" o:allowincell="f">
          <w10:anchorlock/>
        </v:line>
      </w:pict>
    </w:r>
    <w:r>
      <w:rPr>
        <w:lang w:val="ru-RU"/>
      </w:rPr>
      <w:pict>
        <v:line id="_x0000_s2760" style="position:absolute;z-index:371" from="459.35pt,.45pt" to="459.35pt,25.2pt" o:allowincell="f">
          <w10:anchorlock/>
        </v:line>
      </w:pict>
    </w:r>
    <w:r>
      <w:rPr>
        <w:lang w:val="ru-RU"/>
      </w:rPr>
      <w:pict>
        <v:line id="_x0000_s2759" style="position:absolute;z-index:370" from="400.1pt,.45pt" to="400.1pt,25.2pt" o:allowincell="f">
          <w10:anchorlock/>
        </v:line>
      </w:pict>
    </w:r>
    <w:r>
      <w:rPr>
        <w:lang w:val="ru-RU"/>
      </w:rPr>
      <w:pict>
        <v:line id="_x0000_s2758" style="position:absolute;z-index:369" from="373.85pt,.45pt" to="373.85pt,25.2pt" o:allowincell="f">
          <w10:anchorlock/>
        </v:line>
      </w:pict>
    </w:r>
    <w:r>
      <w:rPr>
        <w:lang w:val="ru-RU"/>
      </w:rPr>
      <w:pict>
        <v:line id="_x0000_s2753" style="position:absolute;z-index:364" from="347.6pt,.45pt" to="347.6pt,25.2pt" o:allowincell="f">
          <w10:anchorlock/>
        </v:line>
      </w:pict>
    </w:r>
    <w:r>
      <w:rPr>
        <w:lang w:val="ru-RU"/>
      </w:rPr>
      <w:pict>
        <v:line id="_x0000_s2755" style="position:absolute;z-index:366" from="347.6pt,12.5pt" to="783.35pt,12.5pt" o:allowincell="f">
          <w10:anchorlock/>
        </v:line>
      </w:pict>
    </w:r>
    <w:r w:rsidRPr="00E72F3E">
      <w:rPr>
        <w:lang w:val="ru-RU"/>
      </w:rPr>
      <w:t xml:space="preserve"> Взам.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2769" style="position:absolute;flip:x;z-index:380" from="3.35pt,.05pt" to="195.35pt,.05pt" o:allowincell="f">
          <w10:anchorlock/>
        </v:line>
      </w:pict>
    </w:r>
    <w:r>
      <w:rPr>
        <w:lang w:val="ru-RU"/>
      </w:rPr>
      <w:pict>
        <v:line id="_x0000_s2754" style="position:absolute;z-index:365" from="347.6pt,-12pt" to="783.35pt,-12pt" o:allowincell="f">
          <w10:anchorlock/>
        </v:line>
      </w:pict>
    </w:r>
    <w:r w:rsidRPr="00E72F3E">
      <w:rPr>
        <w:lang w:val="ru-RU"/>
      </w:rPr>
      <w:t xml:space="preserve"> Подл.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2770" style="position:absolute;z-index:381" from="3.35pt,.35pt" to="783.35pt,.35pt" o:allowincell="f">
          <w10:anchorlock/>
        </v:line>
      </w:pict>
    </w:r>
    <w:r>
      <w:rPr>
        <w:lang w:val="ru-RU"/>
      </w:rPr>
      <w:pict>
        <v:line id="_x0000_s2786" style="position:absolute;flip:y;z-index:397" from="537.85pt,12.85pt" to="537.85pt,74.3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 xml:space="preserve">ТехноПро                                     [25:Изделие] |                               </w:t>
    </w:r>
    <w:r w:rsidRPr="00E72F3E">
      <w:rPr>
        <w:lang w:val="ru-RU"/>
      </w:rPr>
      <w:fldChar w:fldCharType="begin"/>
    </w:r>
    <w:r w:rsidRPr="00E72F3E">
      <w:rPr>
        <w:lang w:val="ru-RU"/>
      </w:rPr>
      <w:instrText xml:space="preserve"> SECTIONPAGES  \* MERGEFORMAT </w:instrText>
    </w:r>
    <w:r w:rsidRPr="00E72F3E">
      <w:rPr>
        <w:lang w:val="ru-RU"/>
      </w:rPr>
      <w:fldChar w:fldCharType="separate"/>
    </w:r>
    <w:r>
      <w:rPr>
        <w:lang w:val="ru-RU"/>
      </w:rPr>
      <w:t>1</w:t>
    </w:r>
    <w:r w:rsidRPr="00E72F3E">
      <w:rPr>
        <w:lang w:val="ru-RU"/>
      </w:rPr>
      <w:fldChar w:fldCharType="end"/>
    </w:r>
    <w:r w:rsidRPr="00E72F3E">
      <w:rPr>
        <w:lang w:val="ru-RU"/>
      </w:rPr>
      <w:t xml:space="preserve">        </w:t>
    </w:r>
    <w:r w:rsidRPr="00E72F3E">
      <w:rPr>
        <w:lang w:val="ru-RU"/>
      </w:rPr>
      <w:fldChar w:fldCharType="begin"/>
    </w:r>
    <w:r w:rsidRPr="00E72F3E">
      <w:rPr>
        <w:lang w:val="ru-RU"/>
      </w:rPr>
      <w:instrText xml:space="preserve"> PAGE </w:instrText>
    </w:r>
    <w:r w:rsidRPr="00E72F3E">
      <w:rPr>
        <w:lang w:val="ru-RU"/>
      </w:rPr>
      <w:fldChar w:fldCharType="separate"/>
    </w:r>
    <w:r w:rsidRPr="00E72F3E">
      <w:rPr>
        <w:lang w:val="ru-RU"/>
      </w:rPr>
      <w:t>2</w:t>
    </w:r>
    <w:r w:rsidRPr="00E72F3E">
      <w:rPr>
        <w:lang w:val="ru-RU"/>
      </w:rPr>
      <w:fldChar w:fldCharType="end"/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2790" style="position:absolute;flip:y;z-index:401" from="755.35pt,.4pt" to="755.35pt,37.9pt" o:allowincell="f">
          <w10:anchorlock/>
        </v:line>
      </w:pict>
    </w:r>
    <w:r>
      <w:rPr>
        <w:lang w:val="ru-RU"/>
      </w:rPr>
      <w:pict>
        <v:line id="_x0000_s2776" style="position:absolute;z-index:387" from="293.35pt,-12.1pt" to="293.35pt,62.4pt" o:allowincell="f">
          <w10:anchorlock/>
        </v:line>
      </w:pict>
    </w:r>
    <w:r>
      <w:rPr>
        <w:lang w:val="ru-RU"/>
      </w:rPr>
      <w:pict>
        <v:line id="_x0000_s2785" style="position:absolute;z-index:396" from="372.85pt,.4pt" to="372.85pt,48.4pt" o:allowincell="f">
          <w10:anchorlock/>
        </v:line>
      </w:pict>
    </w:r>
    <w:r>
      <w:rPr>
        <w:lang w:val="ru-RU"/>
      </w:rPr>
      <w:pict>
        <v:line id="_x0000_s2778" style="position:absolute;z-index:389" from="167.85pt,.4pt" to="167.85pt,62.4pt" o:allowincell="f">
          <w10:anchorlock/>
        </v:line>
      </w:pict>
    </w:r>
    <w:r>
      <w:rPr>
        <w:lang w:val="ru-RU"/>
      </w:rPr>
      <w:pict>
        <v:line id="_x0000_s2777" style="position:absolute;z-index:388" from="227.35pt,.4pt" to="227.35pt,62.4pt" o:allowincell="f">
          <w10:anchorlock/>
        </v:line>
      </w:pict>
    </w:r>
    <w:r>
      <w:rPr>
        <w:lang w:val="ru-RU"/>
      </w:rPr>
      <w:pict>
        <v:line id="_x0000_s2775" style="position:absolute;z-index:386" from="3.35pt,.4pt" to="783.35pt,.4pt" o:allowincell="f">
          <w10:anchorlock/>
        </v:line>
      </w:pict>
    </w:r>
    <w:r w:rsidRPr="00E72F3E">
      <w:rPr>
        <w:lang w:val="ru-RU"/>
      </w:rPr>
      <w:t xml:space="preserve"> Разраб.   </w:t>
    </w:r>
    <w:proofErr w:type="gramStart"/>
    <w:r w:rsidRPr="00E72F3E">
      <w:rPr>
        <w:lang w:val="ru-RU"/>
      </w:rPr>
      <w:t>Копцов Д.С.                        BEKTOP     [25:НомСборки]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2780" style="position:absolute;flip:x;z-index:391" from="3.35pt,-.15pt" to="293.35pt,-.1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 xml:space="preserve">Проверил  Фурсов А.А                         [9:Заказ]  2345-4789                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2781" style="position:absolute;flip:x;z-index:392" from="3.35pt,-.05pt" to="293.35pt,-.0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>Нормир.   [14:Нормировал]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2782" style="position:absolute;flip:x;z-index:393" from="3.35pt,.35pt" to="783.35pt,.5pt" o:allowincell="f">
          <w10:anchorlock/>
        </v:line>
      </w:pict>
    </w:r>
    <w:r>
      <w:rPr>
        <w:lang w:val="ru-RU"/>
      </w:rPr>
      <w:pict>
        <v:line id="_x0000_s2792" style="position:absolute;z-index:403" from="623pt,11.85pt" to="783.5pt,11.85pt" o:allowincell="f">
          <w10:anchorlock/>
        </v:line>
      </w:pict>
    </w:r>
    <w:r>
      <w:rPr>
        <w:lang w:val="ru-RU"/>
      </w:rPr>
      <w:pict>
        <v:line id="_x0000_s2791" style="position:absolute;z-index:402" from="623pt,.35pt" to="623pt,24.85pt" o:allowincell="f">
          <w10:anchorlock/>
        </v:line>
      </w:pict>
    </w:r>
    <w:r>
      <w:rPr>
        <w:lang w:val="ru-RU"/>
      </w:rPr>
      <w:pict>
        <v:line id="_x0000_s2789" style="position:absolute;z-index:400" from="741.85pt,.5pt" to="741.85pt,25pt" o:allowincell="f">
          <w10:anchorlock/>
        </v:line>
      </w:pict>
    </w:r>
    <w:r>
      <w:rPr>
        <w:lang w:val="ru-RU"/>
      </w:rPr>
      <w:pict>
        <v:line id="_x0000_s2788" style="position:absolute;z-index:399" from="702.35pt,.5pt" to="702.35pt,25pt" o:allowincell="f">
          <w10:anchorlock/>
        </v:line>
      </w:pict>
    </w:r>
    <w:r>
      <w:rPr>
        <w:lang w:val="ru-RU"/>
      </w:rPr>
      <w:pict>
        <v:line id="_x0000_s2787" style="position:absolute;z-index:398" from="662.35pt,.5pt" to="662.35pt,25pt" o:allowincell="f">
          <w10:anchorlock/>
        </v:line>
      </w:pict>
    </w:r>
    <w:r>
      <w:rPr>
        <w:lang w:val="ru-RU"/>
      </w:rPr>
      <w:pict>
        <v:line id="_x0000_s2779" style="position:absolute;z-index:390" from="62.35pt,-37pt" to="62.35pt,25pt" o:allowincell="f">
          <w10:anchorlock/>
        </v:line>
      </w:pict>
    </w:r>
    <w:r>
      <w:rPr>
        <w:lang w:val="ru-RU"/>
      </w:rPr>
      <w:pict>
        <v:line id="_x0000_s2783" style="position:absolute;flip:x;z-index:394" from="3.35pt,13pt" to="293.35pt,13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>Утвердил  [14:Утвердил]                                                                      Цех   УЧ    РМ    Опер.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2784" style="position:absolute;z-index:395" from="3.35pt,12.55pt" to="783.35pt,12.5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 xml:space="preserve">Н.контр.  [14:НКонтроль]                                Шестерня                               </w:t>
    </w:r>
    <w:r>
      <w:rPr>
        <w:lang w:val="ru-RU"/>
      </w:rPr>
      <w:t xml:space="preserve">   </w:t>
    </w:r>
    <w:r w:rsidRPr="00E72F3E">
      <w:rPr>
        <w:lang w:val="ru-RU"/>
      </w:rPr>
      <w:t xml:space="preserve">   </w:t>
    </w:r>
    <w:r>
      <w:rPr>
        <w:lang w:val="ru-RU"/>
      </w:rPr>
      <w:t xml:space="preserve">   </w:t>
    </w:r>
    <w:r w:rsidRPr="00E72F3E">
      <w:rPr>
        <w:lang w:val="ru-RU"/>
      </w:rPr>
      <w:t xml:space="preserve">   </w:t>
    </w:r>
    <w:r>
      <w:rPr>
        <w:lang w:val="ru-RU"/>
      </w:rPr>
      <w:t xml:space="preserve">   </w:t>
    </w:r>
    <w:r w:rsidRPr="00E72F3E">
      <w:rPr>
        <w:lang w:val="ru-RU"/>
      </w:rPr>
      <w:t xml:space="preserve">  </w:t>
    </w:r>
    <w:r>
      <w:rPr>
        <w:lang w:val="ru-RU"/>
      </w:rPr>
      <w:t>015</w:t>
    </w:r>
    <w:proofErr w:type="gramEnd"/>
  </w:p>
</w:hdr>
</file>

<file path=word/header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rect id="_x0000_s2751" style="position:absolute;margin-left:38.85pt;margin-top:180.9pt;width:759.6pt;height:365.4pt;z-index:70;mso-position-horizontal-relative:page;mso-position-vertical-relative:page" o:allowincell="f" filled="f" stroked="f" strokecolor="#930">
          <w10:wrap anchorx="page" anchory="page"/>
          <w10:anchorlock/>
        </v:rect>
      </w:pict>
    </w:r>
    <w:r>
      <w:rPr>
        <w:lang w:val="ru-RU"/>
      </w:rPr>
      <w:pict>
        <v:rect id="_x0000_s2709" style="position:absolute;margin-left:3.35pt;margin-top:.75pt;width:780pt;height:544.15pt;z-index:-72" o:allowincell="f">
          <w10:anchorlock/>
        </v:rect>
      </w:pict>
    </w:r>
    <w:r>
      <w:rPr>
        <w:lang w:val="ru-RU"/>
      </w:rPr>
      <w:pict>
        <v:line id="_x0000_s2750" style="position:absolute;z-index:363" from="3.5pt,531pt" to="783.5pt,531pt" o:allowincell="f">
          <w10:anchorlock/>
        </v:line>
      </w:pict>
    </w:r>
    <w:r w:rsidRPr="00E72F3E">
      <w:rPr>
        <w:lang w:val="ru-RU"/>
      </w:rPr>
      <w:t xml:space="preserve">                                                                                    ГОСТ 3.1105-84    Форма 7   САПР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2722" style="position:absolute;z-index:335" from="677.6pt,.7pt" to="677.6pt,62.7pt" o:allowincell="f">
          <w10:anchorlock/>
        </v:line>
      </w:pict>
    </w:r>
    <w:r>
      <w:rPr>
        <w:lang w:val="ru-RU"/>
      </w:rPr>
      <w:pict>
        <v:line id="_x0000_s2721" style="position:absolute;z-index:334" from="604.85pt,.7pt" to="604.85pt,50.2pt" o:allowincell="f">
          <w10:anchorlock/>
        </v:line>
      </w:pict>
    </w:r>
    <w:r>
      <w:rPr>
        <w:lang w:val="ru-RU"/>
      </w:rPr>
      <w:pict>
        <v:line id="_x0000_s2720" style="position:absolute;z-index:333" from="578.6pt,.7pt" to="578.6pt,50.2pt" o:allowincell="f">
          <w10:anchorlock/>
        </v:line>
      </w:pict>
    </w:r>
    <w:r>
      <w:rPr>
        <w:lang w:val="ru-RU"/>
      </w:rPr>
      <w:pict>
        <v:line id="_x0000_s2719" style="position:absolute;z-index:332" from="552.35pt,.7pt" to="552.35pt,50.2pt" o:allowincell="f">
          <w10:anchorlock/>
        </v:line>
      </w:pict>
    </w:r>
    <w:r>
      <w:rPr>
        <w:lang w:val="ru-RU"/>
      </w:rPr>
      <w:pict>
        <v:line id="_x0000_s2714" style="position:absolute;z-index:327" from="552.35pt,.7pt" to="783.35pt,.7pt" o:allowincell="f">
          <w10:anchorlock/>
        </v:line>
      </w:pict>
    </w:r>
    <w:r>
      <w:rPr>
        <w:lang w:val="ru-RU"/>
      </w:rPr>
      <w:pict>
        <v:line id="_x0000_s2730" style="position:absolute;z-index:343" from="103.1pt,12.7pt" to="103.1pt,50.2pt" o:allowincell="f">
          <w10:anchorlock/>
        </v:line>
      </w:pic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2731" style="position:absolute;z-index:344" from="49.85pt,.25pt" to="49.85pt,37.75pt" o:allowincell="f">
          <w10:anchorlock/>
        </v:line>
      </w:pict>
    </w:r>
    <w:r>
      <w:rPr>
        <w:lang w:val="ru-RU"/>
      </w:rPr>
      <w:pict>
        <v:line id="_x0000_s2723" style="position:absolute;z-index:336" from="736.85pt,-11.75pt" to="736.85pt,50.25pt" o:allowincell="f">
          <w10:anchorlock/>
        </v:line>
      </w:pict>
    </w:r>
    <w:r>
      <w:rPr>
        <w:lang w:val="ru-RU"/>
      </w:rPr>
      <w:pict>
        <v:line id="_x0000_s2729" style="position:absolute;z-index:342" from="155.6pt,.25pt" to="155.6pt,37.75pt" o:allowincell="f">
          <w10:anchorlock/>
        </v:line>
      </w:pict>
    </w:r>
    <w:r>
      <w:rPr>
        <w:lang w:val="ru-RU"/>
      </w:rPr>
      <w:pict>
        <v:line id="_x0000_s2728" style="position:absolute;z-index:341" from="195.35pt,.25pt" to="195.35pt,37.75pt" o:allowincell="f">
          <w10:anchorlock/>
        </v:line>
      </w:pict>
    </w:r>
    <w:r>
      <w:rPr>
        <w:lang w:val="ru-RU"/>
      </w:rPr>
      <w:pict>
        <v:line id="_x0000_s2724" style="position:absolute;flip:x;z-index:337" from="3.35pt,.25pt" to="195.35pt,.25pt" o:allowincell="f">
          <w10:anchorlock/>
        </v:line>
      </w:pict>
    </w:r>
    <w:r>
      <w:rPr>
        <w:lang w:val="ru-RU"/>
      </w:rPr>
      <w:pict>
        <v:line id="_x0000_s2718" style="position:absolute;z-index:331" from="512.6pt,12.95pt" to="512.6pt,37.7pt" o:allowincell="f">
          <w10:anchorlock/>
        </v:line>
      </w:pict>
    </w:r>
    <w:r w:rsidRPr="00E72F3E">
      <w:rPr>
        <w:lang w:val="ru-RU"/>
      </w:rPr>
      <w:t xml:space="preserve"> Дубл.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2725" style="position:absolute;flip:x;z-index:338" from="3.35pt,.45pt" to="195.35pt,.45pt" o:allowincell="f">
          <w10:anchorlock/>
        </v:line>
      </w:pict>
    </w:r>
    <w:r>
      <w:rPr>
        <w:lang w:val="ru-RU"/>
      </w:rPr>
      <w:pict>
        <v:line id="_x0000_s2713" style="position:absolute;z-index:326" from="552.35pt,-12.25pt" to="783.35pt,-12.25pt" o:allowincell="f">
          <w10:anchorlock/>
        </v:line>
      </w:pict>
    </w:r>
    <w:r>
      <w:rPr>
        <w:lang w:val="ru-RU"/>
      </w:rPr>
      <w:pict>
        <v:line id="_x0000_s2717" style="position:absolute;z-index:330" from="459.35pt,.45pt" to="459.35pt,25.2pt" o:allowincell="f">
          <w10:anchorlock/>
        </v:line>
      </w:pict>
    </w:r>
    <w:r>
      <w:rPr>
        <w:lang w:val="ru-RU"/>
      </w:rPr>
      <w:pict>
        <v:line id="_x0000_s2716" style="position:absolute;z-index:329" from="400.1pt,.45pt" to="400.1pt,25.2pt" o:allowincell="f">
          <w10:anchorlock/>
        </v:line>
      </w:pict>
    </w:r>
    <w:r>
      <w:rPr>
        <w:lang w:val="ru-RU"/>
      </w:rPr>
      <w:pict>
        <v:line id="_x0000_s2715" style="position:absolute;z-index:328" from="373.85pt,.45pt" to="373.85pt,25.2pt" o:allowincell="f">
          <w10:anchorlock/>
        </v:line>
      </w:pict>
    </w:r>
    <w:r>
      <w:rPr>
        <w:lang w:val="ru-RU"/>
      </w:rPr>
      <w:pict>
        <v:line id="_x0000_s2710" style="position:absolute;z-index:323" from="347.6pt,.45pt" to="347.6pt,25.2pt" o:allowincell="f">
          <w10:anchorlock/>
        </v:line>
      </w:pict>
    </w:r>
    <w:r>
      <w:rPr>
        <w:lang w:val="ru-RU"/>
      </w:rPr>
      <w:pict>
        <v:line id="_x0000_s2712" style="position:absolute;z-index:325" from="347.6pt,12.5pt" to="783.35pt,12.5pt" o:allowincell="f">
          <w10:anchorlock/>
        </v:line>
      </w:pict>
    </w:r>
    <w:r w:rsidRPr="00E72F3E">
      <w:rPr>
        <w:lang w:val="ru-RU"/>
      </w:rPr>
      <w:t xml:space="preserve"> Взам.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2726" style="position:absolute;flip:x;z-index:339" from="3.35pt,.05pt" to="195.35pt,.05pt" o:allowincell="f">
          <w10:anchorlock/>
        </v:line>
      </w:pict>
    </w:r>
    <w:r>
      <w:rPr>
        <w:lang w:val="ru-RU"/>
      </w:rPr>
      <w:pict>
        <v:line id="_x0000_s2711" style="position:absolute;z-index:324" from="347.6pt,-12pt" to="783.35pt,-12pt" o:allowincell="f">
          <w10:anchorlock/>
        </v:line>
      </w:pict>
    </w:r>
    <w:r w:rsidRPr="00E72F3E">
      <w:rPr>
        <w:lang w:val="ru-RU"/>
      </w:rPr>
      <w:t xml:space="preserve"> Подл.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2727" style="position:absolute;z-index:340" from="3.35pt,.35pt" to="783.35pt,.35pt" o:allowincell="f">
          <w10:anchorlock/>
        </v:line>
      </w:pict>
    </w:r>
    <w:r>
      <w:rPr>
        <w:lang w:val="ru-RU"/>
      </w:rPr>
      <w:pict>
        <v:line id="_x0000_s2743" style="position:absolute;flip:y;z-index:356" from="537.85pt,12.85pt" to="537.85pt,74.3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 xml:space="preserve">ТехноПро                                     [25:Изделие] |                               </w:t>
    </w:r>
    <w:r w:rsidRPr="00E72F3E">
      <w:rPr>
        <w:lang w:val="ru-RU"/>
      </w:rPr>
      <w:fldChar w:fldCharType="begin"/>
    </w:r>
    <w:r w:rsidRPr="00E72F3E">
      <w:rPr>
        <w:lang w:val="ru-RU"/>
      </w:rPr>
      <w:instrText xml:space="preserve"> SECTIONPAGES  \* MERGEFORMAT </w:instrText>
    </w:r>
    <w:r w:rsidRPr="00E72F3E">
      <w:rPr>
        <w:lang w:val="ru-RU"/>
      </w:rPr>
      <w:fldChar w:fldCharType="separate"/>
    </w:r>
    <w:r>
      <w:rPr>
        <w:lang w:val="ru-RU"/>
      </w:rPr>
      <w:t>1</w:t>
    </w:r>
    <w:r w:rsidRPr="00E72F3E">
      <w:rPr>
        <w:lang w:val="ru-RU"/>
      </w:rPr>
      <w:fldChar w:fldCharType="end"/>
    </w:r>
    <w:r w:rsidRPr="00E72F3E">
      <w:rPr>
        <w:lang w:val="ru-RU"/>
      </w:rPr>
      <w:t xml:space="preserve">        </w:t>
    </w:r>
    <w:r w:rsidRPr="00E72F3E">
      <w:rPr>
        <w:lang w:val="ru-RU"/>
      </w:rPr>
      <w:fldChar w:fldCharType="begin"/>
    </w:r>
    <w:r w:rsidRPr="00E72F3E">
      <w:rPr>
        <w:lang w:val="ru-RU"/>
      </w:rPr>
      <w:instrText xml:space="preserve"> PAGE </w:instrText>
    </w:r>
    <w:r w:rsidRPr="00E72F3E">
      <w:rPr>
        <w:lang w:val="ru-RU"/>
      </w:rPr>
      <w:fldChar w:fldCharType="separate"/>
    </w:r>
    <w:r>
      <w:rPr>
        <w:lang w:val="ru-RU"/>
      </w:rPr>
      <w:t>1</w:t>
    </w:r>
    <w:r w:rsidRPr="00E72F3E">
      <w:rPr>
        <w:lang w:val="ru-RU"/>
      </w:rPr>
      <w:fldChar w:fldCharType="end"/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2747" style="position:absolute;flip:y;z-index:360" from="755.35pt,.4pt" to="755.35pt,37.9pt" o:allowincell="f">
          <w10:anchorlock/>
        </v:line>
      </w:pict>
    </w:r>
    <w:r>
      <w:rPr>
        <w:lang w:val="ru-RU"/>
      </w:rPr>
      <w:pict>
        <v:line id="_x0000_s2733" style="position:absolute;z-index:346" from="293.35pt,-12.1pt" to="293.35pt,62.4pt" o:allowincell="f">
          <w10:anchorlock/>
        </v:line>
      </w:pict>
    </w:r>
    <w:r>
      <w:rPr>
        <w:lang w:val="ru-RU"/>
      </w:rPr>
      <w:pict>
        <v:line id="_x0000_s2742" style="position:absolute;z-index:355" from="372.85pt,.4pt" to="372.85pt,48.4pt" o:allowincell="f">
          <w10:anchorlock/>
        </v:line>
      </w:pict>
    </w:r>
    <w:r>
      <w:rPr>
        <w:lang w:val="ru-RU"/>
      </w:rPr>
      <w:pict>
        <v:line id="_x0000_s2735" style="position:absolute;z-index:348" from="167.85pt,.4pt" to="167.85pt,62.4pt" o:allowincell="f">
          <w10:anchorlock/>
        </v:line>
      </w:pict>
    </w:r>
    <w:r>
      <w:rPr>
        <w:lang w:val="ru-RU"/>
      </w:rPr>
      <w:pict>
        <v:line id="_x0000_s2734" style="position:absolute;z-index:347" from="227.35pt,.4pt" to="227.35pt,62.4pt" o:allowincell="f">
          <w10:anchorlock/>
        </v:line>
      </w:pict>
    </w:r>
    <w:r>
      <w:rPr>
        <w:lang w:val="ru-RU"/>
      </w:rPr>
      <w:pict>
        <v:line id="_x0000_s2732" style="position:absolute;z-index:345" from="3.35pt,.4pt" to="783.35pt,.4pt" o:allowincell="f">
          <w10:anchorlock/>
        </v:line>
      </w:pict>
    </w:r>
    <w:r w:rsidRPr="00E72F3E">
      <w:rPr>
        <w:lang w:val="ru-RU"/>
      </w:rPr>
      <w:t xml:space="preserve"> Разраб.   </w:t>
    </w:r>
    <w:proofErr w:type="gramStart"/>
    <w:r w:rsidRPr="00E72F3E">
      <w:rPr>
        <w:lang w:val="ru-RU"/>
      </w:rPr>
      <w:t xml:space="preserve">Копцов Д.С.                        </w:t>
    </w:r>
    <w:r w:rsidRPr="00E15AE2">
      <w:rPr>
        <w:rFonts w:cs="Courier New"/>
        <w:color w:val="000000"/>
        <w:sz w:val="20"/>
        <w:shd w:val="clear" w:color="auto" w:fill="FFFFFF"/>
        <w:lang w:val="ru-RU"/>
      </w:rPr>
      <w:t>СФ МАИ</w:t>
    </w:r>
    <w:r w:rsidRPr="00E72F3E">
      <w:rPr>
        <w:lang w:val="ru-RU"/>
      </w:rPr>
      <w:t xml:space="preserve"> </w:t>
    </w:r>
    <w:r>
      <w:rPr>
        <w:lang w:val="ru-RU"/>
      </w:rPr>
      <w:t xml:space="preserve">     </w:t>
    </w:r>
    <w:r w:rsidRPr="00E72F3E">
      <w:rPr>
        <w:lang w:val="ru-RU"/>
      </w:rPr>
      <w:t xml:space="preserve">     [25:НомСборки]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2737" style="position:absolute;flip:x;z-index:350" from="3.35pt,-.15pt" to="293.35pt,-.1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 xml:space="preserve">Проверил  Фурсов А.А                         [9:Заказ]  2345-4789                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2738" style="position:absolute;flip:x;z-index:351" from="3.35pt,-.05pt" to="293.35pt,-.0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>Нормир.   [14:Нормировал]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2739" style="position:absolute;flip:x;z-index:352" from="3.35pt,.35pt" to="783.35pt,.5pt" o:allowincell="f">
          <w10:anchorlock/>
        </v:line>
      </w:pict>
    </w:r>
    <w:r>
      <w:rPr>
        <w:lang w:val="ru-RU"/>
      </w:rPr>
      <w:pict>
        <v:line id="_x0000_s2749" style="position:absolute;z-index:362" from="623pt,11.85pt" to="783.5pt,11.85pt" o:allowincell="f">
          <w10:anchorlock/>
        </v:line>
      </w:pict>
    </w:r>
    <w:r>
      <w:rPr>
        <w:lang w:val="ru-RU"/>
      </w:rPr>
      <w:pict>
        <v:line id="_x0000_s2748" style="position:absolute;z-index:361" from="623pt,.35pt" to="623pt,24.85pt" o:allowincell="f">
          <w10:anchorlock/>
        </v:line>
      </w:pict>
    </w:r>
    <w:r>
      <w:rPr>
        <w:lang w:val="ru-RU"/>
      </w:rPr>
      <w:pict>
        <v:line id="_x0000_s2746" style="position:absolute;z-index:359" from="741.85pt,.5pt" to="741.85pt,25pt" o:allowincell="f">
          <w10:anchorlock/>
        </v:line>
      </w:pict>
    </w:r>
    <w:r>
      <w:rPr>
        <w:lang w:val="ru-RU"/>
      </w:rPr>
      <w:pict>
        <v:line id="_x0000_s2745" style="position:absolute;z-index:358" from="702.35pt,.5pt" to="702.35pt,25pt" o:allowincell="f">
          <w10:anchorlock/>
        </v:line>
      </w:pict>
    </w:r>
    <w:r>
      <w:rPr>
        <w:lang w:val="ru-RU"/>
      </w:rPr>
      <w:pict>
        <v:line id="_x0000_s2744" style="position:absolute;z-index:357" from="662.35pt,.5pt" to="662.35pt,25pt" o:allowincell="f">
          <w10:anchorlock/>
        </v:line>
      </w:pict>
    </w:r>
    <w:r>
      <w:rPr>
        <w:lang w:val="ru-RU"/>
      </w:rPr>
      <w:pict>
        <v:line id="_x0000_s2736" style="position:absolute;z-index:349" from="62.35pt,-37pt" to="62.35pt,25pt" o:allowincell="f">
          <w10:anchorlock/>
        </v:line>
      </w:pict>
    </w:r>
    <w:r>
      <w:rPr>
        <w:lang w:val="ru-RU"/>
      </w:rPr>
      <w:pict>
        <v:line id="_x0000_s2740" style="position:absolute;flip:x;z-index:353" from="3.35pt,13pt" to="293.35pt,13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 xml:space="preserve">Утвердил  [14:Утвердил]                                                                      </w:t>
    </w:r>
    <w:r>
      <w:rPr>
        <w:lang w:val="ru-RU"/>
      </w:rPr>
      <w:t xml:space="preserve"> </w:t>
    </w:r>
    <w:r w:rsidRPr="00E72F3E">
      <w:rPr>
        <w:lang w:val="ru-RU"/>
      </w:rPr>
      <w:t>Цех   УЧ    РМ    Опер.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2741" style="position:absolute;z-index:354" from="3.35pt,12.55pt" to="783.35pt,12.5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 xml:space="preserve">Н.контр.  [14:НКонтроль]                                Шестерня                               </w:t>
    </w:r>
    <w:r>
      <w:rPr>
        <w:lang w:val="ru-RU"/>
      </w:rPr>
      <w:t xml:space="preserve">   </w:t>
    </w:r>
    <w:r w:rsidRPr="00E72F3E">
      <w:rPr>
        <w:lang w:val="ru-RU"/>
      </w:rPr>
      <w:t xml:space="preserve">   </w:t>
    </w:r>
    <w:r>
      <w:rPr>
        <w:lang w:val="ru-RU"/>
      </w:rPr>
      <w:t xml:space="preserve">   </w:t>
    </w:r>
    <w:r w:rsidRPr="00E72F3E">
      <w:rPr>
        <w:lang w:val="ru-RU"/>
      </w:rPr>
      <w:t xml:space="preserve">   </w:t>
    </w:r>
    <w:r>
      <w:rPr>
        <w:lang w:val="ru-RU"/>
      </w:rPr>
      <w:t xml:space="preserve">   </w:t>
    </w:r>
    <w:r w:rsidRPr="00E72F3E">
      <w:rPr>
        <w:lang w:val="ru-RU"/>
      </w:rPr>
      <w:t xml:space="preserve">  </w:t>
    </w:r>
    <w:r>
      <w:rPr>
        <w:lang w:val="ru-RU"/>
      </w:rPr>
      <w:t>015</w:t>
    </w:r>
    <w:proofErr w:type="gramEnd"/>
  </w:p>
</w:hdr>
</file>

<file path=word/header1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rect id="_x0000_s2966" style="position:absolute;margin-left:38.85pt;margin-top:182.55pt;width:760.5pt;height:362.7pt;z-index:67;mso-position-horizontal-relative:page;mso-position-vertical-relative:page" stroked="f">
          <w10:wrap anchorx="page" anchory="page"/>
          <w10:anchorlock/>
        </v:rect>
      </w:pict>
    </w:r>
    <w:r>
      <w:rPr>
        <w:lang w:val="ru-RU"/>
      </w:rPr>
      <w:pict>
        <v:rect id="_x0000_s2924" style="position:absolute;margin-left:3.35pt;margin-top:.75pt;width:780pt;height:544.15pt;z-index:-69" o:allowincell="f">
          <w10:anchorlock/>
        </v:rect>
      </w:pict>
    </w:r>
    <w:r>
      <w:rPr>
        <w:lang w:val="ru-RU"/>
      </w:rPr>
      <w:pict>
        <v:line id="_x0000_s2965" style="position:absolute;z-index:486" from="3.5pt,531pt" to="783.5pt,531pt" o:allowincell="f">
          <w10:anchorlock/>
        </v:line>
      </w:pict>
    </w:r>
    <w:r w:rsidRPr="00E72F3E">
      <w:rPr>
        <w:lang w:val="ru-RU"/>
      </w:rPr>
      <w:t xml:space="preserve">                                                                                    ГОСТ 3.1105-84    Форма 7   САПР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2937" style="position:absolute;z-index:458" from="677.6pt,.7pt" to="677.6pt,62.7pt" o:allowincell="f">
          <w10:anchorlock/>
        </v:line>
      </w:pict>
    </w:r>
    <w:r>
      <w:rPr>
        <w:lang w:val="ru-RU"/>
      </w:rPr>
      <w:pict>
        <v:line id="_x0000_s2936" style="position:absolute;z-index:457" from="604.85pt,.7pt" to="604.85pt,50.2pt" o:allowincell="f">
          <w10:anchorlock/>
        </v:line>
      </w:pict>
    </w:r>
    <w:r>
      <w:rPr>
        <w:lang w:val="ru-RU"/>
      </w:rPr>
      <w:pict>
        <v:line id="_x0000_s2935" style="position:absolute;z-index:456" from="578.6pt,.7pt" to="578.6pt,50.2pt" o:allowincell="f">
          <w10:anchorlock/>
        </v:line>
      </w:pict>
    </w:r>
    <w:r>
      <w:rPr>
        <w:lang w:val="ru-RU"/>
      </w:rPr>
      <w:pict>
        <v:line id="_x0000_s2934" style="position:absolute;z-index:455" from="552.35pt,.7pt" to="552.35pt,50.2pt" o:allowincell="f">
          <w10:anchorlock/>
        </v:line>
      </w:pict>
    </w:r>
    <w:r>
      <w:rPr>
        <w:lang w:val="ru-RU"/>
      </w:rPr>
      <w:pict>
        <v:line id="_x0000_s2929" style="position:absolute;z-index:450" from="552.35pt,.7pt" to="783.35pt,.7pt" o:allowincell="f">
          <w10:anchorlock/>
        </v:line>
      </w:pict>
    </w:r>
    <w:r>
      <w:rPr>
        <w:lang w:val="ru-RU"/>
      </w:rPr>
      <w:pict>
        <v:line id="_x0000_s2945" style="position:absolute;z-index:466" from="103.1pt,12.7pt" to="103.1pt,50.2pt" o:allowincell="f">
          <w10:anchorlock/>
        </v:line>
      </w:pic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2946" style="position:absolute;z-index:467" from="49.85pt,.25pt" to="49.85pt,37.75pt" o:allowincell="f">
          <w10:anchorlock/>
        </v:line>
      </w:pict>
    </w:r>
    <w:r>
      <w:rPr>
        <w:lang w:val="ru-RU"/>
      </w:rPr>
      <w:pict>
        <v:line id="_x0000_s2938" style="position:absolute;z-index:459" from="736.85pt,-11.75pt" to="736.85pt,50.25pt" o:allowincell="f">
          <w10:anchorlock/>
        </v:line>
      </w:pict>
    </w:r>
    <w:r>
      <w:rPr>
        <w:lang w:val="ru-RU"/>
      </w:rPr>
      <w:pict>
        <v:line id="_x0000_s2944" style="position:absolute;z-index:465" from="155.6pt,.25pt" to="155.6pt,37.75pt" o:allowincell="f">
          <w10:anchorlock/>
        </v:line>
      </w:pict>
    </w:r>
    <w:r>
      <w:rPr>
        <w:lang w:val="ru-RU"/>
      </w:rPr>
      <w:pict>
        <v:line id="_x0000_s2943" style="position:absolute;z-index:464" from="195.35pt,.25pt" to="195.35pt,37.75pt" o:allowincell="f">
          <w10:anchorlock/>
        </v:line>
      </w:pict>
    </w:r>
    <w:r>
      <w:rPr>
        <w:lang w:val="ru-RU"/>
      </w:rPr>
      <w:pict>
        <v:line id="_x0000_s2939" style="position:absolute;flip:x;z-index:460" from="3.35pt,.25pt" to="195.35pt,.25pt" o:allowincell="f">
          <w10:anchorlock/>
        </v:line>
      </w:pict>
    </w:r>
    <w:r>
      <w:rPr>
        <w:lang w:val="ru-RU"/>
      </w:rPr>
      <w:pict>
        <v:line id="_x0000_s2933" style="position:absolute;z-index:454" from="512.6pt,12.95pt" to="512.6pt,37.7pt" o:allowincell="f">
          <w10:anchorlock/>
        </v:line>
      </w:pict>
    </w:r>
    <w:r w:rsidRPr="00E72F3E">
      <w:rPr>
        <w:lang w:val="ru-RU"/>
      </w:rPr>
      <w:t xml:space="preserve"> Дубл.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2940" style="position:absolute;flip:x;z-index:461" from="3.35pt,.45pt" to="195.35pt,.45pt" o:allowincell="f">
          <w10:anchorlock/>
        </v:line>
      </w:pict>
    </w:r>
    <w:r>
      <w:rPr>
        <w:lang w:val="ru-RU"/>
      </w:rPr>
      <w:pict>
        <v:line id="_x0000_s2928" style="position:absolute;z-index:449" from="552.35pt,-12.25pt" to="783.35pt,-12.25pt" o:allowincell="f">
          <w10:anchorlock/>
        </v:line>
      </w:pict>
    </w:r>
    <w:r>
      <w:rPr>
        <w:lang w:val="ru-RU"/>
      </w:rPr>
      <w:pict>
        <v:line id="_x0000_s2932" style="position:absolute;z-index:453" from="459.35pt,.45pt" to="459.35pt,25.2pt" o:allowincell="f">
          <w10:anchorlock/>
        </v:line>
      </w:pict>
    </w:r>
    <w:r>
      <w:rPr>
        <w:lang w:val="ru-RU"/>
      </w:rPr>
      <w:pict>
        <v:line id="_x0000_s2931" style="position:absolute;z-index:452" from="400.1pt,.45pt" to="400.1pt,25.2pt" o:allowincell="f">
          <w10:anchorlock/>
        </v:line>
      </w:pict>
    </w:r>
    <w:r>
      <w:rPr>
        <w:lang w:val="ru-RU"/>
      </w:rPr>
      <w:pict>
        <v:line id="_x0000_s2930" style="position:absolute;z-index:451" from="373.85pt,.45pt" to="373.85pt,25.2pt" o:allowincell="f">
          <w10:anchorlock/>
        </v:line>
      </w:pict>
    </w:r>
    <w:r>
      <w:rPr>
        <w:lang w:val="ru-RU"/>
      </w:rPr>
      <w:pict>
        <v:line id="_x0000_s2925" style="position:absolute;z-index:446" from="347.6pt,.45pt" to="347.6pt,25.2pt" o:allowincell="f">
          <w10:anchorlock/>
        </v:line>
      </w:pict>
    </w:r>
    <w:r>
      <w:rPr>
        <w:lang w:val="ru-RU"/>
      </w:rPr>
      <w:pict>
        <v:line id="_x0000_s2927" style="position:absolute;z-index:448" from="347.6pt,12.5pt" to="783.35pt,12.5pt" o:allowincell="f">
          <w10:anchorlock/>
        </v:line>
      </w:pict>
    </w:r>
    <w:r w:rsidRPr="00E72F3E">
      <w:rPr>
        <w:lang w:val="ru-RU"/>
      </w:rPr>
      <w:t xml:space="preserve"> Взам.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2941" style="position:absolute;flip:x;z-index:462" from="3.35pt,.05pt" to="195.35pt,.05pt" o:allowincell="f">
          <w10:anchorlock/>
        </v:line>
      </w:pict>
    </w:r>
    <w:r>
      <w:rPr>
        <w:lang w:val="ru-RU"/>
      </w:rPr>
      <w:pict>
        <v:line id="_x0000_s2926" style="position:absolute;z-index:447" from="347.6pt,-12pt" to="783.35pt,-12pt" o:allowincell="f">
          <w10:anchorlock/>
        </v:line>
      </w:pict>
    </w:r>
    <w:r w:rsidRPr="00E72F3E">
      <w:rPr>
        <w:lang w:val="ru-RU"/>
      </w:rPr>
      <w:t xml:space="preserve"> Подл.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2942" style="position:absolute;z-index:463" from="3.35pt,.35pt" to="783.35pt,.35pt" o:allowincell="f">
          <w10:anchorlock/>
        </v:line>
      </w:pict>
    </w:r>
    <w:r>
      <w:rPr>
        <w:lang w:val="ru-RU"/>
      </w:rPr>
      <w:pict>
        <v:line id="_x0000_s2958" style="position:absolute;flip:y;z-index:479" from="537.85pt,12.85pt" to="537.85pt,74.3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 xml:space="preserve">ТехноПро                                     [25:Изделие] |                               </w:t>
    </w:r>
    <w:r w:rsidRPr="00E72F3E">
      <w:rPr>
        <w:lang w:val="ru-RU"/>
      </w:rPr>
      <w:fldChar w:fldCharType="begin"/>
    </w:r>
    <w:r w:rsidRPr="00E72F3E">
      <w:rPr>
        <w:lang w:val="ru-RU"/>
      </w:rPr>
      <w:instrText xml:space="preserve"> SECTIONPAGES  \* MERGEFORMAT </w:instrText>
    </w:r>
    <w:r w:rsidRPr="00E72F3E">
      <w:rPr>
        <w:lang w:val="ru-RU"/>
      </w:rPr>
      <w:fldChar w:fldCharType="separate"/>
    </w:r>
    <w:r>
      <w:rPr>
        <w:lang w:val="ru-RU"/>
      </w:rPr>
      <w:t>1</w:t>
    </w:r>
    <w:r w:rsidRPr="00E72F3E">
      <w:rPr>
        <w:lang w:val="ru-RU"/>
      </w:rPr>
      <w:fldChar w:fldCharType="end"/>
    </w:r>
    <w:r w:rsidRPr="00E72F3E">
      <w:rPr>
        <w:lang w:val="ru-RU"/>
      </w:rPr>
      <w:t xml:space="preserve">        </w:t>
    </w:r>
    <w:r w:rsidRPr="00E72F3E">
      <w:rPr>
        <w:lang w:val="ru-RU"/>
      </w:rPr>
      <w:fldChar w:fldCharType="begin"/>
    </w:r>
    <w:r w:rsidRPr="00E72F3E">
      <w:rPr>
        <w:lang w:val="ru-RU"/>
      </w:rPr>
      <w:instrText xml:space="preserve"> PAGE </w:instrText>
    </w:r>
    <w:r w:rsidRPr="00E72F3E">
      <w:rPr>
        <w:lang w:val="ru-RU"/>
      </w:rPr>
      <w:fldChar w:fldCharType="separate"/>
    </w:r>
    <w:r w:rsidRPr="00E72F3E">
      <w:rPr>
        <w:lang w:val="ru-RU"/>
      </w:rPr>
      <w:t>2</w:t>
    </w:r>
    <w:r w:rsidRPr="00E72F3E">
      <w:rPr>
        <w:lang w:val="ru-RU"/>
      </w:rPr>
      <w:fldChar w:fldCharType="end"/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2962" style="position:absolute;flip:y;z-index:483" from="755.35pt,.4pt" to="755.35pt,37.9pt" o:allowincell="f">
          <w10:anchorlock/>
        </v:line>
      </w:pict>
    </w:r>
    <w:r>
      <w:rPr>
        <w:lang w:val="ru-RU"/>
      </w:rPr>
      <w:pict>
        <v:line id="_x0000_s2948" style="position:absolute;z-index:469" from="293.35pt,-12.1pt" to="293.35pt,62.4pt" o:allowincell="f">
          <w10:anchorlock/>
        </v:line>
      </w:pict>
    </w:r>
    <w:r>
      <w:rPr>
        <w:lang w:val="ru-RU"/>
      </w:rPr>
      <w:pict>
        <v:line id="_x0000_s2957" style="position:absolute;z-index:478" from="372.85pt,.4pt" to="372.85pt,48.4pt" o:allowincell="f">
          <w10:anchorlock/>
        </v:line>
      </w:pict>
    </w:r>
    <w:r>
      <w:rPr>
        <w:lang w:val="ru-RU"/>
      </w:rPr>
      <w:pict>
        <v:line id="_x0000_s2950" style="position:absolute;z-index:471" from="167.85pt,.4pt" to="167.85pt,62.4pt" o:allowincell="f">
          <w10:anchorlock/>
        </v:line>
      </w:pict>
    </w:r>
    <w:r>
      <w:rPr>
        <w:lang w:val="ru-RU"/>
      </w:rPr>
      <w:pict>
        <v:line id="_x0000_s2949" style="position:absolute;z-index:470" from="227.35pt,.4pt" to="227.35pt,62.4pt" o:allowincell="f">
          <w10:anchorlock/>
        </v:line>
      </w:pict>
    </w:r>
    <w:r>
      <w:rPr>
        <w:lang w:val="ru-RU"/>
      </w:rPr>
      <w:pict>
        <v:line id="_x0000_s2947" style="position:absolute;z-index:468" from="3.35pt,.4pt" to="783.35pt,.4pt" o:allowincell="f">
          <w10:anchorlock/>
        </v:line>
      </w:pict>
    </w:r>
    <w:r w:rsidRPr="00E72F3E">
      <w:rPr>
        <w:lang w:val="ru-RU"/>
      </w:rPr>
      <w:t xml:space="preserve"> Разраб.   </w:t>
    </w:r>
    <w:proofErr w:type="gramStart"/>
    <w:r w:rsidRPr="00E72F3E">
      <w:rPr>
        <w:lang w:val="ru-RU"/>
      </w:rPr>
      <w:t>Копцов Д.С.                        BEKTOP     [25:НомСборки]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2952" style="position:absolute;flip:x;z-index:473" from="3.35pt,-.15pt" to="293.35pt,-.1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 xml:space="preserve">Проверил  Фурсов А.А                         [9:Заказ]  2345-4789                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2953" style="position:absolute;flip:x;z-index:474" from="3.35pt,-.05pt" to="293.35pt,-.0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>Нормир.   [14:Нормировал]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2954" style="position:absolute;flip:x;z-index:475" from="3.35pt,.35pt" to="783.35pt,.5pt" o:allowincell="f">
          <w10:anchorlock/>
        </v:line>
      </w:pict>
    </w:r>
    <w:r>
      <w:rPr>
        <w:lang w:val="ru-RU"/>
      </w:rPr>
      <w:pict>
        <v:line id="_x0000_s2964" style="position:absolute;z-index:485" from="623pt,11.85pt" to="783.5pt,11.85pt" o:allowincell="f">
          <w10:anchorlock/>
        </v:line>
      </w:pict>
    </w:r>
    <w:r>
      <w:rPr>
        <w:lang w:val="ru-RU"/>
      </w:rPr>
      <w:pict>
        <v:line id="_x0000_s2963" style="position:absolute;z-index:484" from="623pt,.35pt" to="623pt,24.85pt" o:allowincell="f">
          <w10:anchorlock/>
        </v:line>
      </w:pict>
    </w:r>
    <w:r>
      <w:rPr>
        <w:lang w:val="ru-RU"/>
      </w:rPr>
      <w:pict>
        <v:line id="_x0000_s2961" style="position:absolute;z-index:482" from="741.85pt,.5pt" to="741.85pt,25pt" o:allowincell="f">
          <w10:anchorlock/>
        </v:line>
      </w:pict>
    </w:r>
    <w:r>
      <w:rPr>
        <w:lang w:val="ru-RU"/>
      </w:rPr>
      <w:pict>
        <v:line id="_x0000_s2960" style="position:absolute;z-index:481" from="702.35pt,.5pt" to="702.35pt,25pt" o:allowincell="f">
          <w10:anchorlock/>
        </v:line>
      </w:pict>
    </w:r>
    <w:r>
      <w:rPr>
        <w:lang w:val="ru-RU"/>
      </w:rPr>
      <w:pict>
        <v:line id="_x0000_s2959" style="position:absolute;z-index:480" from="662.35pt,.5pt" to="662.35pt,25pt" o:allowincell="f">
          <w10:anchorlock/>
        </v:line>
      </w:pict>
    </w:r>
    <w:r>
      <w:rPr>
        <w:lang w:val="ru-RU"/>
      </w:rPr>
      <w:pict>
        <v:line id="_x0000_s2951" style="position:absolute;z-index:472" from="62.35pt,-37pt" to="62.35pt,25pt" o:allowincell="f">
          <w10:anchorlock/>
        </v:line>
      </w:pict>
    </w:r>
    <w:r>
      <w:rPr>
        <w:lang w:val="ru-RU"/>
      </w:rPr>
      <w:pict>
        <v:line id="_x0000_s2955" style="position:absolute;flip:x;z-index:476" from="3.35pt,13pt" to="293.35pt,13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>Утвердил  [14:Утвердил]                                                                      Цех   УЧ    РМ    Опер.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2956" style="position:absolute;z-index:477" from="3.35pt,12.55pt" to="783.35pt,12.5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 xml:space="preserve">Н.контр.  [14:НКонтроль]                                Шестерня                               </w:t>
    </w:r>
    <w:r>
      <w:rPr>
        <w:lang w:val="ru-RU"/>
      </w:rPr>
      <w:t xml:space="preserve">   </w:t>
    </w:r>
    <w:r w:rsidRPr="00E72F3E">
      <w:rPr>
        <w:lang w:val="ru-RU"/>
      </w:rPr>
      <w:t xml:space="preserve">   </w:t>
    </w:r>
    <w:r>
      <w:rPr>
        <w:lang w:val="ru-RU"/>
      </w:rPr>
      <w:t xml:space="preserve">   </w:t>
    </w:r>
    <w:r w:rsidRPr="00E72F3E">
      <w:rPr>
        <w:lang w:val="ru-RU"/>
      </w:rPr>
      <w:t xml:space="preserve">   </w:t>
    </w:r>
    <w:r>
      <w:rPr>
        <w:lang w:val="ru-RU"/>
      </w:rPr>
      <w:t xml:space="preserve">   </w:t>
    </w:r>
    <w:r w:rsidRPr="00E72F3E">
      <w:rPr>
        <w:lang w:val="ru-RU"/>
      </w:rPr>
      <w:t xml:space="preserve">  </w:t>
    </w:r>
    <w:r>
      <w:rPr>
        <w:lang w:val="ru-RU"/>
      </w:rPr>
      <w:t>020</w:t>
    </w:r>
    <w:proofErr w:type="gramEnd"/>
  </w:p>
</w:hdr>
</file>

<file path=word/header1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rect id="_x0000_s2923" style="position:absolute;margin-left:38.85pt;margin-top:180.9pt;width:759.6pt;height:365.4pt;z-index:68;mso-position-horizontal-relative:page;mso-position-vertical-relative:page" o:allowincell="f" filled="f" stroked="f" strokecolor="#930">
          <w10:wrap anchorx="page" anchory="page"/>
          <w10:anchorlock/>
        </v:rect>
      </w:pict>
    </w:r>
    <w:r>
      <w:rPr>
        <w:lang w:val="ru-RU"/>
      </w:rPr>
      <w:pict>
        <v:rect id="_x0000_s2881" style="position:absolute;margin-left:3.35pt;margin-top:.75pt;width:780pt;height:544.15pt;z-index:-70" o:allowincell="f">
          <w10:anchorlock/>
        </v:rect>
      </w:pict>
    </w:r>
    <w:r>
      <w:rPr>
        <w:lang w:val="ru-RU"/>
      </w:rPr>
      <w:pict>
        <v:line id="_x0000_s2922" style="position:absolute;z-index:445" from="3.5pt,531pt" to="783.5pt,531pt" o:allowincell="f">
          <w10:anchorlock/>
        </v:line>
      </w:pict>
    </w:r>
    <w:r w:rsidRPr="00E72F3E">
      <w:rPr>
        <w:lang w:val="ru-RU"/>
      </w:rPr>
      <w:t xml:space="preserve">                                                                                    ГОСТ 3.1105-84    Форма 7   САПР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2894" style="position:absolute;z-index:417" from="677.6pt,.7pt" to="677.6pt,62.7pt" o:allowincell="f">
          <w10:anchorlock/>
        </v:line>
      </w:pict>
    </w:r>
    <w:r>
      <w:rPr>
        <w:lang w:val="ru-RU"/>
      </w:rPr>
      <w:pict>
        <v:line id="_x0000_s2893" style="position:absolute;z-index:416" from="604.85pt,.7pt" to="604.85pt,50.2pt" o:allowincell="f">
          <w10:anchorlock/>
        </v:line>
      </w:pict>
    </w:r>
    <w:r>
      <w:rPr>
        <w:lang w:val="ru-RU"/>
      </w:rPr>
      <w:pict>
        <v:line id="_x0000_s2892" style="position:absolute;z-index:415" from="578.6pt,.7pt" to="578.6pt,50.2pt" o:allowincell="f">
          <w10:anchorlock/>
        </v:line>
      </w:pict>
    </w:r>
    <w:r>
      <w:rPr>
        <w:lang w:val="ru-RU"/>
      </w:rPr>
      <w:pict>
        <v:line id="_x0000_s2891" style="position:absolute;z-index:414" from="552.35pt,.7pt" to="552.35pt,50.2pt" o:allowincell="f">
          <w10:anchorlock/>
        </v:line>
      </w:pict>
    </w:r>
    <w:r>
      <w:rPr>
        <w:lang w:val="ru-RU"/>
      </w:rPr>
      <w:pict>
        <v:line id="_x0000_s2886" style="position:absolute;z-index:409" from="552.35pt,.7pt" to="783.35pt,.7pt" o:allowincell="f">
          <w10:anchorlock/>
        </v:line>
      </w:pict>
    </w:r>
    <w:r>
      <w:rPr>
        <w:lang w:val="ru-RU"/>
      </w:rPr>
      <w:pict>
        <v:line id="_x0000_s2902" style="position:absolute;z-index:425" from="103.1pt,12.7pt" to="103.1pt,50.2pt" o:allowincell="f">
          <w10:anchorlock/>
        </v:line>
      </w:pic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2903" style="position:absolute;z-index:426" from="49.85pt,.25pt" to="49.85pt,37.75pt" o:allowincell="f">
          <w10:anchorlock/>
        </v:line>
      </w:pict>
    </w:r>
    <w:r>
      <w:rPr>
        <w:lang w:val="ru-RU"/>
      </w:rPr>
      <w:pict>
        <v:line id="_x0000_s2895" style="position:absolute;z-index:418" from="736.85pt,-11.75pt" to="736.85pt,50.25pt" o:allowincell="f">
          <w10:anchorlock/>
        </v:line>
      </w:pict>
    </w:r>
    <w:r>
      <w:rPr>
        <w:lang w:val="ru-RU"/>
      </w:rPr>
      <w:pict>
        <v:line id="_x0000_s2901" style="position:absolute;z-index:424" from="155.6pt,.25pt" to="155.6pt,37.75pt" o:allowincell="f">
          <w10:anchorlock/>
        </v:line>
      </w:pict>
    </w:r>
    <w:r>
      <w:rPr>
        <w:lang w:val="ru-RU"/>
      </w:rPr>
      <w:pict>
        <v:line id="_x0000_s2900" style="position:absolute;z-index:423" from="195.35pt,.25pt" to="195.35pt,37.75pt" o:allowincell="f">
          <w10:anchorlock/>
        </v:line>
      </w:pict>
    </w:r>
    <w:r>
      <w:rPr>
        <w:lang w:val="ru-RU"/>
      </w:rPr>
      <w:pict>
        <v:line id="_x0000_s2896" style="position:absolute;flip:x;z-index:419" from="3.35pt,.25pt" to="195.35pt,.25pt" o:allowincell="f">
          <w10:anchorlock/>
        </v:line>
      </w:pict>
    </w:r>
    <w:r>
      <w:rPr>
        <w:lang w:val="ru-RU"/>
      </w:rPr>
      <w:pict>
        <v:line id="_x0000_s2890" style="position:absolute;z-index:413" from="512.6pt,12.95pt" to="512.6pt,37.7pt" o:allowincell="f">
          <w10:anchorlock/>
        </v:line>
      </w:pict>
    </w:r>
    <w:r w:rsidRPr="00E72F3E">
      <w:rPr>
        <w:lang w:val="ru-RU"/>
      </w:rPr>
      <w:t xml:space="preserve"> Дубл.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2897" style="position:absolute;flip:x;z-index:420" from="3.35pt,.45pt" to="195.35pt,.45pt" o:allowincell="f">
          <w10:anchorlock/>
        </v:line>
      </w:pict>
    </w:r>
    <w:r>
      <w:rPr>
        <w:lang w:val="ru-RU"/>
      </w:rPr>
      <w:pict>
        <v:line id="_x0000_s2885" style="position:absolute;z-index:408" from="552.35pt,-12.25pt" to="783.35pt,-12.25pt" o:allowincell="f">
          <w10:anchorlock/>
        </v:line>
      </w:pict>
    </w:r>
    <w:r>
      <w:rPr>
        <w:lang w:val="ru-RU"/>
      </w:rPr>
      <w:pict>
        <v:line id="_x0000_s2889" style="position:absolute;z-index:412" from="459.35pt,.45pt" to="459.35pt,25.2pt" o:allowincell="f">
          <w10:anchorlock/>
        </v:line>
      </w:pict>
    </w:r>
    <w:r>
      <w:rPr>
        <w:lang w:val="ru-RU"/>
      </w:rPr>
      <w:pict>
        <v:line id="_x0000_s2888" style="position:absolute;z-index:411" from="400.1pt,.45pt" to="400.1pt,25.2pt" o:allowincell="f">
          <w10:anchorlock/>
        </v:line>
      </w:pict>
    </w:r>
    <w:r>
      <w:rPr>
        <w:lang w:val="ru-RU"/>
      </w:rPr>
      <w:pict>
        <v:line id="_x0000_s2887" style="position:absolute;z-index:410" from="373.85pt,.45pt" to="373.85pt,25.2pt" o:allowincell="f">
          <w10:anchorlock/>
        </v:line>
      </w:pict>
    </w:r>
    <w:r>
      <w:rPr>
        <w:lang w:val="ru-RU"/>
      </w:rPr>
      <w:pict>
        <v:line id="_x0000_s2882" style="position:absolute;z-index:405" from="347.6pt,.45pt" to="347.6pt,25.2pt" o:allowincell="f">
          <w10:anchorlock/>
        </v:line>
      </w:pict>
    </w:r>
    <w:r>
      <w:rPr>
        <w:lang w:val="ru-RU"/>
      </w:rPr>
      <w:pict>
        <v:line id="_x0000_s2884" style="position:absolute;z-index:407" from="347.6pt,12.5pt" to="783.35pt,12.5pt" o:allowincell="f">
          <w10:anchorlock/>
        </v:line>
      </w:pict>
    </w:r>
    <w:r w:rsidRPr="00E72F3E">
      <w:rPr>
        <w:lang w:val="ru-RU"/>
      </w:rPr>
      <w:t xml:space="preserve"> Взам.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2898" style="position:absolute;flip:x;z-index:421" from="3.35pt,.05pt" to="195.35pt,.05pt" o:allowincell="f">
          <w10:anchorlock/>
        </v:line>
      </w:pict>
    </w:r>
    <w:r>
      <w:rPr>
        <w:lang w:val="ru-RU"/>
      </w:rPr>
      <w:pict>
        <v:line id="_x0000_s2883" style="position:absolute;z-index:406" from="347.6pt,-12pt" to="783.35pt,-12pt" o:allowincell="f">
          <w10:anchorlock/>
        </v:line>
      </w:pict>
    </w:r>
    <w:r w:rsidRPr="00E72F3E">
      <w:rPr>
        <w:lang w:val="ru-RU"/>
      </w:rPr>
      <w:t xml:space="preserve"> Подл.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2899" style="position:absolute;z-index:422" from="3.35pt,.35pt" to="783.35pt,.35pt" o:allowincell="f">
          <w10:anchorlock/>
        </v:line>
      </w:pict>
    </w:r>
    <w:r>
      <w:rPr>
        <w:lang w:val="ru-RU"/>
      </w:rPr>
      <w:pict>
        <v:line id="_x0000_s2915" style="position:absolute;flip:y;z-index:438" from="537.85pt,12.85pt" to="537.85pt,74.3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 xml:space="preserve">ТехноПро                                     [25:Изделие] |                               </w:t>
    </w:r>
    <w:r w:rsidRPr="00E72F3E">
      <w:rPr>
        <w:lang w:val="ru-RU"/>
      </w:rPr>
      <w:fldChar w:fldCharType="begin"/>
    </w:r>
    <w:r w:rsidRPr="00E72F3E">
      <w:rPr>
        <w:lang w:val="ru-RU"/>
      </w:rPr>
      <w:instrText xml:space="preserve"> SECTIONPAGES  \* MERGEFORMAT </w:instrText>
    </w:r>
    <w:r w:rsidRPr="00E72F3E">
      <w:rPr>
        <w:lang w:val="ru-RU"/>
      </w:rPr>
      <w:fldChar w:fldCharType="separate"/>
    </w:r>
    <w:r>
      <w:rPr>
        <w:lang w:val="ru-RU"/>
      </w:rPr>
      <w:t>1</w:t>
    </w:r>
    <w:r w:rsidRPr="00E72F3E">
      <w:rPr>
        <w:lang w:val="ru-RU"/>
      </w:rPr>
      <w:fldChar w:fldCharType="end"/>
    </w:r>
    <w:r w:rsidRPr="00E72F3E">
      <w:rPr>
        <w:lang w:val="ru-RU"/>
      </w:rPr>
      <w:t xml:space="preserve">        </w:t>
    </w:r>
    <w:r w:rsidRPr="00E72F3E">
      <w:rPr>
        <w:lang w:val="ru-RU"/>
      </w:rPr>
      <w:fldChar w:fldCharType="begin"/>
    </w:r>
    <w:r w:rsidRPr="00E72F3E">
      <w:rPr>
        <w:lang w:val="ru-RU"/>
      </w:rPr>
      <w:instrText xml:space="preserve"> PAGE </w:instrText>
    </w:r>
    <w:r w:rsidRPr="00E72F3E">
      <w:rPr>
        <w:lang w:val="ru-RU"/>
      </w:rPr>
      <w:fldChar w:fldCharType="separate"/>
    </w:r>
    <w:r>
      <w:rPr>
        <w:lang w:val="ru-RU"/>
      </w:rPr>
      <w:t>1</w:t>
    </w:r>
    <w:r w:rsidRPr="00E72F3E">
      <w:rPr>
        <w:lang w:val="ru-RU"/>
      </w:rPr>
      <w:fldChar w:fldCharType="end"/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2919" style="position:absolute;flip:y;z-index:442" from="755.35pt,.4pt" to="755.35pt,37.9pt" o:allowincell="f">
          <w10:anchorlock/>
        </v:line>
      </w:pict>
    </w:r>
    <w:r>
      <w:rPr>
        <w:lang w:val="ru-RU"/>
      </w:rPr>
      <w:pict>
        <v:line id="_x0000_s2905" style="position:absolute;z-index:428" from="293.35pt,-12.1pt" to="293.35pt,62.4pt" o:allowincell="f">
          <w10:anchorlock/>
        </v:line>
      </w:pict>
    </w:r>
    <w:r>
      <w:rPr>
        <w:lang w:val="ru-RU"/>
      </w:rPr>
      <w:pict>
        <v:line id="_x0000_s2914" style="position:absolute;z-index:437" from="372.85pt,.4pt" to="372.85pt,48.4pt" o:allowincell="f">
          <w10:anchorlock/>
        </v:line>
      </w:pict>
    </w:r>
    <w:r>
      <w:rPr>
        <w:lang w:val="ru-RU"/>
      </w:rPr>
      <w:pict>
        <v:line id="_x0000_s2907" style="position:absolute;z-index:430" from="167.85pt,.4pt" to="167.85pt,62.4pt" o:allowincell="f">
          <w10:anchorlock/>
        </v:line>
      </w:pict>
    </w:r>
    <w:r>
      <w:rPr>
        <w:lang w:val="ru-RU"/>
      </w:rPr>
      <w:pict>
        <v:line id="_x0000_s2906" style="position:absolute;z-index:429" from="227.35pt,.4pt" to="227.35pt,62.4pt" o:allowincell="f">
          <w10:anchorlock/>
        </v:line>
      </w:pict>
    </w:r>
    <w:r>
      <w:rPr>
        <w:lang w:val="ru-RU"/>
      </w:rPr>
      <w:pict>
        <v:line id="_x0000_s2904" style="position:absolute;z-index:427" from="3.35pt,.4pt" to="783.35pt,.4pt" o:allowincell="f">
          <w10:anchorlock/>
        </v:line>
      </w:pict>
    </w:r>
    <w:r w:rsidRPr="00E72F3E">
      <w:rPr>
        <w:lang w:val="ru-RU"/>
      </w:rPr>
      <w:t xml:space="preserve"> Разраб.   </w:t>
    </w:r>
    <w:proofErr w:type="gramStart"/>
    <w:r w:rsidRPr="00E72F3E">
      <w:rPr>
        <w:lang w:val="ru-RU"/>
      </w:rPr>
      <w:t>Копцов Д.С.                        BEKTOP     [25:НомСборки]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2909" style="position:absolute;flip:x;z-index:432" from="3.35pt,-.15pt" to="293.35pt,-.1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 xml:space="preserve">Проверил  Фурсов А.А                         [9:Заказ]  2345-4789                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2910" style="position:absolute;flip:x;z-index:433" from="3.35pt,-.05pt" to="293.35pt,-.0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>Нормир.   [14:Нормировал]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2911" style="position:absolute;flip:x;z-index:434" from="3.35pt,.35pt" to="783.35pt,.5pt" o:allowincell="f">
          <w10:anchorlock/>
        </v:line>
      </w:pict>
    </w:r>
    <w:r>
      <w:rPr>
        <w:lang w:val="ru-RU"/>
      </w:rPr>
      <w:pict>
        <v:line id="_x0000_s2921" style="position:absolute;z-index:444" from="623pt,11.85pt" to="783.5pt,11.85pt" o:allowincell="f">
          <w10:anchorlock/>
        </v:line>
      </w:pict>
    </w:r>
    <w:r>
      <w:rPr>
        <w:lang w:val="ru-RU"/>
      </w:rPr>
      <w:pict>
        <v:line id="_x0000_s2920" style="position:absolute;z-index:443" from="623pt,.35pt" to="623pt,24.85pt" o:allowincell="f">
          <w10:anchorlock/>
        </v:line>
      </w:pict>
    </w:r>
    <w:r>
      <w:rPr>
        <w:lang w:val="ru-RU"/>
      </w:rPr>
      <w:pict>
        <v:line id="_x0000_s2918" style="position:absolute;z-index:441" from="741.85pt,.5pt" to="741.85pt,25pt" o:allowincell="f">
          <w10:anchorlock/>
        </v:line>
      </w:pict>
    </w:r>
    <w:r>
      <w:rPr>
        <w:lang w:val="ru-RU"/>
      </w:rPr>
      <w:pict>
        <v:line id="_x0000_s2917" style="position:absolute;z-index:440" from="702.35pt,.5pt" to="702.35pt,25pt" o:allowincell="f">
          <w10:anchorlock/>
        </v:line>
      </w:pict>
    </w:r>
    <w:r>
      <w:rPr>
        <w:lang w:val="ru-RU"/>
      </w:rPr>
      <w:pict>
        <v:line id="_x0000_s2916" style="position:absolute;z-index:439" from="662.35pt,.5pt" to="662.35pt,25pt" o:allowincell="f">
          <w10:anchorlock/>
        </v:line>
      </w:pict>
    </w:r>
    <w:r>
      <w:rPr>
        <w:lang w:val="ru-RU"/>
      </w:rPr>
      <w:pict>
        <v:line id="_x0000_s2908" style="position:absolute;z-index:431" from="62.35pt,-37pt" to="62.35pt,25pt" o:allowincell="f">
          <w10:anchorlock/>
        </v:line>
      </w:pict>
    </w:r>
    <w:r>
      <w:rPr>
        <w:lang w:val="ru-RU"/>
      </w:rPr>
      <w:pict>
        <v:line id="_x0000_s2912" style="position:absolute;flip:x;z-index:435" from="3.35pt,13pt" to="293.35pt,13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>Утвердил  [14:Утвердил]                                                                      Цех   УЧ    РМ    Опер.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2913" style="position:absolute;z-index:436" from="3.35pt,12.55pt" to="783.35pt,12.5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 xml:space="preserve">Н.контр.  [14:НКонтроль]                                Шестерня                               </w:t>
    </w:r>
    <w:r>
      <w:rPr>
        <w:lang w:val="ru-RU"/>
      </w:rPr>
      <w:t xml:space="preserve">   </w:t>
    </w:r>
    <w:r w:rsidRPr="00E72F3E">
      <w:rPr>
        <w:lang w:val="ru-RU"/>
      </w:rPr>
      <w:t xml:space="preserve">   </w:t>
    </w:r>
    <w:r>
      <w:rPr>
        <w:lang w:val="ru-RU"/>
      </w:rPr>
      <w:t xml:space="preserve">   </w:t>
    </w:r>
    <w:r w:rsidRPr="00E72F3E">
      <w:rPr>
        <w:lang w:val="ru-RU"/>
      </w:rPr>
      <w:t xml:space="preserve">   </w:t>
    </w:r>
    <w:r>
      <w:rPr>
        <w:lang w:val="ru-RU"/>
      </w:rPr>
      <w:t xml:space="preserve">   </w:t>
    </w:r>
    <w:r w:rsidRPr="00E72F3E">
      <w:rPr>
        <w:lang w:val="ru-RU"/>
      </w:rPr>
      <w:t xml:space="preserve">  </w:t>
    </w:r>
    <w:r>
      <w:rPr>
        <w:lang w:val="ru-RU"/>
      </w:rPr>
      <w:t>020</w:t>
    </w:r>
    <w:proofErr w:type="gramEnd"/>
  </w:p>
</w:hdr>
</file>

<file path=word/header1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rect id="_x0000_s3138" style="position:absolute;margin-left:38.85pt;margin-top:182.55pt;width:760.5pt;height:362.7pt;z-index:65;mso-position-horizontal-relative:page;mso-position-vertical-relative:page" stroked="f">
          <w10:wrap anchorx="page" anchory="page"/>
          <w10:anchorlock/>
        </v:rect>
      </w:pict>
    </w:r>
    <w:r>
      <w:rPr>
        <w:lang w:val="ru-RU"/>
      </w:rPr>
      <w:pict>
        <v:rect id="_x0000_s3096" style="position:absolute;margin-left:3.35pt;margin-top:.75pt;width:780pt;height:544.15pt;z-index:-67" o:allowincell="f">
          <w10:anchorlock/>
        </v:rect>
      </w:pict>
    </w:r>
    <w:r>
      <w:rPr>
        <w:lang w:val="ru-RU"/>
      </w:rPr>
      <w:pict>
        <v:line id="_x0000_s3137" style="position:absolute;z-index:568" from="3.5pt,531pt" to="783.5pt,531pt" o:allowincell="f">
          <w10:anchorlock/>
        </v:line>
      </w:pict>
    </w:r>
    <w:r w:rsidRPr="00E72F3E">
      <w:rPr>
        <w:lang w:val="ru-RU"/>
      </w:rPr>
      <w:t xml:space="preserve">                                                                                    ГОСТ 3.1105-84    Форма 7   САПР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3109" style="position:absolute;z-index:540" from="677.6pt,.7pt" to="677.6pt,62.7pt" o:allowincell="f">
          <w10:anchorlock/>
        </v:line>
      </w:pict>
    </w:r>
    <w:r>
      <w:rPr>
        <w:lang w:val="ru-RU"/>
      </w:rPr>
      <w:pict>
        <v:line id="_x0000_s3108" style="position:absolute;z-index:539" from="604.85pt,.7pt" to="604.85pt,50.2pt" o:allowincell="f">
          <w10:anchorlock/>
        </v:line>
      </w:pict>
    </w:r>
    <w:r>
      <w:rPr>
        <w:lang w:val="ru-RU"/>
      </w:rPr>
      <w:pict>
        <v:line id="_x0000_s3107" style="position:absolute;z-index:538" from="578.6pt,.7pt" to="578.6pt,50.2pt" o:allowincell="f">
          <w10:anchorlock/>
        </v:line>
      </w:pict>
    </w:r>
    <w:r>
      <w:rPr>
        <w:lang w:val="ru-RU"/>
      </w:rPr>
      <w:pict>
        <v:line id="_x0000_s3106" style="position:absolute;z-index:537" from="552.35pt,.7pt" to="552.35pt,50.2pt" o:allowincell="f">
          <w10:anchorlock/>
        </v:line>
      </w:pict>
    </w:r>
    <w:r>
      <w:rPr>
        <w:lang w:val="ru-RU"/>
      </w:rPr>
      <w:pict>
        <v:line id="_x0000_s3101" style="position:absolute;z-index:532" from="552.35pt,.7pt" to="783.35pt,.7pt" o:allowincell="f">
          <w10:anchorlock/>
        </v:line>
      </w:pict>
    </w:r>
    <w:r>
      <w:rPr>
        <w:lang w:val="ru-RU"/>
      </w:rPr>
      <w:pict>
        <v:line id="_x0000_s3117" style="position:absolute;z-index:548" from="103.1pt,12.7pt" to="103.1pt,50.2pt" o:allowincell="f">
          <w10:anchorlock/>
        </v:line>
      </w:pic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3118" style="position:absolute;z-index:549" from="49.85pt,.25pt" to="49.85pt,37.75pt" o:allowincell="f">
          <w10:anchorlock/>
        </v:line>
      </w:pict>
    </w:r>
    <w:r>
      <w:rPr>
        <w:lang w:val="ru-RU"/>
      </w:rPr>
      <w:pict>
        <v:line id="_x0000_s3110" style="position:absolute;z-index:541" from="736.85pt,-11.75pt" to="736.85pt,50.25pt" o:allowincell="f">
          <w10:anchorlock/>
        </v:line>
      </w:pict>
    </w:r>
    <w:r>
      <w:rPr>
        <w:lang w:val="ru-RU"/>
      </w:rPr>
      <w:pict>
        <v:line id="_x0000_s3116" style="position:absolute;z-index:547" from="155.6pt,.25pt" to="155.6pt,37.75pt" o:allowincell="f">
          <w10:anchorlock/>
        </v:line>
      </w:pict>
    </w:r>
    <w:r>
      <w:rPr>
        <w:lang w:val="ru-RU"/>
      </w:rPr>
      <w:pict>
        <v:line id="_x0000_s3115" style="position:absolute;z-index:546" from="195.35pt,.25pt" to="195.35pt,37.75pt" o:allowincell="f">
          <w10:anchorlock/>
        </v:line>
      </w:pict>
    </w:r>
    <w:r>
      <w:rPr>
        <w:lang w:val="ru-RU"/>
      </w:rPr>
      <w:pict>
        <v:line id="_x0000_s3111" style="position:absolute;flip:x;z-index:542" from="3.35pt,.25pt" to="195.35pt,.25pt" o:allowincell="f">
          <w10:anchorlock/>
        </v:line>
      </w:pict>
    </w:r>
    <w:r>
      <w:rPr>
        <w:lang w:val="ru-RU"/>
      </w:rPr>
      <w:pict>
        <v:line id="_x0000_s3105" style="position:absolute;z-index:536" from="512.6pt,12.95pt" to="512.6pt,37.7pt" o:allowincell="f">
          <w10:anchorlock/>
        </v:line>
      </w:pict>
    </w:r>
    <w:r w:rsidRPr="00E72F3E">
      <w:rPr>
        <w:lang w:val="ru-RU"/>
      </w:rPr>
      <w:t xml:space="preserve"> Дубл.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3112" style="position:absolute;flip:x;z-index:543" from="3.35pt,.45pt" to="195.35pt,.45pt" o:allowincell="f">
          <w10:anchorlock/>
        </v:line>
      </w:pict>
    </w:r>
    <w:r>
      <w:rPr>
        <w:lang w:val="ru-RU"/>
      </w:rPr>
      <w:pict>
        <v:line id="_x0000_s3100" style="position:absolute;z-index:531" from="552.35pt,-12.25pt" to="783.35pt,-12.25pt" o:allowincell="f">
          <w10:anchorlock/>
        </v:line>
      </w:pict>
    </w:r>
    <w:r>
      <w:rPr>
        <w:lang w:val="ru-RU"/>
      </w:rPr>
      <w:pict>
        <v:line id="_x0000_s3104" style="position:absolute;z-index:535" from="459.35pt,.45pt" to="459.35pt,25.2pt" o:allowincell="f">
          <w10:anchorlock/>
        </v:line>
      </w:pict>
    </w:r>
    <w:r>
      <w:rPr>
        <w:lang w:val="ru-RU"/>
      </w:rPr>
      <w:pict>
        <v:line id="_x0000_s3103" style="position:absolute;z-index:534" from="400.1pt,.45pt" to="400.1pt,25.2pt" o:allowincell="f">
          <w10:anchorlock/>
        </v:line>
      </w:pict>
    </w:r>
    <w:r>
      <w:rPr>
        <w:lang w:val="ru-RU"/>
      </w:rPr>
      <w:pict>
        <v:line id="_x0000_s3102" style="position:absolute;z-index:533" from="373.85pt,.45pt" to="373.85pt,25.2pt" o:allowincell="f">
          <w10:anchorlock/>
        </v:line>
      </w:pict>
    </w:r>
    <w:r>
      <w:rPr>
        <w:lang w:val="ru-RU"/>
      </w:rPr>
      <w:pict>
        <v:line id="_x0000_s3097" style="position:absolute;z-index:528" from="347.6pt,.45pt" to="347.6pt,25.2pt" o:allowincell="f">
          <w10:anchorlock/>
        </v:line>
      </w:pict>
    </w:r>
    <w:r>
      <w:rPr>
        <w:lang w:val="ru-RU"/>
      </w:rPr>
      <w:pict>
        <v:line id="_x0000_s3099" style="position:absolute;z-index:530" from="347.6pt,12.5pt" to="783.35pt,12.5pt" o:allowincell="f">
          <w10:anchorlock/>
        </v:line>
      </w:pict>
    </w:r>
    <w:r w:rsidRPr="00E72F3E">
      <w:rPr>
        <w:lang w:val="ru-RU"/>
      </w:rPr>
      <w:t xml:space="preserve"> Взам.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3113" style="position:absolute;flip:x;z-index:544" from="3.35pt,.05pt" to="195.35pt,.05pt" o:allowincell="f">
          <w10:anchorlock/>
        </v:line>
      </w:pict>
    </w:r>
    <w:r>
      <w:rPr>
        <w:lang w:val="ru-RU"/>
      </w:rPr>
      <w:pict>
        <v:line id="_x0000_s3098" style="position:absolute;z-index:529" from="347.6pt,-12pt" to="783.35pt,-12pt" o:allowincell="f">
          <w10:anchorlock/>
        </v:line>
      </w:pict>
    </w:r>
    <w:r w:rsidRPr="00E72F3E">
      <w:rPr>
        <w:lang w:val="ru-RU"/>
      </w:rPr>
      <w:t xml:space="preserve"> Подл.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3114" style="position:absolute;z-index:545" from="3.35pt,.35pt" to="783.35pt,.35pt" o:allowincell="f">
          <w10:anchorlock/>
        </v:line>
      </w:pict>
    </w:r>
    <w:r>
      <w:rPr>
        <w:lang w:val="ru-RU"/>
      </w:rPr>
      <w:pict>
        <v:line id="_x0000_s3130" style="position:absolute;flip:y;z-index:561" from="537.85pt,12.85pt" to="537.85pt,74.3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 xml:space="preserve">ТехноПро                                     [25:Изделие] |                               </w:t>
    </w:r>
    <w:r w:rsidRPr="00E72F3E">
      <w:rPr>
        <w:lang w:val="ru-RU"/>
      </w:rPr>
      <w:fldChar w:fldCharType="begin"/>
    </w:r>
    <w:r w:rsidRPr="00E72F3E">
      <w:rPr>
        <w:lang w:val="ru-RU"/>
      </w:rPr>
      <w:instrText xml:space="preserve"> SECTIONPAGES  \* MERGEFORMAT </w:instrText>
    </w:r>
    <w:r w:rsidRPr="00E72F3E">
      <w:rPr>
        <w:lang w:val="ru-RU"/>
      </w:rPr>
      <w:fldChar w:fldCharType="separate"/>
    </w:r>
    <w:r>
      <w:rPr>
        <w:lang w:val="ru-RU"/>
      </w:rPr>
      <w:t>1</w:t>
    </w:r>
    <w:r w:rsidRPr="00E72F3E">
      <w:rPr>
        <w:lang w:val="ru-RU"/>
      </w:rPr>
      <w:fldChar w:fldCharType="end"/>
    </w:r>
    <w:r w:rsidRPr="00E72F3E">
      <w:rPr>
        <w:lang w:val="ru-RU"/>
      </w:rPr>
      <w:t xml:space="preserve">        </w:t>
    </w:r>
    <w:r w:rsidRPr="00E72F3E">
      <w:rPr>
        <w:lang w:val="ru-RU"/>
      </w:rPr>
      <w:fldChar w:fldCharType="begin"/>
    </w:r>
    <w:r w:rsidRPr="00E72F3E">
      <w:rPr>
        <w:lang w:val="ru-RU"/>
      </w:rPr>
      <w:instrText xml:space="preserve"> PAGE </w:instrText>
    </w:r>
    <w:r w:rsidRPr="00E72F3E">
      <w:rPr>
        <w:lang w:val="ru-RU"/>
      </w:rPr>
      <w:fldChar w:fldCharType="separate"/>
    </w:r>
    <w:r w:rsidRPr="00E72F3E">
      <w:rPr>
        <w:lang w:val="ru-RU"/>
      </w:rPr>
      <w:t>2</w:t>
    </w:r>
    <w:r w:rsidRPr="00E72F3E">
      <w:rPr>
        <w:lang w:val="ru-RU"/>
      </w:rPr>
      <w:fldChar w:fldCharType="end"/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3134" style="position:absolute;flip:y;z-index:565" from="755.35pt,.4pt" to="755.35pt,37.9pt" o:allowincell="f">
          <w10:anchorlock/>
        </v:line>
      </w:pict>
    </w:r>
    <w:r>
      <w:rPr>
        <w:lang w:val="ru-RU"/>
      </w:rPr>
      <w:pict>
        <v:line id="_x0000_s3120" style="position:absolute;z-index:551" from="293.35pt,-12.1pt" to="293.35pt,62.4pt" o:allowincell="f">
          <w10:anchorlock/>
        </v:line>
      </w:pict>
    </w:r>
    <w:r>
      <w:rPr>
        <w:lang w:val="ru-RU"/>
      </w:rPr>
      <w:pict>
        <v:line id="_x0000_s3129" style="position:absolute;z-index:560" from="372.85pt,.4pt" to="372.85pt,48.4pt" o:allowincell="f">
          <w10:anchorlock/>
        </v:line>
      </w:pict>
    </w:r>
    <w:r>
      <w:rPr>
        <w:lang w:val="ru-RU"/>
      </w:rPr>
      <w:pict>
        <v:line id="_x0000_s3122" style="position:absolute;z-index:553" from="167.85pt,.4pt" to="167.85pt,62.4pt" o:allowincell="f">
          <w10:anchorlock/>
        </v:line>
      </w:pict>
    </w:r>
    <w:r>
      <w:rPr>
        <w:lang w:val="ru-RU"/>
      </w:rPr>
      <w:pict>
        <v:line id="_x0000_s3121" style="position:absolute;z-index:552" from="227.35pt,.4pt" to="227.35pt,62.4pt" o:allowincell="f">
          <w10:anchorlock/>
        </v:line>
      </w:pict>
    </w:r>
    <w:r>
      <w:rPr>
        <w:lang w:val="ru-RU"/>
      </w:rPr>
      <w:pict>
        <v:line id="_x0000_s3119" style="position:absolute;z-index:550" from="3.35pt,.4pt" to="783.35pt,.4pt" o:allowincell="f">
          <w10:anchorlock/>
        </v:line>
      </w:pict>
    </w:r>
    <w:r w:rsidRPr="00E72F3E">
      <w:rPr>
        <w:lang w:val="ru-RU"/>
      </w:rPr>
      <w:t xml:space="preserve"> Разраб.   </w:t>
    </w:r>
    <w:proofErr w:type="gramStart"/>
    <w:r w:rsidRPr="00E72F3E">
      <w:rPr>
        <w:lang w:val="ru-RU"/>
      </w:rPr>
      <w:t>Копцов Д.С.                        BEKTOP     [25:НомСборки]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3124" style="position:absolute;flip:x;z-index:555" from="3.35pt,-.15pt" to="293.35pt,-.1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 xml:space="preserve">Проверил  Фурсов А.А                         [9:Заказ]  2345-4789                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3125" style="position:absolute;flip:x;z-index:556" from="3.35pt,-.05pt" to="293.35pt,-.0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>Нормир.   [14:Нормировал]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3126" style="position:absolute;flip:x;z-index:557" from="3.35pt,.35pt" to="783.35pt,.5pt" o:allowincell="f">
          <w10:anchorlock/>
        </v:line>
      </w:pict>
    </w:r>
    <w:r>
      <w:rPr>
        <w:lang w:val="ru-RU"/>
      </w:rPr>
      <w:pict>
        <v:line id="_x0000_s3136" style="position:absolute;z-index:567" from="623pt,11.85pt" to="783.5pt,11.85pt" o:allowincell="f">
          <w10:anchorlock/>
        </v:line>
      </w:pict>
    </w:r>
    <w:r>
      <w:rPr>
        <w:lang w:val="ru-RU"/>
      </w:rPr>
      <w:pict>
        <v:line id="_x0000_s3135" style="position:absolute;z-index:566" from="623pt,.35pt" to="623pt,24.85pt" o:allowincell="f">
          <w10:anchorlock/>
        </v:line>
      </w:pict>
    </w:r>
    <w:r>
      <w:rPr>
        <w:lang w:val="ru-RU"/>
      </w:rPr>
      <w:pict>
        <v:line id="_x0000_s3133" style="position:absolute;z-index:564" from="741.85pt,.5pt" to="741.85pt,25pt" o:allowincell="f">
          <w10:anchorlock/>
        </v:line>
      </w:pict>
    </w:r>
    <w:r>
      <w:rPr>
        <w:lang w:val="ru-RU"/>
      </w:rPr>
      <w:pict>
        <v:line id="_x0000_s3132" style="position:absolute;z-index:563" from="702.35pt,.5pt" to="702.35pt,25pt" o:allowincell="f">
          <w10:anchorlock/>
        </v:line>
      </w:pict>
    </w:r>
    <w:r>
      <w:rPr>
        <w:lang w:val="ru-RU"/>
      </w:rPr>
      <w:pict>
        <v:line id="_x0000_s3131" style="position:absolute;z-index:562" from="662.35pt,.5pt" to="662.35pt,25pt" o:allowincell="f">
          <w10:anchorlock/>
        </v:line>
      </w:pict>
    </w:r>
    <w:r>
      <w:rPr>
        <w:lang w:val="ru-RU"/>
      </w:rPr>
      <w:pict>
        <v:line id="_x0000_s3123" style="position:absolute;z-index:554" from="62.35pt,-37pt" to="62.35pt,25pt" o:allowincell="f">
          <w10:anchorlock/>
        </v:line>
      </w:pict>
    </w:r>
    <w:r>
      <w:rPr>
        <w:lang w:val="ru-RU"/>
      </w:rPr>
      <w:pict>
        <v:line id="_x0000_s3127" style="position:absolute;flip:x;z-index:558" from="3.35pt,13pt" to="293.35pt,13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>Утвердил  [14:Утвердил]                                                                      Цех   УЧ    РМ    Опер.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3128" style="position:absolute;z-index:559" from="3.35pt,12.55pt" to="783.35pt,12.5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>Н.контр.  [14:</w:t>
    </w:r>
    <w:proofErr w:type="gramEnd"/>
    <w:r w:rsidRPr="00E72F3E">
      <w:rPr>
        <w:lang w:val="ru-RU"/>
      </w:rPr>
      <w:t>НКонтроль]                                Шестерня                               [3:ОперЦех]   [3:ОперУчасток]   [3:</w:t>
    </w:r>
    <w:proofErr w:type="gramStart"/>
    <w:r w:rsidRPr="00E72F3E">
      <w:rPr>
        <w:lang w:val="ru-RU"/>
      </w:rPr>
      <w:t xml:space="preserve">ОперРМ]  </w:t>
    </w:r>
    <w:r>
      <w:rPr>
        <w:lang w:val="ru-RU"/>
      </w:rPr>
      <w:t>025</w:t>
    </w:r>
    <w:proofErr w:type="gramEnd"/>
  </w:p>
</w:hdr>
</file>

<file path=word/header1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rect id="_x0000_s3095" style="position:absolute;margin-left:38.85pt;margin-top:180.9pt;width:759.6pt;height:365.4pt;z-index:66;mso-position-horizontal-relative:page;mso-position-vertical-relative:page" o:allowincell="f" filled="f" stroked="f" strokecolor="#930">
          <w10:wrap anchorx="page" anchory="page"/>
          <w10:anchorlock/>
        </v:rect>
      </w:pict>
    </w:r>
    <w:r>
      <w:rPr>
        <w:lang w:val="ru-RU"/>
      </w:rPr>
      <w:pict>
        <v:rect id="_x0000_s3053" style="position:absolute;margin-left:3.35pt;margin-top:.75pt;width:780pt;height:544.15pt;z-index:-68" o:allowincell="f">
          <w10:anchorlock/>
        </v:rect>
      </w:pict>
    </w:r>
    <w:r>
      <w:rPr>
        <w:lang w:val="ru-RU"/>
      </w:rPr>
      <w:pict>
        <v:line id="_x0000_s3094" style="position:absolute;z-index:527" from="3.5pt,531pt" to="783.5pt,531pt" o:allowincell="f">
          <w10:anchorlock/>
        </v:line>
      </w:pict>
    </w:r>
    <w:r w:rsidRPr="00E72F3E">
      <w:rPr>
        <w:lang w:val="ru-RU"/>
      </w:rPr>
      <w:t xml:space="preserve">                                                                                    ГОСТ 3.1105-84    Форма 7   САПР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3066" style="position:absolute;z-index:499" from="677.6pt,.7pt" to="677.6pt,62.7pt" o:allowincell="f">
          <w10:anchorlock/>
        </v:line>
      </w:pict>
    </w:r>
    <w:r>
      <w:rPr>
        <w:lang w:val="ru-RU"/>
      </w:rPr>
      <w:pict>
        <v:line id="_x0000_s3065" style="position:absolute;z-index:498" from="604.85pt,.7pt" to="604.85pt,50.2pt" o:allowincell="f">
          <w10:anchorlock/>
        </v:line>
      </w:pict>
    </w:r>
    <w:r>
      <w:rPr>
        <w:lang w:val="ru-RU"/>
      </w:rPr>
      <w:pict>
        <v:line id="_x0000_s3064" style="position:absolute;z-index:497" from="578.6pt,.7pt" to="578.6pt,50.2pt" o:allowincell="f">
          <w10:anchorlock/>
        </v:line>
      </w:pict>
    </w:r>
    <w:r>
      <w:rPr>
        <w:lang w:val="ru-RU"/>
      </w:rPr>
      <w:pict>
        <v:line id="_x0000_s3063" style="position:absolute;z-index:496" from="552.35pt,.7pt" to="552.35pt,50.2pt" o:allowincell="f">
          <w10:anchorlock/>
        </v:line>
      </w:pict>
    </w:r>
    <w:r>
      <w:rPr>
        <w:lang w:val="ru-RU"/>
      </w:rPr>
      <w:pict>
        <v:line id="_x0000_s3058" style="position:absolute;z-index:491" from="552.35pt,.7pt" to="783.35pt,.7pt" o:allowincell="f">
          <w10:anchorlock/>
        </v:line>
      </w:pict>
    </w:r>
    <w:r>
      <w:rPr>
        <w:lang w:val="ru-RU"/>
      </w:rPr>
      <w:pict>
        <v:line id="_x0000_s3074" style="position:absolute;z-index:507" from="103.1pt,12.7pt" to="103.1pt,50.2pt" o:allowincell="f">
          <w10:anchorlock/>
        </v:line>
      </w:pic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3075" style="position:absolute;z-index:508" from="49.85pt,.25pt" to="49.85pt,37.75pt" o:allowincell="f">
          <w10:anchorlock/>
        </v:line>
      </w:pict>
    </w:r>
    <w:r>
      <w:rPr>
        <w:lang w:val="ru-RU"/>
      </w:rPr>
      <w:pict>
        <v:line id="_x0000_s3067" style="position:absolute;z-index:500" from="736.85pt,-11.75pt" to="736.85pt,50.25pt" o:allowincell="f">
          <w10:anchorlock/>
        </v:line>
      </w:pict>
    </w:r>
    <w:r>
      <w:rPr>
        <w:lang w:val="ru-RU"/>
      </w:rPr>
      <w:pict>
        <v:line id="_x0000_s3073" style="position:absolute;z-index:506" from="155.6pt,.25pt" to="155.6pt,37.75pt" o:allowincell="f">
          <w10:anchorlock/>
        </v:line>
      </w:pict>
    </w:r>
    <w:r>
      <w:rPr>
        <w:lang w:val="ru-RU"/>
      </w:rPr>
      <w:pict>
        <v:line id="_x0000_s3072" style="position:absolute;z-index:505" from="195.35pt,.25pt" to="195.35pt,37.75pt" o:allowincell="f">
          <w10:anchorlock/>
        </v:line>
      </w:pict>
    </w:r>
    <w:r>
      <w:rPr>
        <w:lang w:val="ru-RU"/>
      </w:rPr>
      <w:pict>
        <v:line id="_x0000_s3068" style="position:absolute;flip:x;z-index:501" from="3.35pt,.25pt" to="195.35pt,.25pt" o:allowincell="f">
          <w10:anchorlock/>
        </v:line>
      </w:pict>
    </w:r>
    <w:r>
      <w:rPr>
        <w:lang w:val="ru-RU"/>
      </w:rPr>
      <w:pict>
        <v:line id="_x0000_s3062" style="position:absolute;z-index:495" from="512.6pt,12.95pt" to="512.6pt,37.7pt" o:allowincell="f">
          <w10:anchorlock/>
        </v:line>
      </w:pict>
    </w:r>
    <w:r w:rsidRPr="00E72F3E">
      <w:rPr>
        <w:lang w:val="ru-RU"/>
      </w:rPr>
      <w:t xml:space="preserve"> Дубл.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3069" style="position:absolute;flip:x;z-index:502" from="3.35pt,.45pt" to="195.35pt,.45pt" o:allowincell="f">
          <w10:anchorlock/>
        </v:line>
      </w:pict>
    </w:r>
    <w:r>
      <w:rPr>
        <w:lang w:val="ru-RU"/>
      </w:rPr>
      <w:pict>
        <v:line id="_x0000_s3057" style="position:absolute;z-index:490" from="552.35pt,-12.25pt" to="783.35pt,-12.25pt" o:allowincell="f">
          <w10:anchorlock/>
        </v:line>
      </w:pict>
    </w:r>
    <w:r>
      <w:rPr>
        <w:lang w:val="ru-RU"/>
      </w:rPr>
      <w:pict>
        <v:line id="_x0000_s3061" style="position:absolute;z-index:494" from="459.35pt,.45pt" to="459.35pt,25.2pt" o:allowincell="f">
          <w10:anchorlock/>
        </v:line>
      </w:pict>
    </w:r>
    <w:r>
      <w:rPr>
        <w:lang w:val="ru-RU"/>
      </w:rPr>
      <w:pict>
        <v:line id="_x0000_s3060" style="position:absolute;z-index:493" from="400.1pt,.45pt" to="400.1pt,25.2pt" o:allowincell="f">
          <w10:anchorlock/>
        </v:line>
      </w:pict>
    </w:r>
    <w:r>
      <w:rPr>
        <w:lang w:val="ru-RU"/>
      </w:rPr>
      <w:pict>
        <v:line id="_x0000_s3059" style="position:absolute;z-index:492" from="373.85pt,.45pt" to="373.85pt,25.2pt" o:allowincell="f">
          <w10:anchorlock/>
        </v:line>
      </w:pict>
    </w:r>
    <w:r>
      <w:rPr>
        <w:lang w:val="ru-RU"/>
      </w:rPr>
      <w:pict>
        <v:line id="_x0000_s3054" style="position:absolute;z-index:487" from="347.6pt,.45pt" to="347.6pt,25.2pt" o:allowincell="f">
          <w10:anchorlock/>
        </v:line>
      </w:pict>
    </w:r>
    <w:r>
      <w:rPr>
        <w:lang w:val="ru-RU"/>
      </w:rPr>
      <w:pict>
        <v:line id="_x0000_s3056" style="position:absolute;z-index:489" from="347.6pt,12.5pt" to="783.35pt,12.5pt" o:allowincell="f">
          <w10:anchorlock/>
        </v:line>
      </w:pict>
    </w:r>
    <w:r w:rsidRPr="00E72F3E">
      <w:rPr>
        <w:lang w:val="ru-RU"/>
      </w:rPr>
      <w:t xml:space="preserve"> Взам.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3070" style="position:absolute;flip:x;z-index:503" from="3.35pt,.05pt" to="195.35pt,.05pt" o:allowincell="f">
          <w10:anchorlock/>
        </v:line>
      </w:pict>
    </w:r>
    <w:r>
      <w:rPr>
        <w:lang w:val="ru-RU"/>
      </w:rPr>
      <w:pict>
        <v:line id="_x0000_s3055" style="position:absolute;z-index:488" from="347.6pt,-12pt" to="783.35pt,-12pt" o:allowincell="f">
          <w10:anchorlock/>
        </v:line>
      </w:pict>
    </w:r>
    <w:r w:rsidRPr="00E72F3E">
      <w:rPr>
        <w:lang w:val="ru-RU"/>
      </w:rPr>
      <w:t xml:space="preserve"> Подл.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3071" style="position:absolute;z-index:504" from="3.35pt,.35pt" to="783.35pt,.35pt" o:allowincell="f">
          <w10:anchorlock/>
        </v:line>
      </w:pict>
    </w:r>
    <w:r>
      <w:rPr>
        <w:lang w:val="ru-RU"/>
      </w:rPr>
      <w:pict>
        <v:line id="_x0000_s3087" style="position:absolute;flip:y;z-index:520" from="537.85pt,12.85pt" to="537.85pt,74.3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 xml:space="preserve">ТехноПро                                     [25:Изделие] |                               </w:t>
    </w:r>
    <w:r w:rsidRPr="00E72F3E">
      <w:rPr>
        <w:lang w:val="ru-RU"/>
      </w:rPr>
      <w:fldChar w:fldCharType="begin"/>
    </w:r>
    <w:r w:rsidRPr="00E72F3E">
      <w:rPr>
        <w:lang w:val="ru-RU"/>
      </w:rPr>
      <w:instrText xml:space="preserve"> SECTIONPAGES  \* MERGEFORMAT </w:instrText>
    </w:r>
    <w:r w:rsidRPr="00E72F3E">
      <w:rPr>
        <w:lang w:val="ru-RU"/>
      </w:rPr>
      <w:fldChar w:fldCharType="separate"/>
    </w:r>
    <w:r>
      <w:rPr>
        <w:lang w:val="ru-RU"/>
      </w:rPr>
      <w:t>1</w:t>
    </w:r>
    <w:r w:rsidRPr="00E72F3E">
      <w:rPr>
        <w:lang w:val="ru-RU"/>
      </w:rPr>
      <w:fldChar w:fldCharType="end"/>
    </w:r>
    <w:r w:rsidRPr="00E72F3E">
      <w:rPr>
        <w:lang w:val="ru-RU"/>
      </w:rPr>
      <w:t xml:space="preserve">        </w:t>
    </w:r>
    <w:r w:rsidRPr="00E72F3E">
      <w:rPr>
        <w:lang w:val="ru-RU"/>
      </w:rPr>
      <w:fldChar w:fldCharType="begin"/>
    </w:r>
    <w:r w:rsidRPr="00E72F3E">
      <w:rPr>
        <w:lang w:val="ru-RU"/>
      </w:rPr>
      <w:instrText xml:space="preserve"> PAGE </w:instrText>
    </w:r>
    <w:r w:rsidRPr="00E72F3E">
      <w:rPr>
        <w:lang w:val="ru-RU"/>
      </w:rPr>
      <w:fldChar w:fldCharType="separate"/>
    </w:r>
    <w:r>
      <w:rPr>
        <w:lang w:val="ru-RU"/>
      </w:rPr>
      <w:t>1</w:t>
    </w:r>
    <w:r w:rsidRPr="00E72F3E">
      <w:rPr>
        <w:lang w:val="ru-RU"/>
      </w:rPr>
      <w:fldChar w:fldCharType="end"/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3091" style="position:absolute;flip:y;z-index:524" from="755.35pt,.4pt" to="755.35pt,37.9pt" o:allowincell="f">
          <w10:anchorlock/>
        </v:line>
      </w:pict>
    </w:r>
    <w:r>
      <w:rPr>
        <w:lang w:val="ru-RU"/>
      </w:rPr>
      <w:pict>
        <v:line id="_x0000_s3077" style="position:absolute;z-index:510" from="293.35pt,-12.1pt" to="293.35pt,62.4pt" o:allowincell="f">
          <w10:anchorlock/>
        </v:line>
      </w:pict>
    </w:r>
    <w:r>
      <w:rPr>
        <w:lang w:val="ru-RU"/>
      </w:rPr>
      <w:pict>
        <v:line id="_x0000_s3086" style="position:absolute;z-index:519" from="372.85pt,.4pt" to="372.85pt,48.4pt" o:allowincell="f">
          <w10:anchorlock/>
        </v:line>
      </w:pict>
    </w:r>
    <w:r>
      <w:rPr>
        <w:lang w:val="ru-RU"/>
      </w:rPr>
      <w:pict>
        <v:line id="_x0000_s3079" style="position:absolute;z-index:512" from="167.85pt,.4pt" to="167.85pt,62.4pt" o:allowincell="f">
          <w10:anchorlock/>
        </v:line>
      </w:pict>
    </w:r>
    <w:r>
      <w:rPr>
        <w:lang w:val="ru-RU"/>
      </w:rPr>
      <w:pict>
        <v:line id="_x0000_s3078" style="position:absolute;z-index:511" from="227.35pt,.4pt" to="227.35pt,62.4pt" o:allowincell="f">
          <w10:anchorlock/>
        </v:line>
      </w:pict>
    </w:r>
    <w:r>
      <w:rPr>
        <w:lang w:val="ru-RU"/>
      </w:rPr>
      <w:pict>
        <v:line id="_x0000_s3076" style="position:absolute;z-index:509" from="3.35pt,.4pt" to="783.35pt,.4pt" o:allowincell="f">
          <w10:anchorlock/>
        </v:line>
      </w:pict>
    </w:r>
    <w:r w:rsidRPr="00E72F3E">
      <w:rPr>
        <w:lang w:val="ru-RU"/>
      </w:rPr>
      <w:t xml:space="preserve"> Разраб.   </w:t>
    </w:r>
    <w:proofErr w:type="gramStart"/>
    <w:r w:rsidRPr="00E72F3E">
      <w:rPr>
        <w:lang w:val="ru-RU"/>
      </w:rPr>
      <w:t>Копцов Д.С.                        BEKTOP     [25:НомСборки]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3081" style="position:absolute;flip:x;z-index:514" from="3.35pt,-.15pt" to="293.35pt,-.1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 xml:space="preserve">Проверил  Фурсов А.А                         [9:Заказ]  2345-4789                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3082" style="position:absolute;flip:x;z-index:515" from="3.35pt,-.05pt" to="293.35pt,-.0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>Нормир.   [14:Нормировал]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3083" style="position:absolute;flip:x;z-index:516" from="3.35pt,.35pt" to="783.35pt,.5pt" o:allowincell="f">
          <w10:anchorlock/>
        </v:line>
      </w:pict>
    </w:r>
    <w:r>
      <w:rPr>
        <w:lang w:val="ru-RU"/>
      </w:rPr>
      <w:pict>
        <v:line id="_x0000_s3093" style="position:absolute;z-index:526" from="623pt,11.85pt" to="783.5pt,11.85pt" o:allowincell="f">
          <w10:anchorlock/>
        </v:line>
      </w:pict>
    </w:r>
    <w:r>
      <w:rPr>
        <w:lang w:val="ru-RU"/>
      </w:rPr>
      <w:pict>
        <v:line id="_x0000_s3092" style="position:absolute;z-index:525" from="623pt,.35pt" to="623pt,24.85pt" o:allowincell="f">
          <w10:anchorlock/>
        </v:line>
      </w:pict>
    </w:r>
    <w:r>
      <w:rPr>
        <w:lang w:val="ru-RU"/>
      </w:rPr>
      <w:pict>
        <v:line id="_x0000_s3090" style="position:absolute;z-index:523" from="741.85pt,.5pt" to="741.85pt,25pt" o:allowincell="f">
          <w10:anchorlock/>
        </v:line>
      </w:pict>
    </w:r>
    <w:r>
      <w:rPr>
        <w:lang w:val="ru-RU"/>
      </w:rPr>
      <w:pict>
        <v:line id="_x0000_s3089" style="position:absolute;z-index:522" from="702.35pt,.5pt" to="702.35pt,25pt" o:allowincell="f">
          <w10:anchorlock/>
        </v:line>
      </w:pict>
    </w:r>
    <w:r>
      <w:rPr>
        <w:lang w:val="ru-RU"/>
      </w:rPr>
      <w:pict>
        <v:line id="_x0000_s3088" style="position:absolute;z-index:521" from="662.35pt,.5pt" to="662.35pt,25pt" o:allowincell="f">
          <w10:anchorlock/>
        </v:line>
      </w:pict>
    </w:r>
    <w:r>
      <w:rPr>
        <w:lang w:val="ru-RU"/>
      </w:rPr>
      <w:pict>
        <v:line id="_x0000_s3080" style="position:absolute;z-index:513" from="62.35pt,-37pt" to="62.35pt,25pt" o:allowincell="f">
          <w10:anchorlock/>
        </v:line>
      </w:pict>
    </w:r>
    <w:r>
      <w:rPr>
        <w:lang w:val="ru-RU"/>
      </w:rPr>
      <w:pict>
        <v:line id="_x0000_s3084" style="position:absolute;flip:x;z-index:517" from="3.35pt,13pt" to="293.35pt,13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>Утвердил  [14:Утвердил]                                                                      Цех   УЧ    РМ    Опер.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3085" style="position:absolute;z-index:518" from="3.35pt,12.55pt" to="783.35pt,12.5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>Н.контр.  [14:</w:t>
    </w:r>
    <w:proofErr w:type="gramEnd"/>
    <w:r w:rsidRPr="00E72F3E">
      <w:rPr>
        <w:lang w:val="ru-RU"/>
      </w:rPr>
      <w:t>НКонтроль]                                Шестерня                               [3:ОперЦех]   [3:ОперУчасток]   [3:</w:t>
    </w:r>
    <w:proofErr w:type="gramStart"/>
    <w:r w:rsidRPr="00E72F3E">
      <w:rPr>
        <w:lang w:val="ru-RU"/>
      </w:rPr>
      <w:t xml:space="preserve">ОперРМ]  </w:t>
    </w:r>
    <w:r>
      <w:rPr>
        <w:lang w:val="ru-RU"/>
      </w:rPr>
      <w:t>025</w:t>
    </w:r>
    <w:proofErr w:type="gramEnd"/>
  </w:p>
</w:hdr>
</file>

<file path=word/header1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rect id="_x0000_s3310" style="position:absolute;margin-left:38.85pt;margin-top:182.55pt;width:760.5pt;height:362.7pt;z-index:63;mso-position-horizontal-relative:page;mso-position-vertical-relative:page" stroked="f">
          <w10:wrap anchorx="page" anchory="page"/>
          <w10:anchorlock/>
        </v:rect>
      </w:pict>
    </w:r>
    <w:r>
      <w:rPr>
        <w:lang w:val="ru-RU"/>
      </w:rPr>
      <w:pict>
        <v:rect id="_x0000_s3268" style="position:absolute;margin-left:3.35pt;margin-top:.75pt;width:780pt;height:544.15pt;z-index:-65" o:allowincell="f">
          <w10:anchorlock/>
        </v:rect>
      </w:pict>
    </w:r>
    <w:r>
      <w:rPr>
        <w:lang w:val="ru-RU"/>
      </w:rPr>
      <w:pict>
        <v:line id="_x0000_s3309" style="position:absolute;z-index:650" from="3.5pt,531pt" to="783.5pt,531pt" o:allowincell="f">
          <w10:anchorlock/>
        </v:line>
      </w:pict>
    </w:r>
    <w:r w:rsidRPr="00E72F3E">
      <w:rPr>
        <w:lang w:val="ru-RU"/>
      </w:rPr>
      <w:t xml:space="preserve">                                                                                    ГОСТ 3.1105-84    Форма 7   САПР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3281" style="position:absolute;z-index:622" from="677.6pt,.7pt" to="677.6pt,62.7pt" o:allowincell="f">
          <w10:anchorlock/>
        </v:line>
      </w:pict>
    </w:r>
    <w:r>
      <w:rPr>
        <w:lang w:val="ru-RU"/>
      </w:rPr>
      <w:pict>
        <v:line id="_x0000_s3280" style="position:absolute;z-index:621" from="604.85pt,.7pt" to="604.85pt,50.2pt" o:allowincell="f">
          <w10:anchorlock/>
        </v:line>
      </w:pict>
    </w:r>
    <w:r>
      <w:rPr>
        <w:lang w:val="ru-RU"/>
      </w:rPr>
      <w:pict>
        <v:line id="_x0000_s3279" style="position:absolute;z-index:620" from="578.6pt,.7pt" to="578.6pt,50.2pt" o:allowincell="f">
          <w10:anchorlock/>
        </v:line>
      </w:pict>
    </w:r>
    <w:r>
      <w:rPr>
        <w:lang w:val="ru-RU"/>
      </w:rPr>
      <w:pict>
        <v:line id="_x0000_s3278" style="position:absolute;z-index:619" from="552.35pt,.7pt" to="552.35pt,50.2pt" o:allowincell="f">
          <w10:anchorlock/>
        </v:line>
      </w:pict>
    </w:r>
    <w:r>
      <w:rPr>
        <w:lang w:val="ru-RU"/>
      </w:rPr>
      <w:pict>
        <v:line id="_x0000_s3273" style="position:absolute;z-index:614" from="552.35pt,.7pt" to="783.35pt,.7pt" o:allowincell="f">
          <w10:anchorlock/>
        </v:line>
      </w:pict>
    </w:r>
    <w:r>
      <w:rPr>
        <w:lang w:val="ru-RU"/>
      </w:rPr>
      <w:pict>
        <v:line id="_x0000_s3289" style="position:absolute;z-index:630" from="103.1pt,12.7pt" to="103.1pt,50.2pt" o:allowincell="f">
          <w10:anchorlock/>
        </v:line>
      </w:pic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3290" style="position:absolute;z-index:631" from="49.85pt,.25pt" to="49.85pt,37.75pt" o:allowincell="f">
          <w10:anchorlock/>
        </v:line>
      </w:pict>
    </w:r>
    <w:r>
      <w:rPr>
        <w:lang w:val="ru-RU"/>
      </w:rPr>
      <w:pict>
        <v:line id="_x0000_s3282" style="position:absolute;z-index:623" from="736.85pt,-11.75pt" to="736.85pt,50.25pt" o:allowincell="f">
          <w10:anchorlock/>
        </v:line>
      </w:pict>
    </w:r>
    <w:r>
      <w:rPr>
        <w:lang w:val="ru-RU"/>
      </w:rPr>
      <w:pict>
        <v:line id="_x0000_s3288" style="position:absolute;z-index:629" from="155.6pt,.25pt" to="155.6pt,37.75pt" o:allowincell="f">
          <w10:anchorlock/>
        </v:line>
      </w:pict>
    </w:r>
    <w:r>
      <w:rPr>
        <w:lang w:val="ru-RU"/>
      </w:rPr>
      <w:pict>
        <v:line id="_x0000_s3287" style="position:absolute;z-index:628" from="195.35pt,.25pt" to="195.35pt,37.75pt" o:allowincell="f">
          <w10:anchorlock/>
        </v:line>
      </w:pict>
    </w:r>
    <w:r>
      <w:rPr>
        <w:lang w:val="ru-RU"/>
      </w:rPr>
      <w:pict>
        <v:line id="_x0000_s3283" style="position:absolute;flip:x;z-index:624" from="3.35pt,.25pt" to="195.35pt,.25pt" o:allowincell="f">
          <w10:anchorlock/>
        </v:line>
      </w:pict>
    </w:r>
    <w:r>
      <w:rPr>
        <w:lang w:val="ru-RU"/>
      </w:rPr>
      <w:pict>
        <v:line id="_x0000_s3277" style="position:absolute;z-index:618" from="512.6pt,12.95pt" to="512.6pt,37.7pt" o:allowincell="f">
          <w10:anchorlock/>
        </v:line>
      </w:pict>
    </w:r>
    <w:r w:rsidRPr="00E72F3E">
      <w:rPr>
        <w:lang w:val="ru-RU"/>
      </w:rPr>
      <w:t xml:space="preserve"> Дубл.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3284" style="position:absolute;flip:x;z-index:625" from="3.35pt,.45pt" to="195.35pt,.45pt" o:allowincell="f">
          <w10:anchorlock/>
        </v:line>
      </w:pict>
    </w:r>
    <w:r>
      <w:rPr>
        <w:lang w:val="ru-RU"/>
      </w:rPr>
      <w:pict>
        <v:line id="_x0000_s3272" style="position:absolute;z-index:613" from="552.35pt,-12.25pt" to="783.35pt,-12.25pt" o:allowincell="f">
          <w10:anchorlock/>
        </v:line>
      </w:pict>
    </w:r>
    <w:r>
      <w:rPr>
        <w:lang w:val="ru-RU"/>
      </w:rPr>
      <w:pict>
        <v:line id="_x0000_s3276" style="position:absolute;z-index:617" from="459.35pt,.45pt" to="459.35pt,25.2pt" o:allowincell="f">
          <w10:anchorlock/>
        </v:line>
      </w:pict>
    </w:r>
    <w:r>
      <w:rPr>
        <w:lang w:val="ru-RU"/>
      </w:rPr>
      <w:pict>
        <v:line id="_x0000_s3275" style="position:absolute;z-index:616" from="400.1pt,.45pt" to="400.1pt,25.2pt" o:allowincell="f">
          <w10:anchorlock/>
        </v:line>
      </w:pict>
    </w:r>
    <w:r>
      <w:rPr>
        <w:lang w:val="ru-RU"/>
      </w:rPr>
      <w:pict>
        <v:line id="_x0000_s3274" style="position:absolute;z-index:615" from="373.85pt,.45pt" to="373.85pt,25.2pt" o:allowincell="f">
          <w10:anchorlock/>
        </v:line>
      </w:pict>
    </w:r>
    <w:r>
      <w:rPr>
        <w:lang w:val="ru-RU"/>
      </w:rPr>
      <w:pict>
        <v:line id="_x0000_s3269" style="position:absolute;z-index:610" from="347.6pt,.45pt" to="347.6pt,25.2pt" o:allowincell="f">
          <w10:anchorlock/>
        </v:line>
      </w:pict>
    </w:r>
    <w:r>
      <w:rPr>
        <w:lang w:val="ru-RU"/>
      </w:rPr>
      <w:pict>
        <v:line id="_x0000_s3271" style="position:absolute;z-index:612" from="347.6pt,12.5pt" to="783.35pt,12.5pt" o:allowincell="f">
          <w10:anchorlock/>
        </v:line>
      </w:pict>
    </w:r>
    <w:r w:rsidRPr="00E72F3E">
      <w:rPr>
        <w:lang w:val="ru-RU"/>
      </w:rPr>
      <w:t xml:space="preserve"> Взам.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3285" style="position:absolute;flip:x;z-index:626" from="3.35pt,.05pt" to="195.35pt,.05pt" o:allowincell="f">
          <w10:anchorlock/>
        </v:line>
      </w:pict>
    </w:r>
    <w:r>
      <w:rPr>
        <w:lang w:val="ru-RU"/>
      </w:rPr>
      <w:pict>
        <v:line id="_x0000_s3270" style="position:absolute;z-index:611" from="347.6pt,-12pt" to="783.35pt,-12pt" o:allowincell="f">
          <w10:anchorlock/>
        </v:line>
      </w:pict>
    </w:r>
    <w:r w:rsidRPr="00E72F3E">
      <w:rPr>
        <w:lang w:val="ru-RU"/>
      </w:rPr>
      <w:t xml:space="preserve"> Подл.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3286" style="position:absolute;z-index:627" from="3.35pt,.35pt" to="783.35pt,.35pt" o:allowincell="f">
          <w10:anchorlock/>
        </v:line>
      </w:pict>
    </w:r>
    <w:r>
      <w:rPr>
        <w:lang w:val="ru-RU"/>
      </w:rPr>
      <w:pict>
        <v:line id="_x0000_s3302" style="position:absolute;flip:y;z-index:643" from="537.85pt,12.85pt" to="537.85pt,74.3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 xml:space="preserve">ТехноПро                                     [25:Изделие] |                               </w:t>
    </w:r>
    <w:r w:rsidRPr="00E72F3E">
      <w:rPr>
        <w:lang w:val="ru-RU"/>
      </w:rPr>
      <w:fldChar w:fldCharType="begin"/>
    </w:r>
    <w:r w:rsidRPr="00E72F3E">
      <w:rPr>
        <w:lang w:val="ru-RU"/>
      </w:rPr>
      <w:instrText xml:space="preserve"> SECTIONPAGES  \* MERGEFORMAT </w:instrText>
    </w:r>
    <w:r w:rsidRPr="00E72F3E">
      <w:rPr>
        <w:lang w:val="ru-RU"/>
      </w:rPr>
      <w:fldChar w:fldCharType="separate"/>
    </w:r>
    <w:r>
      <w:rPr>
        <w:lang w:val="ru-RU"/>
      </w:rPr>
      <w:t>1</w:t>
    </w:r>
    <w:r w:rsidRPr="00E72F3E">
      <w:rPr>
        <w:lang w:val="ru-RU"/>
      </w:rPr>
      <w:fldChar w:fldCharType="end"/>
    </w:r>
    <w:r w:rsidRPr="00E72F3E">
      <w:rPr>
        <w:lang w:val="ru-RU"/>
      </w:rPr>
      <w:t xml:space="preserve">        </w:t>
    </w:r>
    <w:r w:rsidRPr="00E72F3E">
      <w:rPr>
        <w:lang w:val="ru-RU"/>
      </w:rPr>
      <w:fldChar w:fldCharType="begin"/>
    </w:r>
    <w:r w:rsidRPr="00E72F3E">
      <w:rPr>
        <w:lang w:val="ru-RU"/>
      </w:rPr>
      <w:instrText xml:space="preserve"> PAGE </w:instrText>
    </w:r>
    <w:r w:rsidRPr="00E72F3E">
      <w:rPr>
        <w:lang w:val="ru-RU"/>
      </w:rPr>
      <w:fldChar w:fldCharType="separate"/>
    </w:r>
    <w:r w:rsidRPr="00E72F3E">
      <w:rPr>
        <w:lang w:val="ru-RU"/>
      </w:rPr>
      <w:t>2</w:t>
    </w:r>
    <w:r w:rsidRPr="00E72F3E">
      <w:rPr>
        <w:lang w:val="ru-RU"/>
      </w:rPr>
      <w:fldChar w:fldCharType="end"/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3306" style="position:absolute;flip:y;z-index:647" from="755.35pt,.4pt" to="755.35pt,37.9pt" o:allowincell="f">
          <w10:anchorlock/>
        </v:line>
      </w:pict>
    </w:r>
    <w:r>
      <w:rPr>
        <w:lang w:val="ru-RU"/>
      </w:rPr>
      <w:pict>
        <v:line id="_x0000_s3292" style="position:absolute;z-index:633" from="293.35pt,-12.1pt" to="293.35pt,62.4pt" o:allowincell="f">
          <w10:anchorlock/>
        </v:line>
      </w:pict>
    </w:r>
    <w:r>
      <w:rPr>
        <w:lang w:val="ru-RU"/>
      </w:rPr>
      <w:pict>
        <v:line id="_x0000_s3301" style="position:absolute;z-index:642" from="372.85pt,.4pt" to="372.85pt,48.4pt" o:allowincell="f">
          <w10:anchorlock/>
        </v:line>
      </w:pict>
    </w:r>
    <w:r>
      <w:rPr>
        <w:lang w:val="ru-RU"/>
      </w:rPr>
      <w:pict>
        <v:line id="_x0000_s3294" style="position:absolute;z-index:635" from="167.85pt,.4pt" to="167.85pt,62.4pt" o:allowincell="f">
          <w10:anchorlock/>
        </v:line>
      </w:pict>
    </w:r>
    <w:r>
      <w:rPr>
        <w:lang w:val="ru-RU"/>
      </w:rPr>
      <w:pict>
        <v:line id="_x0000_s3293" style="position:absolute;z-index:634" from="227.35pt,.4pt" to="227.35pt,62.4pt" o:allowincell="f">
          <w10:anchorlock/>
        </v:line>
      </w:pict>
    </w:r>
    <w:r>
      <w:rPr>
        <w:lang w:val="ru-RU"/>
      </w:rPr>
      <w:pict>
        <v:line id="_x0000_s3291" style="position:absolute;z-index:632" from="3.35pt,.4pt" to="783.35pt,.4pt" o:allowincell="f">
          <w10:anchorlock/>
        </v:line>
      </w:pict>
    </w:r>
    <w:r w:rsidRPr="00E72F3E">
      <w:rPr>
        <w:lang w:val="ru-RU"/>
      </w:rPr>
      <w:t xml:space="preserve"> Разраб.   </w:t>
    </w:r>
    <w:proofErr w:type="gramStart"/>
    <w:r w:rsidRPr="00E72F3E">
      <w:rPr>
        <w:lang w:val="ru-RU"/>
      </w:rPr>
      <w:t>Копцов Д.С.                        BEKTOP     [25:НомСборки]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3296" style="position:absolute;flip:x;z-index:637" from="3.35pt,-.15pt" to="293.35pt,-.1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 xml:space="preserve">Проверил  Фурсов А.А                         [9:Заказ]  2345-4789                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3297" style="position:absolute;flip:x;z-index:638" from="3.35pt,-.05pt" to="293.35pt,-.0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>Нормир.   [14:Нормировал]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3298" style="position:absolute;flip:x;z-index:639" from="3.35pt,.35pt" to="783.35pt,.5pt" o:allowincell="f">
          <w10:anchorlock/>
        </v:line>
      </w:pict>
    </w:r>
    <w:r>
      <w:rPr>
        <w:lang w:val="ru-RU"/>
      </w:rPr>
      <w:pict>
        <v:line id="_x0000_s3308" style="position:absolute;z-index:649" from="623pt,11.85pt" to="783.5pt,11.85pt" o:allowincell="f">
          <w10:anchorlock/>
        </v:line>
      </w:pict>
    </w:r>
    <w:r>
      <w:rPr>
        <w:lang w:val="ru-RU"/>
      </w:rPr>
      <w:pict>
        <v:line id="_x0000_s3307" style="position:absolute;z-index:648" from="623pt,.35pt" to="623pt,24.85pt" o:allowincell="f">
          <w10:anchorlock/>
        </v:line>
      </w:pict>
    </w:r>
    <w:r>
      <w:rPr>
        <w:lang w:val="ru-RU"/>
      </w:rPr>
      <w:pict>
        <v:line id="_x0000_s3305" style="position:absolute;z-index:646" from="741.85pt,.5pt" to="741.85pt,25pt" o:allowincell="f">
          <w10:anchorlock/>
        </v:line>
      </w:pict>
    </w:r>
    <w:r>
      <w:rPr>
        <w:lang w:val="ru-RU"/>
      </w:rPr>
      <w:pict>
        <v:line id="_x0000_s3304" style="position:absolute;z-index:645" from="702.35pt,.5pt" to="702.35pt,25pt" o:allowincell="f">
          <w10:anchorlock/>
        </v:line>
      </w:pict>
    </w:r>
    <w:r>
      <w:rPr>
        <w:lang w:val="ru-RU"/>
      </w:rPr>
      <w:pict>
        <v:line id="_x0000_s3303" style="position:absolute;z-index:644" from="662.35pt,.5pt" to="662.35pt,25pt" o:allowincell="f">
          <w10:anchorlock/>
        </v:line>
      </w:pict>
    </w:r>
    <w:r>
      <w:rPr>
        <w:lang w:val="ru-RU"/>
      </w:rPr>
      <w:pict>
        <v:line id="_x0000_s3295" style="position:absolute;z-index:636" from="62.35pt,-37pt" to="62.35pt,25pt" o:allowincell="f">
          <w10:anchorlock/>
        </v:line>
      </w:pict>
    </w:r>
    <w:r>
      <w:rPr>
        <w:lang w:val="ru-RU"/>
      </w:rPr>
      <w:pict>
        <v:line id="_x0000_s3299" style="position:absolute;flip:x;z-index:640" from="3.35pt,13pt" to="293.35pt,13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>Утвердил  [14:Утвердил]                                                                      Цех   УЧ    РМ    Опер.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3300" style="position:absolute;z-index:641" from="3.35pt,12.55pt" to="783.35pt,12.5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 xml:space="preserve">Н.контр.  [14:НКонтроль]                                Шестерня                               </w:t>
    </w:r>
    <w:r>
      <w:rPr>
        <w:lang w:val="ru-RU"/>
      </w:rPr>
      <w:t xml:space="preserve">   </w:t>
    </w:r>
    <w:r w:rsidRPr="00E72F3E">
      <w:rPr>
        <w:lang w:val="ru-RU"/>
      </w:rPr>
      <w:t xml:space="preserve">   </w:t>
    </w:r>
    <w:r>
      <w:rPr>
        <w:lang w:val="ru-RU"/>
      </w:rPr>
      <w:t xml:space="preserve">   </w:t>
    </w:r>
    <w:r w:rsidRPr="00E72F3E">
      <w:rPr>
        <w:lang w:val="ru-RU"/>
      </w:rPr>
      <w:t xml:space="preserve">   </w:t>
    </w:r>
    <w:r>
      <w:rPr>
        <w:lang w:val="ru-RU"/>
      </w:rPr>
      <w:t xml:space="preserve">   </w:t>
    </w:r>
    <w:r w:rsidRPr="00E72F3E">
      <w:rPr>
        <w:lang w:val="ru-RU"/>
      </w:rPr>
      <w:t xml:space="preserve">  </w:t>
    </w:r>
    <w:r>
      <w:rPr>
        <w:lang w:val="ru-RU"/>
      </w:rPr>
      <w:t>030</w:t>
    </w:r>
    <w:proofErr w:type="gramEnd"/>
  </w:p>
</w:hdr>
</file>

<file path=word/header1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rect id="_x0000_s3267" style="position:absolute;margin-left:38.85pt;margin-top:180.9pt;width:759.6pt;height:365.4pt;z-index:64;mso-position-horizontal-relative:page;mso-position-vertical-relative:page" o:allowincell="f" filled="f" stroked="f" strokecolor="#930">
          <w10:wrap anchorx="page" anchory="page"/>
          <w10:anchorlock/>
        </v:rect>
      </w:pict>
    </w:r>
    <w:r>
      <w:rPr>
        <w:lang w:val="ru-RU"/>
      </w:rPr>
      <w:pict>
        <v:rect id="_x0000_s3225" style="position:absolute;margin-left:3.35pt;margin-top:.75pt;width:780pt;height:544.15pt;z-index:-66" o:allowincell="f">
          <w10:anchorlock/>
        </v:rect>
      </w:pict>
    </w:r>
    <w:r>
      <w:rPr>
        <w:lang w:val="ru-RU"/>
      </w:rPr>
      <w:pict>
        <v:line id="_x0000_s3266" style="position:absolute;z-index:609" from="3.5pt,531pt" to="783.5pt,531pt" o:allowincell="f">
          <w10:anchorlock/>
        </v:line>
      </w:pict>
    </w:r>
    <w:r w:rsidRPr="00E72F3E">
      <w:rPr>
        <w:lang w:val="ru-RU"/>
      </w:rPr>
      <w:t xml:space="preserve">                                                                                    ГОСТ 3.1105-84    Форма 7   САПР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3238" style="position:absolute;z-index:581" from="677.6pt,.7pt" to="677.6pt,62.7pt" o:allowincell="f">
          <w10:anchorlock/>
        </v:line>
      </w:pict>
    </w:r>
    <w:r>
      <w:rPr>
        <w:lang w:val="ru-RU"/>
      </w:rPr>
      <w:pict>
        <v:line id="_x0000_s3237" style="position:absolute;z-index:580" from="604.85pt,.7pt" to="604.85pt,50.2pt" o:allowincell="f">
          <w10:anchorlock/>
        </v:line>
      </w:pict>
    </w:r>
    <w:r>
      <w:rPr>
        <w:lang w:val="ru-RU"/>
      </w:rPr>
      <w:pict>
        <v:line id="_x0000_s3236" style="position:absolute;z-index:579" from="578.6pt,.7pt" to="578.6pt,50.2pt" o:allowincell="f">
          <w10:anchorlock/>
        </v:line>
      </w:pict>
    </w:r>
    <w:r>
      <w:rPr>
        <w:lang w:val="ru-RU"/>
      </w:rPr>
      <w:pict>
        <v:line id="_x0000_s3235" style="position:absolute;z-index:578" from="552.35pt,.7pt" to="552.35pt,50.2pt" o:allowincell="f">
          <w10:anchorlock/>
        </v:line>
      </w:pict>
    </w:r>
    <w:r>
      <w:rPr>
        <w:lang w:val="ru-RU"/>
      </w:rPr>
      <w:pict>
        <v:line id="_x0000_s3230" style="position:absolute;z-index:573" from="552.35pt,.7pt" to="783.35pt,.7pt" o:allowincell="f">
          <w10:anchorlock/>
        </v:line>
      </w:pict>
    </w:r>
    <w:r>
      <w:rPr>
        <w:lang w:val="ru-RU"/>
      </w:rPr>
      <w:pict>
        <v:line id="_x0000_s3246" style="position:absolute;z-index:589" from="103.1pt,12.7pt" to="103.1pt,50.2pt" o:allowincell="f">
          <w10:anchorlock/>
        </v:line>
      </w:pic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3247" style="position:absolute;z-index:590" from="49.85pt,.25pt" to="49.85pt,37.75pt" o:allowincell="f">
          <w10:anchorlock/>
        </v:line>
      </w:pict>
    </w:r>
    <w:r>
      <w:rPr>
        <w:lang w:val="ru-RU"/>
      </w:rPr>
      <w:pict>
        <v:line id="_x0000_s3239" style="position:absolute;z-index:582" from="736.85pt,-11.75pt" to="736.85pt,50.25pt" o:allowincell="f">
          <w10:anchorlock/>
        </v:line>
      </w:pict>
    </w:r>
    <w:r>
      <w:rPr>
        <w:lang w:val="ru-RU"/>
      </w:rPr>
      <w:pict>
        <v:line id="_x0000_s3245" style="position:absolute;z-index:588" from="155.6pt,.25pt" to="155.6pt,37.75pt" o:allowincell="f">
          <w10:anchorlock/>
        </v:line>
      </w:pict>
    </w:r>
    <w:r>
      <w:rPr>
        <w:lang w:val="ru-RU"/>
      </w:rPr>
      <w:pict>
        <v:line id="_x0000_s3244" style="position:absolute;z-index:587" from="195.35pt,.25pt" to="195.35pt,37.75pt" o:allowincell="f">
          <w10:anchorlock/>
        </v:line>
      </w:pict>
    </w:r>
    <w:r>
      <w:rPr>
        <w:lang w:val="ru-RU"/>
      </w:rPr>
      <w:pict>
        <v:line id="_x0000_s3240" style="position:absolute;flip:x;z-index:583" from="3.35pt,.25pt" to="195.35pt,.25pt" o:allowincell="f">
          <w10:anchorlock/>
        </v:line>
      </w:pict>
    </w:r>
    <w:r>
      <w:rPr>
        <w:lang w:val="ru-RU"/>
      </w:rPr>
      <w:pict>
        <v:line id="_x0000_s3234" style="position:absolute;z-index:577" from="512.6pt,12.95pt" to="512.6pt,37.7pt" o:allowincell="f">
          <w10:anchorlock/>
        </v:line>
      </w:pict>
    </w:r>
    <w:r w:rsidRPr="00E72F3E">
      <w:rPr>
        <w:lang w:val="ru-RU"/>
      </w:rPr>
      <w:t xml:space="preserve"> Дубл.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3241" style="position:absolute;flip:x;z-index:584" from="3.35pt,.45pt" to="195.35pt,.45pt" o:allowincell="f">
          <w10:anchorlock/>
        </v:line>
      </w:pict>
    </w:r>
    <w:r>
      <w:rPr>
        <w:lang w:val="ru-RU"/>
      </w:rPr>
      <w:pict>
        <v:line id="_x0000_s3229" style="position:absolute;z-index:572" from="552.35pt,-12.25pt" to="783.35pt,-12.25pt" o:allowincell="f">
          <w10:anchorlock/>
        </v:line>
      </w:pict>
    </w:r>
    <w:r>
      <w:rPr>
        <w:lang w:val="ru-RU"/>
      </w:rPr>
      <w:pict>
        <v:line id="_x0000_s3233" style="position:absolute;z-index:576" from="459.35pt,.45pt" to="459.35pt,25.2pt" o:allowincell="f">
          <w10:anchorlock/>
        </v:line>
      </w:pict>
    </w:r>
    <w:r>
      <w:rPr>
        <w:lang w:val="ru-RU"/>
      </w:rPr>
      <w:pict>
        <v:line id="_x0000_s3232" style="position:absolute;z-index:575" from="400.1pt,.45pt" to="400.1pt,25.2pt" o:allowincell="f">
          <w10:anchorlock/>
        </v:line>
      </w:pict>
    </w:r>
    <w:r>
      <w:rPr>
        <w:lang w:val="ru-RU"/>
      </w:rPr>
      <w:pict>
        <v:line id="_x0000_s3231" style="position:absolute;z-index:574" from="373.85pt,.45pt" to="373.85pt,25.2pt" o:allowincell="f">
          <w10:anchorlock/>
        </v:line>
      </w:pict>
    </w:r>
    <w:r>
      <w:rPr>
        <w:lang w:val="ru-RU"/>
      </w:rPr>
      <w:pict>
        <v:line id="_x0000_s3226" style="position:absolute;z-index:569" from="347.6pt,.45pt" to="347.6pt,25.2pt" o:allowincell="f">
          <w10:anchorlock/>
        </v:line>
      </w:pict>
    </w:r>
    <w:r>
      <w:rPr>
        <w:lang w:val="ru-RU"/>
      </w:rPr>
      <w:pict>
        <v:line id="_x0000_s3228" style="position:absolute;z-index:571" from="347.6pt,12.5pt" to="783.35pt,12.5pt" o:allowincell="f">
          <w10:anchorlock/>
        </v:line>
      </w:pict>
    </w:r>
    <w:r w:rsidRPr="00E72F3E">
      <w:rPr>
        <w:lang w:val="ru-RU"/>
      </w:rPr>
      <w:t xml:space="preserve"> Взам.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3242" style="position:absolute;flip:x;z-index:585" from="3.35pt,.05pt" to="195.35pt,.05pt" o:allowincell="f">
          <w10:anchorlock/>
        </v:line>
      </w:pict>
    </w:r>
    <w:r>
      <w:rPr>
        <w:lang w:val="ru-RU"/>
      </w:rPr>
      <w:pict>
        <v:line id="_x0000_s3227" style="position:absolute;z-index:570" from="347.6pt,-12pt" to="783.35pt,-12pt" o:allowincell="f">
          <w10:anchorlock/>
        </v:line>
      </w:pict>
    </w:r>
    <w:r w:rsidRPr="00E72F3E">
      <w:rPr>
        <w:lang w:val="ru-RU"/>
      </w:rPr>
      <w:t xml:space="preserve"> Подл.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3243" style="position:absolute;z-index:586" from="3.35pt,.35pt" to="783.35pt,.35pt" o:allowincell="f">
          <w10:anchorlock/>
        </v:line>
      </w:pict>
    </w:r>
    <w:r>
      <w:rPr>
        <w:lang w:val="ru-RU"/>
      </w:rPr>
      <w:pict>
        <v:line id="_x0000_s3259" style="position:absolute;flip:y;z-index:602" from="537.85pt,12.85pt" to="537.85pt,74.3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 xml:space="preserve">ТехноПро                                     [25:Изделие] |                               </w:t>
    </w:r>
    <w:r w:rsidRPr="00E72F3E">
      <w:rPr>
        <w:lang w:val="ru-RU"/>
      </w:rPr>
      <w:fldChar w:fldCharType="begin"/>
    </w:r>
    <w:r w:rsidRPr="00E72F3E">
      <w:rPr>
        <w:lang w:val="ru-RU"/>
      </w:rPr>
      <w:instrText xml:space="preserve"> SECTIONPAGES  \* MERGEFORMAT </w:instrText>
    </w:r>
    <w:r w:rsidRPr="00E72F3E">
      <w:rPr>
        <w:lang w:val="ru-RU"/>
      </w:rPr>
      <w:fldChar w:fldCharType="separate"/>
    </w:r>
    <w:r>
      <w:rPr>
        <w:lang w:val="ru-RU"/>
      </w:rPr>
      <w:t>1</w:t>
    </w:r>
    <w:r w:rsidRPr="00E72F3E">
      <w:rPr>
        <w:lang w:val="ru-RU"/>
      </w:rPr>
      <w:fldChar w:fldCharType="end"/>
    </w:r>
    <w:r w:rsidRPr="00E72F3E">
      <w:rPr>
        <w:lang w:val="ru-RU"/>
      </w:rPr>
      <w:t xml:space="preserve">        </w:t>
    </w:r>
    <w:r w:rsidRPr="00E72F3E">
      <w:rPr>
        <w:lang w:val="ru-RU"/>
      </w:rPr>
      <w:fldChar w:fldCharType="begin"/>
    </w:r>
    <w:r w:rsidRPr="00E72F3E">
      <w:rPr>
        <w:lang w:val="ru-RU"/>
      </w:rPr>
      <w:instrText xml:space="preserve"> PAGE </w:instrText>
    </w:r>
    <w:r w:rsidRPr="00E72F3E">
      <w:rPr>
        <w:lang w:val="ru-RU"/>
      </w:rPr>
      <w:fldChar w:fldCharType="separate"/>
    </w:r>
    <w:r>
      <w:rPr>
        <w:lang w:val="ru-RU"/>
      </w:rPr>
      <w:t>1</w:t>
    </w:r>
    <w:r w:rsidRPr="00E72F3E">
      <w:rPr>
        <w:lang w:val="ru-RU"/>
      </w:rPr>
      <w:fldChar w:fldCharType="end"/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3263" style="position:absolute;flip:y;z-index:606" from="755.35pt,.4pt" to="755.35pt,37.9pt" o:allowincell="f">
          <w10:anchorlock/>
        </v:line>
      </w:pict>
    </w:r>
    <w:r>
      <w:rPr>
        <w:lang w:val="ru-RU"/>
      </w:rPr>
      <w:pict>
        <v:line id="_x0000_s3249" style="position:absolute;z-index:592" from="293.35pt,-12.1pt" to="293.35pt,62.4pt" o:allowincell="f">
          <w10:anchorlock/>
        </v:line>
      </w:pict>
    </w:r>
    <w:r>
      <w:rPr>
        <w:lang w:val="ru-RU"/>
      </w:rPr>
      <w:pict>
        <v:line id="_x0000_s3258" style="position:absolute;z-index:601" from="372.85pt,.4pt" to="372.85pt,48.4pt" o:allowincell="f">
          <w10:anchorlock/>
        </v:line>
      </w:pict>
    </w:r>
    <w:r>
      <w:rPr>
        <w:lang w:val="ru-RU"/>
      </w:rPr>
      <w:pict>
        <v:line id="_x0000_s3251" style="position:absolute;z-index:594" from="167.85pt,.4pt" to="167.85pt,62.4pt" o:allowincell="f">
          <w10:anchorlock/>
        </v:line>
      </w:pict>
    </w:r>
    <w:r>
      <w:rPr>
        <w:lang w:val="ru-RU"/>
      </w:rPr>
      <w:pict>
        <v:line id="_x0000_s3250" style="position:absolute;z-index:593" from="227.35pt,.4pt" to="227.35pt,62.4pt" o:allowincell="f">
          <w10:anchorlock/>
        </v:line>
      </w:pict>
    </w:r>
    <w:r>
      <w:rPr>
        <w:lang w:val="ru-RU"/>
      </w:rPr>
      <w:pict>
        <v:line id="_x0000_s3248" style="position:absolute;z-index:591" from="3.35pt,.4pt" to="783.35pt,.4pt" o:allowincell="f">
          <w10:anchorlock/>
        </v:line>
      </w:pict>
    </w:r>
    <w:r w:rsidRPr="00E72F3E">
      <w:rPr>
        <w:lang w:val="ru-RU"/>
      </w:rPr>
      <w:t xml:space="preserve"> Разраб.   </w:t>
    </w:r>
    <w:proofErr w:type="gramStart"/>
    <w:r w:rsidRPr="00E72F3E">
      <w:rPr>
        <w:lang w:val="ru-RU"/>
      </w:rPr>
      <w:t xml:space="preserve">Копцов Д.С.                        </w:t>
    </w:r>
    <w:r w:rsidRPr="00E15AE2">
      <w:rPr>
        <w:rFonts w:cs="Courier New"/>
        <w:color w:val="000000"/>
        <w:sz w:val="20"/>
        <w:shd w:val="clear" w:color="auto" w:fill="FFFFFF"/>
        <w:lang w:val="ru-RU"/>
      </w:rPr>
      <w:t>СФ МАИ</w:t>
    </w:r>
    <w:r w:rsidRPr="00E72F3E">
      <w:rPr>
        <w:lang w:val="ru-RU"/>
      </w:rPr>
      <w:t xml:space="preserve"> </w:t>
    </w:r>
    <w:r>
      <w:rPr>
        <w:lang w:val="ru-RU"/>
      </w:rPr>
      <w:t xml:space="preserve">     </w:t>
    </w:r>
    <w:r w:rsidRPr="00E72F3E">
      <w:rPr>
        <w:lang w:val="ru-RU"/>
      </w:rPr>
      <w:t xml:space="preserve">    [25:НомСборки]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3253" style="position:absolute;flip:x;z-index:596" from="3.35pt,-.15pt" to="293.35pt,-.1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 xml:space="preserve">Проверил  Фурсов А.А                         [9:Заказ]  2345-4789                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3254" style="position:absolute;flip:x;z-index:597" from="3.35pt,-.05pt" to="293.35pt,-.0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>Нормир.   [14:Нормировал]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3255" style="position:absolute;flip:x;z-index:598" from="3.35pt,.35pt" to="783.35pt,.5pt" o:allowincell="f">
          <w10:anchorlock/>
        </v:line>
      </w:pict>
    </w:r>
    <w:r>
      <w:rPr>
        <w:lang w:val="ru-RU"/>
      </w:rPr>
      <w:pict>
        <v:line id="_x0000_s3265" style="position:absolute;z-index:608" from="623pt,11.85pt" to="783.5pt,11.85pt" o:allowincell="f">
          <w10:anchorlock/>
        </v:line>
      </w:pict>
    </w:r>
    <w:r>
      <w:rPr>
        <w:lang w:val="ru-RU"/>
      </w:rPr>
      <w:pict>
        <v:line id="_x0000_s3264" style="position:absolute;z-index:607" from="623pt,.35pt" to="623pt,24.85pt" o:allowincell="f">
          <w10:anchorlock/>
        </v:line>
      </w:pict>
    </w:r>
    <w:r>
      <w:rPr>
        <w:lang w:val="ru-RU"/>
      </w:rPr>
      <w:pict>
        <v:line id="_x0000_s3262" style="position:absolute;z-index:605" from="741.85pt,.5pt" to="741.85pt,25pt" o:allowincell="f">
          <w10:anchorlock/>
        </v:line>
      </w:pict>
    </w:r>
    <w:r>
      <w:rPr>
        <w:lang w:val="ru-RU"/>
      </w:rPr>
      <w:pict>
        <v:line id="_x0000_s3261" style="position:absolute;z-index:604" from="702.35pt,.5pt" to="702.35pt,25pt" o:allowincell="f">
          <w10:anchorlock/>
        </v:line>
      </w:pict>
    </w:r>
    <w:r>
      <w:rPr>
        <w:lang w:val="ru-RU"/>
      </w:rPr>
      <w:pict>
        <v:line id="_x0000_s3260" style="position:absolute;z-index:603" from="662.35pt,.5pt" to="662.35pt,25pt" o:allowincell="f">
          <w10:anchorlock/>
        </v:line>
      </w:pict>
    </w:r>
    <w:r>
      <w:rPr>
        <w:lang w:val="ru-RU"/>
      </w:rPr>
      <w:pict>
        <v:line id="_x0000_s3252" style="position:absolute;z-index:595" from="62.35pt,-37pt" to="62.35pt,25pt" o:allowincell="f">
          <w10:anchorlock/>
        </v:line>
      </w:pict>
    </w:r>
    <w:r>
      <w:rPr>
        <w:lang w:val="ru-RU"/>
      </w:rPr>
      <w:pict>
        <v:line id="_x0000_s3256" style="position:absolute;flip:x;z-index:599" from="3.35pt,13pt" to="293.35pt,13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 xml:space="preserve">Утвердил  [14:Утвердил]                                                                      </w:t>
    </w:r>
    <w:r>
      <w:rPr>
        <w:lang w:val="ru-RU"/>
      </w:rPr>
      <w:t xml:space="preserve"> </w:t>
    </w:r>
    <w:r w:rsidRPr="00E72F3E">
      <w:rPr>
        <w:lang w:val="ru-RU"/>
      </w:rPr>
      <w:t>Цех   УЧ    РМ    Опер.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3257" style="position:absolute;z-index:600" from="3.35pt,12.55pt" to="783.35pt,12.5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 xml:space="preserve">Н.контр.  [14:НКонтроль]                                Шестерня                               </w:t>
    </w:r>
    <w:r>
      <w:rPr>
        <w:lang w:val="ru-RU"/>
      </w:rPr>
      <w:t xml:space="preserve">   </w:t>
    </w:r>
    <w:r w:rsidRPr="00E72F3E">
      <w:rPr>
        <w:lang w:val="ru-RU"/>
      </w:rPr>
      <w:t xml:space="preserve">   </w:t>
    </w:r>
    <w:r>
      <w:rPr>
        <w:lang w:val="ru-RU"/>
      </w:rPr>
      <w:t xml:space="preserve">   </w:t>
    </w:r>
    <w:r w:rsidRPr="00E72F3E">
      <w:rPr>
        <w:lang w:val="ru-RU"/>
      </w:rPr>
      <w:t xml:space="preserve">   </w:t>
    </w:r>
    <w:r>
      <w:rPr>
        <w:lang w:val="ru-RU"/>
      </w:rPr>
      <w:t xml:space="preserve">   </w:t>
    </w:r>
    <w:r w:rsidRPr="00E72F3E">
      <w:rPr>
        <w:lang w:val="ru-RU"/>
      </w:rPr>
      <w:t xml:space="preserve">  </w:t>
    </w:r>
    <w:r>
      <w:rPr>
        <w:lang w:val="ru-RU"/>
      </w:rPr>
      <w:t>030</w:t>
    </w:r>
    <w:proofErr w:type="gramEnd"/>
  </w:p>
</w:hdr>
</file>

<file path=word/header1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rect id="_x0000_s3482" style="position:absolute;margin-left:38.85pt;margin-top:182.55pt;width:760.5pt;height:362.7pt;z-index:61;mso-position-horizontal-relative:page;mso-position-vertical-relative:page" stroked="f">
          <w10:wrap anchorx="page" anchory="page"/>
          <w10:anchorlock/>
        </v:rect>
      </w:pict>
    </w:r>
    <w:r>
      <w:rPr>
        <w:lang w:val="ru-RU"/>
      </w:rPr>
      <w:pict>
        <v:rect id="_x0000_s3440" style="position:absolute;margin-left:3.35pt;margin-top:.75pt;width:780pt;height:544.15pt;z-index:-63" o:allowincell="f">
          <w10:anchorlock/>
        </v:rect>
      </w:pict>
    </w:r>
    <w:r>
      <w:rPr>
        <w:lang w:val="ru-RU"/>
      </w:rPr>
      <w:pict>
        <v:line id="_x0000_s3481" style="position:absolute;z-index:732" from="3.5pt,531pt" to="783.5pt,531pt" o:allowincell="f">
          <w10:anchorlock/>
        </v:line>
      </w:pict>
    </w:r>
    <w:r w:rsidRPr="00E72F3E">
      <w:rPr>
        <w:lang w:val="ru-RU"/>
      </w:rPr>
      <w:t xml:space="preserve">                                                                                    ГОСТ 3.1105-84    Форма 7   САПР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3453" style="position:absolute;z-index:704" from="677.6pt,.7pt" to="677.6pt,62.7pt" o:allowincell="f">
          <w10:anchorlock/>
        </v:line>
      </w:pict>
    </w:r>
    <w:r>
      <w:rPr>
        <w:lang w:val="ru-RU"/>
      </w:rPr>
      <w:pict>
        <v:line id="_x0000_s3452" style="position:absolute;z-index:703" from="604.85pt,.7pt" to="604.85pt,50.2pt" o:allowincell="f">
          <w10:anchorlock/>
        </v:line>
      </w:pict>
    </w:r>
    <w:r>
      <w:rPr>
        <w:lang w:val="ru-RU"/>
      </w:rPr>
      <w:pict>
        <v:line id="_x0000_s3451" style="position:absolute;z-index:702" from="578.6pt,.7pt" to="578.6pt,50.2pt" o:allowincell="f">
          <w10:anchorlock/>
        </v:line>
      </w:pict>
    </w:r>
    <w:r>
      <w:rPr>
        <w:lang w:val="ru-RU"/>
      </w:rPr>
      <w:pict>
        <v:line id="_x0000_s3450" style="position:absolute;z-index:701" from="552.35pt,.7pt" to="552.35pt,50.2pt" o:allowincell="f">
          <w10:anchorlock/>
        </v:line>
      </w:pict>
    </w:r>
    <w:r>
      <w:rPr>
        <w:lang w:val="ru-RU"/>
      </w:rPr>
      <w:pict>
        <v:line id="_x0000_s3445" style="position:absolute;z-index:696" from="552.35pt,.7pt" to="783.35pt,.7pt" o:allowincell="f">
          <w10:anchorlock/>
        </v:line>
      </w:pict>
    </w:r>
    <w:r>
      <w:rPr>
        <w:lang w:val="ru-RU"/>
      </w:rPr>
      <w:pict>
        <v:line id="_x0000_s3461" style="position:absolute;z-index:712" from="103.1pt,12.7pt" to="103.1pt,50.2pt" o:allowincell="f">
          <w10:anchorlock/>
        </v:line>
      </w:pic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3462" style="position:absolute;z-index:713" from="49.85pt,.25pt" to="49.85pt,37.75pt" o:allowincell="f">
          <w10:anchorlock/>
        </v:line>
      </w:pict>
    </w:r>
    <w:r>
      <w:rPr>
        <w:lang w:val="ru-RU"/>
      </w:rPr>
      <w:pict>
        <v:line id="_x0000_s3454" style="position:absolute;z-index:705" from="736.85pt,-11.75pt" to="736.85pt,50.25pt" o:allowincell="f">
          <w10:anchorlock/>
        </v:line>
      </w:pict>
    </w:r>
    <w:r>
      <w:rPr>
        <w:lang w:val="ru-RU"/>
      </w:rPr>
      <w:pict>
        <v:line id="_x0000_s3460" style="position:absolute;z-index:711" from="155.6pt,.25pt" to="155.6pt,37.75pt" o:allowincell="f">
          <w10:anchorlock/>
        </v:line>
      </w:pict>
    </w:r>
    <w:r>
      <w:rPr>
        <w:lang w:val="ru-RU"/>
      </w:rPr>
      <w:pict>
        <v:line id="_x0000_s3459" style="position:absolute;z-index:710" from="195.35pt,.25pt" to="195.35pt,37.75pt" o:allowincell="f">
          <w10:anchorlock/>
        </v:line>
      </w:pict>
    </w:r>
    <w:r>
      <w:rPr>
        <w:lang w:val="ru-RU"/>
      </w:rPr>
      <w:pict>
        <v:line id="_x0000_s3455" style="position:absolute;flip:x;z-index:706" from="3.35pt,.25pt" to="195.35pt,.25pt" o:allowincell="f">
          <w10:anchorlock/>
        </v:line>
      </w:pict>
    </w:r>
    <w:r>
      <w:rPr>
        <w:lang w:val="ru-RU"/>
      </w:rPr>
      <w:pict>
        <v:line id="_x0000_s3449" style="position:absolute;z-index:700" from="512.6pt,12.95pt" to="512.6pt,37.7pt" o:allowincell="f">
          <w10:anchorlock/>
        </v:line>
      </w:pict>
    </w:r>
    <w:r w:rsidRPr="00E72F3E">
      <w:rPr>
        <w:lang w:val="ru-RU"/>
      </w:rPr>
      <w:t xml:space="preserve"> Дубл.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3456" style="position:absolute;flip:x;z-index:707" from="3.35pt,.45pt" to="195.35pt,.45pt" o:allowincell="f">
          <w10:anchorlock/>
        </v:line>
      </w:pict>
    </w:r>
    <w:r>
      <w:rPr>
        <w:lang w:val="ru-RU"/>
      </w:rPr>
      <w:pict>
        <v:line id="_x0000_s3444" style="position:absolute;z-index:695" from="552.35pt,-12.25pt" to="783.35pt,-12.25pt" o:allowincell="f">
          <w10:anchorlock/>
        </v:line>
      </w:pict>
    </w:r>
    <w:r>
      <w:rPr>
        <w:lang w:val="ru-RU"/>
      </w:rPr>
      <w:pict>
        <v:line id="_x0000_s3448" style="position:absolute;z-index:699" from="459.35pt,.45pt" to="459.35pt,25.2pt" o:allowincell="f">
          <w10:anchorlock/>
        </v:line>
      </w:pict>
    </w:r>
    <w:r>
      <w:rPr>
        <w:lang w:val="ru-RU"/>
      </w:rPr>
      <w:pict>
        <v:line id="_x0000_s3447" style="position:absolute;z-index:698" from="400.1pt,.45pt" to="400.1pt,25.2pt" o:allowincell="f">
          <w10:anchorlock/>
        </v:line>
      </w:pict>
    </w:r>
    <w:r>
      <w:rPr>
        <w:lang w:val="ru-RU"/>
      </w:rPr>
      <w:pict>
        <v:line id="_x0000_s3446" style="position:absolute;z-index:697" from="373.85pt,.45pt" to="373.85pt,25.2pt" o:allowincell="f">
          <w10:anchorlock/>
        </v:line>
      </w:pict>
    </w:r>
    <w:r>
      <w:rPr>
        <w:lang w:val="ru-RU"/>
      </w:rPr>
      <w:pict>
        <v:line id="_x0000_s3441" style="position:absolute;z-index:692" from="347.6pt,.45pt" to="347.6pt,25.2pt" o:allowincell="f">
          <w10:anchorlock/>
        </v:line>
      </w:pict>
    </w:r>
    <w:r>
      <w:rPr>
        <w:lang w:val="ru-RU"/>
      </w:rPr>
      <w:pict>
        <v:line id="_x0000_s3443" style="position:absolute;z-index:694" from="347.6pt,12.5pt" to="783.35pt,12.5pt" o:allowincell="f">
          <w10:anchorlock/>
        </v:line>
      </w:pict>
    </w:r>
    <w:r w:rsidRPr="00E72F3E">
      <w:rPr>
        <w:lang w:val="ru-RU"/>
      </w:rPr>
      <w:t xml:space="preserve"> Взам.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3457" style="position:absolute;flip:x;z-index:708" from="3.35pt,.05pt" to="195.35pt,.05pt" o:allowincell="f">
          <w10:anchorlock/>
        </v:line>
      </w:pict>
    </w:r>
    <w:r>
      <w:rPr>
        <w:lang w:val="ru-RU"/>
      </w:rPr>
      <w:pict>
        <v:line id="_x0000_s3442" style="position:absolute;z-index:693" from="347.6pt,-12pt" to="783.35pt,-12pt" o:allowincell="f">
          <w10:anchorlock/>
        </v:line>
      </w:pict>
    </w:r>
    <w:r w:rsidRPr="00E72F3E">
      <w:rPr>
        <w:lang w:val="ru-RU"/>
      </w:rPr>
      <w:t xml:space="preserve"> Подл.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3458" style="position:absolute;z-index:709" from="3.35pt,.35pt" to="783.35pt,.35pt" o:allowincell="f">
          <w10:anchorlock/>
        </v:line>
      </w:pict>
    </w:r>
    <w:r>
      <w:rPr>
        <w:lang w:val="ru-RU"/>
      </w:rPr>
      <w:pict>
        <v:line id="_x0000_s3474" style="position:absolute;flip:y;z-index:725" from="537.85pt,12.85pt" to="537.85pt,74.3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 xml:space="preserve">ТехноПро                                     [25:Изделие] |                               </w:t>
    </w:r>
    <w:r w:rsidRPr="00E72F3E">
      <w:rPr>
        <w:lang w:val="ru-RU"/>
      </w:rPr>
      <w:fldChar w:fldCharType="begin"/>
    </w:r>
    <w:r w:rsidRPr="00E72F3E">
      <w:rPr>
        <w:lang w:val="ru-RU"/>
      </w:rPr>
      <w:instrText xml:space="preserve"> SECTIONPAGES  \* MERGEFORMAT </w:instrText>
    </w:r>
    <w:r w:rsidRPr="00E72F3E">
      <w:rPr>
        <w:lang w:val="ru-RU"/>
      </w:rPr>
      <w:fldChar w:fldCharType="separate"/>
    </w:r>
    <w:r>
      <w:rPr>
        <w:lang w:val="ru-RU"/>
      </w:rPr>
      <w:t>1</w:t>
    </w:r>
    <w:r w:rsidRPr="00E72F3E">
      <w:rPr>
        <w:lang w:val="ru-RU"/>
      </w:rPr>
      <w:fldChar w:fldCharType="end"/>
    </w:r>
    <w:r w:rsidRPr="00E72F3E">
      <w:rPr>
        <w:lang w:val="ru-RU"/>
      </w:rPr>
      <w:t xml:space="preserve">        </w:t>
    </w:r>
    <w:r w:rsidRPr="00E72F3E">
      <w:rPr>
        <w:lang w:val="ru-RU"/>
      </w:rPr>
      <w:fldChar w:fldCharType="begin"/>
    </w:r>
    <w:r w:rsidRPr="00E72F3E">
      <w:rPr>
        <w:lang w:val="ru-RU"/>
      </w:rPr>
      <w:instrText xml:space="preserve"> PAGE </w:instrText>
    </w:r>
    <w:r w:rsidRPr="00E72F3E">
      <w:rPr>
        <w:lang w:val="ru-RU"/>
      </w:rPr>
      <w:fldChar w:fldCharType="separate"/>
    </w:r>
    <w:r w:rsidRPr="00E72F3E">
      <w:rPr>
        <w:lang w:val="ru-RU"/>
      </w:rPr>
      <w:t>2</w:t>
    </w:r>
    <w:r w:rsidRPr="00E72F3E">
      <w:rPr>
        <w:lang w:val="ru-RU"/>
      </w:rPr>
      <w:fldChar w:fldCharType="end"/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3478" style="position:absolute;flip:y;z-index:729" from="755.35pt,.4pt" to="755.35pt,37.9pt" o:allowincell="f">
          <w10:anchorlock/>
        </v:line>
      </w:pict>
    </w:r>
    <w:r>
      <w:rPr>
        <w:lang w:val="ru-RU"/>
      </w:rPr>
      <w:pict>
        <v:line id="_x0000_s3464" style="position:absolute;z-index:715" from="293.35pt,-12.1pt" to="293.35pt,62.4pt" o:allowincell="f">
          <w10:anchorlock/>
        </v:line>
      </w:pict>
    </w:r>
    <w:r>
      <w:rPr>
        <w:lang w:val="ru-RU"/>
      </w:rPr>
      <w:pict>
        <v:line id="_x0000_s3473" style="position:absolute;z-index:724" from="372.85pt,.4pt" to="372.85pt,48.4pt" o:allowincell="f">
          <w10:anchorlock/>
        </v:line>
      </w:pict>
    </w:r>
    <w:r>
      <w:rPr>
        <w:lang w:val="ru-RU"/>
      </w:rPr>
      <w:pict>
        <v:line id="_x0000_s3466" style="position:absolute;z-index:717" from="167.85pt,.4pt" to="167.85pt,62.4pt" o:allowincell="f">
          <w10:anchorlock/>
        </v:line>
      </w:pict>
    </w:r>
    <w:r>
      <w:rPr>
        <w:lang w:val="ru-RU"/>
      </w:rPr>
      <w:pict>
        <v:line id="_x0000_s3465" style="position:absolute;z-index:716" from="227.35pt,.4pt" to="227.35pt,62.4pt" o:allowincell="f">
          <w10:anchorlock/>
        </v:line>
      </w:pict>
    </w:r>
    <w:r>
      <w:rPr>
        <w:lang w:val="ru-RU"/>
      </w:rPr>
      <w:pict>
        <v:line id="_x0000_s3463" style="position:absolute;z-index:714" from="3.35pt,.4pt" to="783.35pt,.4pt" o:allowincell="f">
          <w10:anchorlock/>
        </v:line>
      </w:pict>
    </w:r>
    <w:r w:rsidRPr="00E72F3E">
      <w:rPr>
        <w:lang w:val="ru-RU"/>
      </w:rPr>
      <w:t xml:space="preserve"> Разраб.   </w:t>
    </w:r>
    <w:proofErr w:type="gramStart"/>
    <w:r w:rsidRPr="00E72F3E">
      <w:rPr>
        <w:lang w:val="ru-RU"/>
      </w:rPr>
      <w:t>Копцов Д.С.                        BEKTOP     [25:НомСборки]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3468" style="position:absolute;flip:x;z-index:719" from="3.35pt,-.15pt" to="293.35pt,-.1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 xml:space="preserve">Проверил  Фурсов А.А                         [9:Заказ]  2345-4789                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3469" style="position:absolute;flip:x;z-index:720" from="3.35pt,-.05pt" to="293.35pt,-.0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>Нормир.   [14:Нормировал]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3470" style="position:absolute;flip:x;z-index:721" from="3.35pt,.35pt" to="783.35pt,.5pt" o:allowincell="f">
          <w10:anchorlock/>
        </v:line>
      </w:pict>
    </w:r>
    <w:r>
      <w:rPr>
        <w:lang w:val="ru-RU"/>
      </w:rPr>
      <w:pict>
        <v:line id="_x0000_s3480" style="position:absolute;z-index:731" from="623pt,11.85pt" to="783.5pt,11.85pt" o:allowincell="f">
          <w10:anchorlock/>
        </v:line>
      </w:pict>
    </w:r>
    <w:r>
      <w:rPr>
        <w:lang w:val="ru-RU"/>
      </w:rPr>
      <w:pict>
        <v:line id="_x0000_s3479" style="position:absolute;z-index:730" from="623pt,.35pt" to="623pt,24.85pt" o:allowincell="f">
          <w10:anchorlock/>
        </v:line>
      </w:pict>
    </w:r>
    <w:r>
      <w:rPr>
        <w:lang w:val="ru-RU"/>
      </w:rPr>
      <w:pict>
        <v:line id="_x0000_s3477" style="position:absolute;z-index:728" from="741.85pt,.5pt" to="741.85pt,25pt" o:allowincell="f">
          <w10:anchorlock/>
        </v:line>
      </w:pict>
    </w:r>
    <w:r>
      <w:rPr>
        <w:lang w:val="ru-RU"/>
      </w:rPr>
      <w:pict>
        <v:line id="_x0000_s3476" style="position:absolute;z-index:727" from="702.35pt,.5pt" to="702.35pt,25pt" o:allowincell="f">
          <w10:anchorlock/>
        </v:line>
      </w:pict>
    </w:r>
    <w:r>
      <w:rPr>
        <w:lang w:val="ru-RU"/>
      </w:rPr>
      <w:pict>
        <v:line id="_x0000_s3475" style="position:absolute;z-index:726" from="662.35pt,.5pt" to="662.35pt,25pt" o:allowincell="f">
          <w10:anchorlock/>
        </v:line>
      </w:pict>
    </w:r>
    <w:r>
      <w:rPr>
        <w:lang w:val="ru-RU"/>
      </w:rPr>
      <w:pict>
        <v:line id="_x0000_s3467" style="position:absolute;z-index:718" from="62.35pt,-37pt" to="62.35pt,25pt" o:allowincell="f">
          <w10:anchorlock/>
        </v:line>
      </w:pict>
    </w:r>
    <w:r>
      <w:rPr>
        <w:lang w:val="ru-RU"/>
      </w:rPr>
      <w:pict>
        <v:line id="_x0000_s3471" style="position:absolute;flip:x;z-index:722" from="3.35pt,13pt" to="293.35pt,13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>Утвердил  [14:Утвердил]                                                                      Цех   УЧ    РМ    Опер.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3472" style="position:absolute;z-index:723" from="3.35pt,12.55pt" to="783.35pt,12.5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 xml:space="preserve">Н.контр.  [14:НКонтроль]                                Шестерня                               </w:t>
    </w:r>
    <w:r>
      <w:rPr>
        <w:lang w:val="ru-RU"/>
      </w:rPr>
      <w:t xml:space="preserve">   </w:t>
    </w:r>
    <w:r w:rsidRPr="00E72F3E">
      <w:rPr>
        <w:lang w:val="ru-RU"/>
      </w:rPr>
      <w:t xml:space="preserve">   </w:t>
    </w:r>
    <w:r>
      <w:rPr>
        <w:lang w:val="ru-RU"/>
      </w:rPr>
      <w:t xml:space="preserve">   </w:t>
    </w:r>
    <w:r w:rsidRPr="00E72F3E">
      <w:rPr>
        <w:lang w:val="ru-RU"/>
      </w:rPr>
      <w:t xml:space="preserve">   </w:t>
    </w:r>
    <w:r>
      <w:rPr>
        <w:lang w:val="ru-RU"/>
      </w:rPr>
      <w:t xml:space="preserve">   </w:t>
    </w:r>
    <w:r w:rsidRPr="00E72F3E">
      <w:rPr>
        <w:lang w:val="ru-RU"/>
      </w:rPr>
      <w:t xml:space="preserve">  </w:t>
    </w:r>
    <w:r>
      <w:rPr>
        <w:lang w:val="ru-RU"/>
      </w:rPr>
      <w:t>035</w:t>
    </w:r>
    <w:proofErr w:type="gramEnd"/>
  </w:p>
</w:hdr>
</file>

<file path=word/header1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rect id="_x0000_s3439" style="position:absolute;margin-left:38.85pt;margin-top:180.9pt;width:759.6pt;height:365.4pt;z-index:62;mso-position-horizontal-relative:page;mso-position-vertical-relative:page" o:allowincell="f" filled="f" stroked="f" strokecolor="#930">
          <w10:wrap anchorx="page" anchory="page"/>
          <w10:anchorlock/>
        </v:rect>
      </w:pict>
    </w:r>
    <w:r>
      <w:rPr>
        <w:lang w:val="ru-RU"/>
      </w:rPr>
      <w:pict>
        <v:rect id="_x0000_s3397" style="position:absolute;margin-left:3.35pt;margin-top:.75pt;width:780pt;height:544.15pt;z-index:-64" o:allowincell="f">
          <w10:anchorlock/>
        </v:rect>
      </w:pict>
    </w:r>
    <w:r>
      <w:rPr>
        <w:lang w:val="ru-RU"/>
      </w:rPr>
      <w:pict>
        <v:line id="_x0000_s3438" style="position:absolute;z-index:691" from="3.5pt,531pt" to="783.5pt,531pt" o:allowincell="f">
          <w10:anchorlock/>
        </v:line>
      </w:pict>
    </w:r>
    <w:r w:rsidRPr="00E72F3E">
      <w:rPr>
        <w:lang w:val="ru-RU"/>
      </w:rPr>
      <w:t xml:space="preserve">                                                                                    ГОСТ 3.1105-84    Форма 7   САПР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3410" style="position:absolute;z-index:663" from="677.6pt,.7pt" to="677.6pt,62.7pt" o:allowincell="f">
          <w10:anchorlock/>
        </v:line>
      </w:pict>
    </w:r>
    <w:r>
      <w:rPr>
        <w:lang w:val="ru-RU"/>
      </w:rPr>
      <w:pict>
        <v:line id="_x0000_s3409" style="position:absolute;z-index:662" from="604.85pt,.7pt" to="604.85pt,50.2pt" o:allowincell="f">
          <w10:anchorlock/>
        </v:line>
      </w:pict>
    </w:r>
    <w:r>
      <w:rPr>
        <w:lang w:val="ru-RU"/>
      </w:rPr>
      <w:pict>
        <v:line id="_x0000_s3408" style="position:absolute;z-index:661" from="578.6pt,.7pt" to="578.6pt,50.2pt" o:allowincell="f">
          <w10:anchorlock/>
        </v:line>
      </w:pict>
    </w:r>
    <w:r>
      <w:rPr>
        <w:lang w:val="ru-RU"/>
      </w:rPr>
      <w:pict>
        <v:line id="_x0000_s3407" style="position:absolute;z-index:660" from="552.35pt,.7pt" to="552.35pt,50.2pt" o:allowincell="f">
          <w10:anchorlock/>
        </v:line>
      </w:pict>
    </w:r>
    <w:r>
      <w:rPr>
        <w:lang w:val="ru-RU"/>
      </w:rPr>
      <w:pict>
        <v:line id="_x0000_s3402" style="position:absolute;z-index:655" from="552.35pt,.7pt" to="783.35pt,.7pt" o:allowincell="f">
          <w10:anchorlock/>
        </v:line>
      </w:pict>
    </w:r>
    <w:r>
      <w:rPr>
        <w:lang w:val="ru-RU"/>
      </w:rPr>
      <w:pict>
        <v:line id="_x0000_s3418" style="position:absolute;z-index:671" from="103.1pt,12.7pt" to="103.1pt,50.2pt" o:allowincell="f">
          <w10:anchorlock/>
        </v:line>
      </w:pic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3419" style="position:absolute;z-index:672" from="49.85pt,.25pt" to="49.85pt,37.75pt" o:allowincell="f">
          <w10:anchorlock/>
        </v:line>
      </w:pict>
    </w:r>
    <w:r>
      <w:rPr>
        <w:lang w:val="ru-RU"/>
      </w:rPr>
      <w:pict>
        <v:line id="_x0000_s3411" style="position:absolute;z-index:664" from="736.85pt,-11.75pt" to="736.85pt,50.25pt" o:allowincell="f">
          <w10:anchorlock/>
        </v:line>
      </w:pict>
    </w:r>
    <w:r>
      <w:rPr>
        <w:lang w:val="ru-RU"/>
      </w:rPr>
      <w:pict>
        <v:line id="_x0000_s3417" style="position:absolute;z-index:670" from="155.6pt,.25pt" to="155.6pt,37.75pt" o:allowincell="f">
          <w10:anchorlock/>
        </v:line>
      </w:pict>
    </w:r>
    <w:r>
      <w:rPr>
        <w:lang w:val="ru-RU"/>
      </w:rPr>
      <w:pict>
        <v:line id="_x0000_s3416" style="position:absolute;z-index:669" from="195.35pt,.25pt" to="195.35pt,37.75pt" o:allowincell="f">
          <w10:anchorlock/>
        </v:line>
      </w:pict>
    </w:r>
    <w:r>
      <w:rPr>
        <w:lang w:val="ru-RU"/>
      </w:rPr>
      <w:pict>
        <v:line id="_x0000_s3412" style="position:absolute;flip:x;z-index:665" from="3.35pt,.25pt" to="195.35pt,.25pt" o:allowincell="f">
          <w10:anchorlock/>
        </v:line>
      </w:pict>
    </w:r>
    <w:r>
      <w:rPr>
        <w:lang w:val="ru-RU"/>
      </w:rPr>
      <w:pict>
        <v:line id="_x0000_s3406" style="position:absolute;z-index:659" from="512.6pt,12.95pt" to="512.6pt,37.7pt" o:allowincell="f">
          <w10:anchorlock/>
        </v:line>
      </w:pict>
    </w:r>
    <w:r w:rsidRPr="00E72F3E">
      <w:rPr>
        <w:lang w:val="ru-RU"/>
      </w:rPr>
      <w:t xml:space="preserve"> Дубл.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3413" style="position:absolute;flip:x;z-index:666" from="3.35pt,.45pt" to="195.35pt,.45pt" o:allowincell="f">
          <w10:anchorlock/>
        </v:line>
      </w:pict>
    </w:r>
    <w:r>
      <w:rPr>
        <w:lang w:val="ru-RU"/>
      </w:rPr>
      <w:pict>
        <v:line id="_x0000_s3401" style="position:absolute;z-index:654" from="552.35pt,-12.25pt" to="783.35pt,-12.25pt" o:allowincell="f">
          <w10:anchorlock/>
        </v:line>
      </w:pict>
    </w:r>
    <w:r>
      <w:rPr>
        <w:lang w:val="ru-RU"/>
      </w:rPr>
      <w:pict>
        <v:line id="_x0000_s3405" style="position:absolute;z-index:658" from="459.35pt,.45pt" to="459.35pt,25.2pt" o:allowincell="f">
          <w10:anchorlock/>
        </v:line>
      </w:pict>
    </w:r>
    <w:r>
      <w:rPr>
        <w:lang w:val="ru-RU"/>
      </w:rPr>
      <w:pict>
        <v:line id="_x0000_s3404" style="position:absolute;z-index:657" from="400.1pt,.45pt" to="400.1pt,25.2pt" o:allowincell="f">
          <w10:anchorlock/>
        </v:line>
      </w:pict>
    </w:r>
    <w:r>
      <w:rPr>
        <w:lang w:val="ru-RU"/>
      </w:rPr>
      <w:pict>
        <v:line id="_x0000_s3403" style="position:absolute;z-index:656" from="373.85pt,.45pt" to="373.85pt,25.2pt" o:allowincell="f">
          <w10:anchorlock/>
        </v:line>
      </w:pict>
    </w:r>
    <w:r>
      <w:rPr>
        <w:lang w:val="ru-RU"/>
      </w:rPr>
      <w:pict>
        <v:line id="_x0000_s3398" style="position:absolute;z-index:651" from="347.6pt,.45pt" to="347.6pt,25.2pt" o:allowincell="f">
          <w10:anchorlock/>
        </v:line>
      </w:pict>
    </w:r>
    <w:r>
      <w:rPr>
        <w:lang w:val="ru-RU"/>
      </w:rPr>
      <w:pict>
        <v:line id="_x0000_s3400" style="position:absolute;z-index:653" from="347.6pt,12.5pt" to="783.35pt,12.5pt" o:allowincell="f">
          <w10:anchorlock/>
        </v:line>
      </w:pict>
    </w:r>
    <w:r w:rsidRPr="00E72F3E">
      <w:rPr>
        <w:lang w:val="ru-RU"/>
      </w:rPr>
      <w:t xml:space="preserve"> Взам.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3414" style="position:absolute;flip:x;z-index:667" from="3.35pt,.05pt" to="195.35pt,.05pt" o:allowincell="f">
          <w10:anchorlock/>
        </v:line>
      </w:pict>
    </w:r>
    <w:r>
      <w:rPr>
        <w:lang w:val="ru-RU"/>
      </w:rPr>
      <w:pict>
        <v:line id="_x0000_s3399" style="position:absolute;z-index:652" from="347.6pt,-12pt" to="783.35pt,-12pt" o:allowincell="f">
          <w10:anchorlock/>
        </v:line>
      </w:pict>
    </w:r>
    <w:r w:rsidRPr="00E72F3E">
      <w:rPr>
        <w:lang w:val="ru-RU"/>
      </w:rPr>
      <w:t xml:space="preserve"> Подл.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3415" style="position:absolute;z-index:668" from="3.35pt,.35pt" to="783.35pt,.35pt" o:allowincell="f">
          <w10:anchorlock/>
        </v:line>
      </w:pict>
    </w:r>
    <w:r>
      <w:rPr>
        <w:lang w:val="ru-RU"/>
      </w:rPr>
      <w:pict>
        <v:line id="_x0000_s3431" style="position:absolute;flip:y;z-index:684" from="537.85pt,12.85pt" to="537.85pt,74.3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 xml:space="preserve">ТехноПро                                     [25:Изделие] |                               </w:t>
    </w:r>
    <w:r w:rsidRPr="00E72F3E">
      <w:rPr>
        <w:lang w:val="ru-RU"/>
      </w:rPr>
      <w:fldChar w:fldCharType="begin"/>
    </w:r>
    <w:r w:rsidRPr="00E72F3E">
      <w:rPr>
        <w:lang w:val="ru-RU"/>
      </w:rPr>
      <w:instrText xml:space="preserve"> SECTIONPAGES  \* MERGEFORMAT </w:instrText>
    </w:r>
    <w:r w:rsidRPr="00E72F3E">
      <w:rPr>
        <w:lang w:val="ru-RU"/>
      </w:rPr>
      <w:fldChar w:fldCharType="separate"/>
    </w:r>
    <w:r>
      <w:rPr>
        <w:lang w:val="ru-RU"/>
      </w:rPr>
      <w:t>1</w:t>
    </w:r>
    <w:r w:rsidRPr="00E72F3E">
      <w:rPr>
        <w:lang w:val="ru-RU"/>
      </w:rPr>
      <w:fldChar w:fldCharType="end"/>
    </w:r>
    <w:r w:rsidRPr="00E72F3E">
      <w:rPr>
        <w:lang w:val="ru-RU"/>
      </w:rPr>
      <w:t xml:space="preserve">        </w:t>
    </w:r>
    <w:r w:rsidRPr="00E72F3E">
      <w:rPr>
        <w:lang w:val="ru-RU"/>
      </w:rPr>
      <w:fldChar w:fldCharType="begin"/>
    </w:r>
    <w:r w:rsidRPr="00E72F3E">
      <w:rPr>
        <w:lang w:val="ru-RU"/>
      </w:rPr>
      <w:instrText xml:space="preserve"> PAGE </w:instrText>
    </w:r>
    <w:r w:rsidRPr="00E72F3E">
      <w:rPr>
        <w:lang w:val="ru-RU"/>
      </w:rPr>
      <w:fldChar w:fldCharType="separate"/>
    </w:r>
    <w:r>
      <w:rPr>
        <w:lang w:val="ru-RU"/>
      </w:rPr>
      <w:t>1</w:t>
    </w:r>
    <w:r w:rsidRPr="00E72F3E">
      <w:rPr>
        <w:lang w:val="ru-RU"/>
      </w:rPr>
      <w:fldChar w:fldCharType="end"/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3435" style="position:absolute;flip:y;z-index:688" from="755.35pt,.4pt" to="755.35pt,37.9pt" o:allowincell="f">
          <w10:anchorlock/>
        </v:line>
      </w:pict>
    </w:r>
    <w:r>
      <w:rPr>
        <w:lang w:val="ru-RU"/>
      </w:rPr>
      <w:pict>
        <v:line id="_x0000_s3421" style="position:absolute;z-index:674" from="293.35pt,-12.1pt" to="293.35pt,62.4pt" o:allowincell="f">
          <w10:anchorlock/>
        </v:line>
      </w:pict>
    </w:r>
    <w:r>
      <w:rPr>
        <w:lang w:val="ru-RU"/>
      </w:rPr>
      <w:pict>
        <v:line id="_x0000_s3430" style="position:absolute;z-index:683" from="372.85pt,.4pt" to="372.85pt,48.4pt" o:allowincell="f">
          <w10:anchorlock/>
        </v:line>
      </w:pict>
    </w:r>
    <w:r>
      <w:rPr>
        <w:lang w:val="ru-RU"/>
      </w:rPr>
      <w:pict>
        <v:line id="_x0000_s3423" style="position:absolute;z-index:676" from="167.85pt,.4pt" to="167.85pt,62.4pt" o:allowincell="f">
          <w10:anchorlock/>
        </v:line>
      </w:pict>
    </w:r>
    <w:r>
      <w:rPr>
        <w:lang w:val="ru-RU"/>
      </w:rPr>
      <w:pict>
        <v:line id="_x0000_s3422" style="position:absolute;z-index:675" from="227.35pt,.4pt" to="227.35pt,62.4pt" o:allowincell="f">
          <w10:anchorlock/>
        </v:line>
      </w:pict>
    </w:r>
    <w:r>
      <w:rPr>
        <w:lang w:val="ru-RU"/>
      </w:rPr>
      <w:pict>
        <v:line id="_x0000_s3420" style="position:absolute;z-index:673" from="3.35pt,.4pt" to="783.35pt,.4pt" o:allowincell="f">
          <w10:anchorlock/>
        </v:line>
      </w:pict>
    </w:r>
    <w:r w:rsidRPr="00E72F3E">
      <w:rPr>
        <w:lang w:val="ru-RU"/>
      </w:rPr>
      <w:t xml:space="preserve"> Разраб.   </w:t>
    </w:r>
    <w:proofErr w:type="gramStart"/>
    <w:r w:rsidRPr="00E72F3E">
      <w:rPr>
        <w:lang w:val="ru-RU"/>
      </w:rPr>
      <w:t xml:space="preserve">Копцов Д.С.                       </w:t>
    </w:r>
    <w:r w:rsidRPr="00E15AE2">
      <w:rPr>
        <w:rFonts w:cs="Courier New"/>
        <w:color w:val="000000"/>
        <w:sz w:val="20"/>
        <w:shd w:val="clear" w:color="auto" w:fill="FFFFFF"/>
        <w:lang w:val="ru-RU"/>
      </w:rPr>
      <w:t>СФ МАИ</w:t>
    </w:r>
    <w:r w:rsidRPr="00E72F3E">
      <w:rPr>
        <w:lang w:val="ru-RU"/>
      </w:rPr>
      <w:t xml:space="preserve"> </w:t>
    </w:r>
    <w:r>
      <w:rPr>
        <w:lang w:val="ru-RU"/>
      </w:rPr>
      <w:t xml:space="preserve">     </w:t>
    </w:r>
    <w:r w:rsidRPr="00E72F3E">
      <w:rPr>
        <w:lang w:val="ru-RU"/>
      </w:rPr>
      <w:t>[25:НомСборки]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3425" style="position:absolute;flip:x;z-index:678" from="3.35pt,-.15pt" to="293.35pt,-.1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 xml:space="preserve">Проверил  Фурсов А.А                         [9:Заказ]  2345-4789                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3426" style="position:absolute;flip:x;z-index:679" from="3.35pt,-.05pt" to="293.35pt,-.0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>Нормир.   [14:Нормировал]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3427" style="position:absolute;flip:x;z-index:680" from="3.35pt,.35pt" to="783.35pt,.5pt" o:allowincell="f">
          <w10:anchorlock/>
        </v:line>
      </w:pict>
    </w:r>
    <w:r>
      <w:rPr>
        <w:lang w:val="ru-RU"/>
      </w:rPr>
      <w:pict>
        <v:line id="_x0000_s3437" style="position:absolute;z-index:690" from="623pt,11.85pt" to="783.5pt,11.85pt" o:allowincell="f">
          <w10:anchorlock/>
        </v:line>
      </w:pict>
    </w:r>
    <w:r>
      <w:rPr>
        <w:lang w:val="ru-RU"/>
      </w:rPr>
      <w:pict>
        <v:line id="_x0000_s3436" style="position:absolute;z-index:689" from="623pt,.35pt" to="623pt,24.85pt" o:allowincell="f">
          <w10:anchorlock/>
        </v:line>
      </w:pict>
    </w:r>
    <w:r>
      <w:rPr>
        <w:lang w:val="ru-RU"/>
      </w:rPr>
      <w:pict>
        <v:line id="_x0000_s3434" style="position:absolute;z-index:687" from="741.85pt,.5pt" to="741.85pt,25pt" o:allowincell="f">
          <w10:anchorlock/>
        </v:line>
      </w:pict>
    </w:r>
    <w:r>
      <w:rPr>
        <w:lang w:val="ru-RU"/>
      </w:rPr>
      <w:pict>
        <v:line id="_x0000_s3433" style="position:absolute;z-index:686" from="702.35pt,.5pt" to="702.35pt,25pt" o:allowincell="f">
          <w10:anchorlock/>
        </v:line>
      </w:pict>
    </w:r>
    <w:r>
      <w:rPr>
        <w:lang w:val="ru-RU"/>
      </w:rPr>
      <w:pict>
        <v:line id="_x0000_s3432" style="position:absolute;z-index:685" from="662.35pt,.5pt" to="662.35pt,25pt" o:allowincell="f">
          <w10:anchorlock/>
        </v:line>
      </w:pict>
    </w:r>
    <w:r>
      <w:rPr>
        <w:lang w:val="ru-RU"/>
      </w:rPr>
      <w:pict>
        <v:line id="_x0000_s3424" style="position:absolute;z-index:677" from="62.35pt,-37pt" to="62.35pt,25pt" o:allowincell="f">
          <w10:anchorlock/>
        </v:line>
      </w:pict>
    </w:r>
    <w:r>
      <w:rPr>
        <w:lang w:val="ru-RU"/>
      </w:rPr>
      <w:pict>
        <v:line id="_x0000_s3428" style="position:absolute;flip:x;z-index:681" from="3.35pt,13pt" to="293.35pt,13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 xml:space="preserve">Утвердил  [14:Утвердил]                                                                      </w:t>
    </w:r>
    <w:r>
      <w:rPr>
        <w:lang w:val="ru-RU"/>
      </w:rPr>
      <w:t xml:space="preserve"> </w:t>
    </w:r>
    <w:r w:rsidRPr="00E72F3E">
      <w:rPr>
        <w:lang w:val="ru-RU"/>
      </w:rPr>
      <w:t>Цех   УЧ    РМ    Опер.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3429" style="position:absolute;z-index:682" from="3.35pt,12.55pt" to="783.35pt,12.5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 xml:space="preserve">Н.контр.  [14:НКонтроль]                                Шестерня                               </w:t>
    </w:r>
    <w:r>
      <w:rPr>
        <w:lang w:val="ru-RU"/>
      </w:rPr>
      <w:t xml:space="preserve">   </w:t>
    </w:r>
    <w:r w:rsidRPr="00E72F3E">
      <w:rPr>
        <w:lang w:val="ru-RU"/>
      </w:rPr>
      <w:t xml:space="preserve">   </w:t>
    </w:r>
    <w:r>
      <w:rPr>
        <w:lang w:val="ru-RU"/>
      </w:rPr>
      <w:t xml:space="preserve">   </w:t>
    </w:r>
    <w:r w:rsidRPr="00E72F3E">
      <w:rPr>
        <w:lang w:val="ru-RU"/>
      </w:rPr>
      <w:t xml:space="preserve">   </w:t>
    </w:r>
    <w:r>
      <w:rPr>
        <w:lang w:val="ru-RU"/>
      </w:rPr>
      <w:t xml:space="preserve">   </w:t>
    </w:r>
    <w:r w:rsidRPr="00E72F3E">
      <w:rPr>
        <w:lang w:val="ru-RU"/>
      </w:rPr>
      <w:t xml:space="preserve">  </w:t>
    </w:r>
    <w:r>
      <w:rPr>
        <w:lang w:val="ru-RU"/>
      </w:rPr>
      <w:t>035</w:t>
    </w:r>
    <w:proofErr w:type="gramEnd"/>
  </w:p>
</w:hdr>
</file>

<file path=word/header1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rect id="_x0000_s3654" style="position:absolute;margin-left:38.85pt;margin-top:182.55pt;width:760.5pt;height:362.7pt;z-index:59;mso-position-horizontal-relative:page;mso-position-vertical-relative:page" stroked="f">
          <w10:wrap anchorx="page" anchory="page"/>
          <w10:anchorlock/>
        </v:rect>
      </w:pict>
    </w:r>
    <w:r>
      <w:rPr>
        <w:lang w:val="ru-RU"/>
      </w:rPr>
      <w:pict>
        <v:rect id="_x0000_s3612" style="position:absolute;margin-left:3.35pt;margin-top:.75pt;width:780pt;height:544.15pt;z-index:-61" o:allowincell="f">
          <w10:anchorlock/>
        </v:rect>
      </w:pict>
    </w:r>
    <w:r>
      <w:rPr>
        <w:lang w:val="ru-RU"/>
      </w:rPr>
      <w:pict>
        <v:line id="_x0000_s3653" style="position:absolute;z-index:814" from="3.5pt,531pt" to="783.5pt,531pt" o:allowincell="f">
          <w10:anchorlock/>
        </v:line>
      </w:pict>
    </w:r>
    <w:r w:rsidRPr="00E72F3E">
      <w:rPr>
        <w:lang w:val="ru-RU"/>
      </w:rPr>
      <w:t xml:space="preserve">                                                                                    ГОСТ 3.1105-84    Форма 7   САПР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3625" style="position:absolute;z-index:786" from="677.6pt,.7pt" to="677.6pt,62.7pt" o:allowincell="f">
          <w10:anchorlock/>
        </v:line>
      </w:pict>
    </w:r>
    <w:r>
      <w:rPr>
        <w:lang w:val="ru-RU"/>
      </w:rPr>
      <w:pict>
        <v:line id="_x0000_s3624" style="position:absolute;z-index:785" from="604.85pt,.7pt" to="604.85pt,50.2pt" o:allowincell="f">
          <w10:anchorlock/>
        </v:line>
      </w:pict>
    </w:r>
    <w:r>
      <w:rPr>
        <w:lang w:val="ru-RU"/>
      </w:rPr>
      <w:pict>
        <v:line id="_x0000_s3623" style="position:absolute;z-index:784" from="578.6pt,.7pt" to="578.6pt,50.2pt" o:allowincell="f">
          <w10:anchorlock/>
        </v:line>
      </w:pict>
    </w:r>
    <w:r>
      <w:rPr>
        <w:lang w:val="ru-RU"/>
      </w:rPr>
      <w:pict>
        <v:line id="_x0000_s3622" style="position:absolute;z-index:783" from="552.35pt,.7pt" to="552.35pt,50.2pt" o:allowincell="f">
          <w10:anchorlock/>
        </v:line>
      </w:pict>
    </w:r>
    <w:r>
      <w:rPr>
        <w:lang w:val="ru-RU"/>
      </w:rPr>
      <w:pict>
        <v:line id="_x0000_s3617" style="position:absolute;z-index:778" from="552.35pt,.7pt" to="783.35pt,.7pt" o:allowincell="f">
          <w10:anchorlock/>
        </v:line>
      </w:pict>
    </w:r>
    <w:r>
      <w:rPr>
        <w:lang w:val="ru-RU"/>
      </w:rPr>
      <w:pict>
        <v:line id="_x0000_s3633" style="position:absolute;z-index:794" from="103.1pt,12.7pt" to="103.1pt,50.2pt" o:allowincell="f">
          <w10:anchorlock/>
        </v:line>
      </w:pic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3634" style="position:absolute;z-index:795" from="49.85pt,.25pt" to="49.85pt,37.75pt" o:allowincell="f">
          <w10:anchorlock/>
        </v:line>
      </w:pict>
    </w:r>
    <w:r>
      <w:rPr>
        <w:lang w:val="ru-RU"/>
      </w:rPr>
      <w:pict>
        <v:line id="_x0000_s3626" style="position:absolute;z-index:787" from="736.85pt,-11.75pt" to="736.85pt,50.25pt" o:allowincell="f">
          <w10:anchorlock/>
        </v:line>
      </w:pict>
    </w:r>
    <w:r>
      <w:rPr>
        <w:lang w:val="ru-RU"/>
      </w:rPr>
      <w:pict>
        <v:line id="_x0000_s3632" style="position:absolute;z-index:793" from="155.6pt,.25pt" to="155.6pt,37.75pt" o:allowincell="f">
          <w10:anchorlock/>
        </v:line>
      </w:pict>
    </w:r>
    <w:r>
      <w:rPr>
        <w:lang w:val="ru-RU"/>
      </w:rPr>
      <w:pict>
        <v:line id="_x0000_s3631" style="position:absolute;z-index:792" from="195.35pt,.25pt" to="195.35pt,37.75pt" o:allowincell="f">
          <w10:anchorlock/>
        </v:line>
      </w:pict>
    </w:r>
    <w:r>
      <w:rPr>
        <w:lang w:val="ru-RU"/>
      </w:rPr>
      <w:pict>
        <v:line id="_x0000_s3627" style="position:absolute;flip:x;z-index:788" from="3.35pt,.25pt" to="195.35pt,.25pt" o:allowincell="f">
          <w10:anchorlock/>
        </v:line>
      </w:pict>
    </w:r>
    <w:r>
      <w:rPr>
        <w:lang w:val="ru-RU"/>
      </w:rPr>
      <w:pict>
        <v:line id="_x0000_s3621" style="position:absolute;z-index:782" from="512.6pt,12.95pt" to="512.6pt,37.7pt" o:allowincell="f">
          <w10:anchorlock/>
        </v:line>
      </w:pict>
    </w:r>
    <w:r w:rsidRPr="00E72F3E">
      <w:rPr>
        <w:lang w:val="ru-RU"/>
      </w:rPr>
      <w:t xml:space="preserve"> Дубл.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3628" style="position:absolute;flip:x;z-index:789" from="3.35pt,.45pt" to="195.35pt,.45pt" o:allowincell="f">
          <w10:anchorlock/>
        </v:line>
      </w:pict>
    </w:r>
    <w:r>
      <w:rPr>
        <w:lang w:val="ru-RU"/>
      </w:rPr>
      <w:pict>
        <v:line id="_x0000_s3616" style="position:absolute;z-index:777" from="552.35pt,-12.25pt" to="783.35pt,-12.25pt" o:allowincell="f">
          <w10:anchorlock/>
        </v:line>
      </w:pict>
    </w:r>
    <w:r>
      <w:rPr>
        <w:lang w:val="ru-RU"/>
      </w:rPr>
      <w:pict>
        <v:line id="_x0000_s3620" style="position:absolute;z-index:781" from="459.35pt,.45pt" to="459.35pt,25.2pt" o:allowincell="f">
          <w10:anchorlock/>
        </v:line>
      </w:pict>
    </w:r>
    <w:r>
      <w:rPr>
        <w:lang w:val="ru-RU"/>
      </w:rPr>
      <w:pict>
        <v:line id="_x0000_s3619" style="position:absolute;z-index:780" from="400.1pt,.45pt" to="400.1pt,25.2pt" o:allowincell="f">
          <w10:anchorlock/>
        </v:line>
      </w:pict>
    </w:r>
    <w:r>
      <w:rPr>
        <w:lang w:val="ru-RU"/>
      </w:rPr>
      <w:pict>
        <v:line id="_x0000_s3618" style="position:absolute;z-index:779" from="373.85pt,.45pt" to="373.85pt,25.2pt" o:allowincell="f">
          <w10:anchorlock/>
        </v:line>
      </w:pict>
    </w:r>
    <w:r>
      <w:rPr>
        <w:lang w:val="ru-RU"/>
      </w:rPr>
      <w:pict>
        <v:line id="_x0000_s3613" style="position:absolute;z-index:774" from="347.6pt,.45pt" to="347.6pt,25.2pt" o:allowincell="f">
          <w10:anchorlock/>
        </v:line>
      </w:pict>
    </w:r>
    <w:r>
      <w:rPr>
        <w:lang w:val="ru-RU"/>
      </w:rPr>
      <w:pict>
        <v:line id="_x0000_s3615" style="position:absolute;z-index:776" from="347.6pt,12.5pt" to="783.35pt,12.5pt" o:allowincell="f">
          <w10:anchorlock/>
        </v:line>
      </w:pict>
    </w:r>
    <w:r w:rsidRPr="00E72F3E">
      <w:rPr>
        <w:lang w:val="ru-RU"/>
      </w:rPr>
      <w:t xml:space="preserve"> Взам.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3629" style="position:absolute;flip:x;z-index:790" from="3.35pt,.05pt" to="195.35pt,.05pt" o:allowincell="f">
          <w10:anchorlock/>
        </v:line>
      </w:pict>
    </w:r>
    <w:r>
      <w:rPr>
        <w:lang w:val="ru-RU"/>
      </w:rPr>
      <w:pict>
        <v:line id="_x0000_s3614" style="position:absolute;z-index:775" from="347.6pt,-12pt" to="783.35pt,-12pt" o:allowincell="f">
          <w10:anchorlock/>
        </v:line>
      </w:pict>
    </w:r>
    <w:r w:rsidRPr="00E72F3E">
      <w:rPr>
        <w:lang w:val="ru-RU"/>
      </w:rPr>
      <w:t xml:space="preserve"> Подл.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3630" style="position:absolute;z-index:791" from="3.35pt,.35pt" to="783.35pt,.35pt" o:allowincell="f">
          <w10:anchorlock/>
        </v:line>
      </w:pict>
    </w:r>
    <w:r>
      <w:rPr>
        <w:lang w:val="ru-RU"/>
      </w:rPr>
      <w:pict>
        <v:line id="_x0000_s3646" style="position:absolute;flip:y;z-index:807" from="537.85pt,12.85pt" to="537.85pt,74.3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 xml:space="preserve">ТехноПро                                     [25:Изделие] |                               </w:t>
    </w:r>
    <w:r w:rsidRPr="00E72F3E">
      <w:rPr>
        <w:lang w:val="ru-RU"/>
      </w:rPr>
      <w:fldChar w:fldCharType="begin"/>
    </w:r>
    <w:r w:rsidRPr="00E72F3E">
      <w:rPr>
        <w:lang w:val="ru-RU"/>
      </w:rPr>
      <w:instrText xml:space="preserve"> SECTIONPAGES  \* MERGEFORMAT </w:instrText>
    </w:r>
    <w:r w:rsidRPr="00E72F3E">
      <w:rPr>
        <w:lang w:val="ru-RU"/>
      </w:rPr>
      <w:fldChar w:fldCharType="separate"/>
    </w:r>
    <w:r>
      <w:rPr>
        <w:lang w:val="ru-RU"/>
      </w:rPr>
      <w:t>1</w:t>
    </w:r>
    <w:r w:rsidRPr="00E72F3E">
      <w:rPr>
        <w:lang w:val="ru-RU"/>
      </w:rPr>
      <w:fldChar w:fldCharType="end"/>
    </w:r>
    <w:r w:rsidRPr="00E72F3E">
      <w:rPr>
        <w:lang w:val="ru-RU"/>
      </w:rPr>
      <w:t xml:space="preserve">        </w:t>
    </w:r>
    <w:r w:rsidRPr="00E72F3E">
      <w:rPr>
        <w:lang w:val="ru-RU"/>
      </w:rPr>
      <w:fldChar w:fldCharType="begin"/>
    </w:r>
    <w:r w:rsidRPr="00E72F3E">
      <w:rPr>
        <w:lang w:val="ru-RU"/>
      </w:rPr>
      <w:instrText xml:space="preserve"> PAGE </w:instrText>
    </w:r>
    <w:r w:rsidRPr="00E72F3E">
      <w:rPr>
        <w:lang w:val="ru-RU"/>
      </w:rPr>
      <w:fldChar w:fldCharType="separate"/>
    </w:r>
    <w:r w:rsidRPr="00E72F3E">
      <w:rPr>
        <w:lang w:val="ru-RU"/>
      </w:rPr>
      <w:t>2</w:t>
    </w:r>
    <w:r w:rsidRPr="00E72F3E">
      <w:rPr>
        <w:lang w:val="ru-RU"/>
      </w:rPr>
      <w:fldChar w:fldCharType="end"/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3650" style="position:absolute;flip:y;z-index:811" from="755.35pt,.4pt" to="755.35pt,37.9pt" o:allowincell="f">
          <w10:anchorlock/>
        </v:line>
      </w:pict>
    </w:r>
    <w:r>
      <w:rPr>
        <w:lang w:val="ru-RU"/>
      </w:rPr>
      <w:pict>
        <v:line id="_x0000_s3636" style="position:absolute;z-index:797" from="293.35pt,-12.1pt" to="293.35pt,62.4pt" o:allowincell="f">
          <w10:anchorlock/>
        </v:line>
      </w:pict>
    </w:r>
    <w:r>
      <w:rPr>
        <w:lang w:val="ru-RU"/>
      </w:rPr>
      <w:pict>
        <v:line id="_x0000_s3645" style="position:absolute;z-index:806" from="372.85pt,.4pt" to="372.85pt,48.4pt" o:allowincell="f">
          <w10:anchorlock/>
        </v:line>
      </w:pict>
    </w:r>
    <w:r>
      <w:rPr>
        <w:lang w:val="ru-RU"/>
      </w:rPr>
      <w:pict>
        <v:line id="_x0000_s3638" style="position:absolute;z-index:799" from="167.85pt,.4pt" to="167.85pt,62.4pt" o:allowincell="f">
          <w10:anchorlock/>
        </v:line>
      </w:pict>
    </w:r>
    <w:r>
      <w:rPr>
        <w:lang w:val="ru-RU"/>
      </w:rPr>
      <w:pict>
        <v:line id="_x0000_s3637" style="position:absolute;z-index:798" from="227.35pt,.4pt" to="227.35pt,62.4pt" o:allowincell="f">
          <w10:anchorlock/>
        </v:line>
      </w:pict>
    </w:r>
    <w:r>
      <w:rPr>
        <w:lang w:val="ru-RU"/>
      </w:rPr>
      <w:pict>
        <v:line id="_x0000_s3635" style="position:absolute;z-index:796" from="3.35pt,.4pt" to="783.35pt,.4pt" o:allowincell="f">
          <w10:anchorlock/>
        </v:line>
      </w:pict>
    </w:r>
    <w:r w:rsidRPr="00E72F3E">
      <w:rPr>
        <w:lang w:val="ru-RU"/>
      </w:rPr>
      <w:t xml:space="preserve"> Разраб.   </w:t>
    </w:r>
    <w:proofErr w:type="gramStart"/>
    <w:r w:rsidRPr="00E72F3E">
      <w:rPr>
        <w:lang w:val="ru-RU"/>
      </w:rPr>
      <w:t>Копцов Д.С.                        BEKTOP     [25:НомСборки]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3640" style="position:absolute;flip:x;z-index:801" from="3.35pt,-.15pt" to="293.35pt,-.1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 xml:space="preserve">Проверил  Фурсов А.А                         [9:Заказ]  2345-4789                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3641" style="position:absolute;flip:x;z-index:802" from="3.35pt,-.05pt" to="293.35pt,-.0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>Нормир.   [14:Нормировал]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3642" style="position:absolute;flip:x;z-index:803" from="3.35pt,.35pt" to="783.35pt,.5pt" o:allowincell="f">
          <w10:anchorlock/>
        </v:line>
      </w:pict>
    </w:r>
    <w:r>
      <w:rPr>
        <w:lang w:val="ru-RU"/>
      </w:rPr>
      <w:pict>
        <v:line id="_x0000_s3652" style="position:absolute;z-index:813" from="623pt,11.85pt" to="783.5pt,11.85pt" o:allowincell="f">
          <w10:anchorlock/>
        </v:line>
      </w:pict>
    </w:r>
    <w:r>
      <w:rPr>
        <w:lang w:val="ru-RU"/>
      </w:rPr>
      <w:pict>
        <v:line id="_x0000_s3651" style="position:absolute;z-index:812" from="623pt,.35pt" to="623pt,24.85pt" o:allowincell="f">
          <w10:anchorlock/>
        </v:line>
      </w:pict>
    </w:r>
    <w:r>
      <w:rPr>
        <w:lang w:val="ru-RU"/>
      </w:rPr>
      <w:pict>
        <v:line id="_x0000_s3649" style="position:absolute;z-index:810" from="741.85pt,.5pt" to="741.85pt,25pt" o:allowincell="f">
          <w10:anchorlock/>
        </v:line>
      </w:pict>
    </w:r>
    <w:r>
      <w:rPr>
        <w:lang w:val="ru-RU"/>
      </w:rPr>
      <w:pict>
        <v:line id="_x0000_s3648" style="position:absolute;z-index:809" from="702.35pt,.5pt" to="702.35pt,25pt" o:allowincell="f">
          <w10:anchorlock/>
        </v:line>
      </w:pict>
    </w:r>
    <w:r>
      <w:rPr>
        <w:lang w:val="ru-RU"/>
      </w:rPr>
      <w:pict>
        <v:line id="_x0000_s3647" style="position:absolute;z-index:808" from="662.35pt,.5pt" to="662.35pt,25pt" o:allowincell="f">
          <w10:anchorlock/>
        </v:line>
      </w:pict>
    </w:r>
    <w:r>
      <w:rPr>
        <w:lang w:val="ru-RU"/>
      </w:rPr>
      <w:pict>
        <v:line id="_x0000_s3639" style="position:absolute;z-index:800" from="62.35pt,-37pt" to="62.35pt,25pt" o:allowincell="f">
          <w10:anchorlock/>
        </v:line>
      </w:pict>
    </w:r>
    <w:r>
      <w:rPr>
        <w:lang w:val="ru-RU"/>
      </w:rPr>
      <w:pict>
        <v:line id="_x0000_s3643" style="position:absolute;flip:x;z-index:804" from="3.35pt,13pt" to="293.35pt,13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>Утвердил  [14:Утвердил]                                                                      Цех   УЧ    РМ    Опер.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3644" style="position:absolute;z-index:805" from="3.35pt,12.55pt" to="783.35pt,12.5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 xml:space="preserve">Н.контр.  [14:НКонтроль]                                Шестерня                               </w:t>
    </w:r>
    <w:r>
      <w:rPr>
        <w:lang w:val="ru-RU"/>
      </w:rPr>
      <w:t xml:space="preserve">   </w:t>
    </w:r>
    <w:r w:rsidRPr="00E72F3E">
      <w:rPr>
        <w:lang w:val="ru-RU"/>
      </w:rPr>
      <w:t xml:space="preserve">   </w:t>
    </w:r>
    <w:r>
      <w:rPr>
        <w:lang w:val="ru-RU"/>
      </w:rPr>
      <w:t xml:space="preserve">   </w:t>
    </w:r>
    <w:r w:rsidRPr="00E72F3E">
      <w:rPr>
        <w:lang w:val="ru-RU"/>
      </w:rPr>
      <w:t xml:space="preserve">   </w:t>
    </w:r>
    <w:r>
      <w:rPr>
        <w:lang w:val="ru-RU"/>
      </w:rPr>
      <w:t xml:space="preserve">   </w:t>
    </w:r>
    <w:r w:rsidRPr="00E72F3E">
      <w:rPr>
        <w:lang w:val="ru-RU"/>
      </w:rPr>
      <w:t xml:space="preserve">  </w:t>
    </w:r>
    <w:r>
      <w:rPr>
        <w:lang w:val="ru-RU"/>
      </w:rPr>
      <w:t>040</w:t>
    </w:r>
    <w:proofErr w:type="gramEnd"/>
  </w:p>
</w:hdr>
</file>

<file path=word/header1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rect id="_x0000_s3611" style="position:absolute;margin-left:38.85pt;margin-top:180.9pt;width:759.6pt;height:365.4pt;z-index:60;mso-position-horizontal-relative:page;mso-position-vertical-relative:page" o:allowincell="f" filled="f" stroked="f" strokecolor="#930">
          <w10:wrap anchorx="page" anchory="page"/>
          <w10:anchorlock/>
        </v:rect>
      </w:pict>
    </w:r>
    <w:r>
      <w:rPr>
        <w:lang w:val="ru-RU"/>
      </w:rPr>
      <w:pict>
        <v:rect id="_x0000_s3569" style="position:absolute;margin-left:3.35pt;margin-top:.75pt;width:780pt;height:544.15pt;z-index:-62" o:allowincell="f">
          <w10:anchorlock/>
        </v:rect>
      </w:pict>
    </w:r>
    <w:r>
      <w:rPr>
        <w:lang w:val="ru-RU"/>
      </w:rPr>
      <w:pict>
        <v:line id="_x0000_s3610" style="position:absolute;z-index:773" from="3.5pt,531pt" to="783.5pt,531pt" o:allowincell="f">
          <w10:anchorlock/>
        </v:line>
      </w:pict>
    </w:r>
    <w:r w:rsidRPr="00E72F3E">
      <w:rPr>
        <w:lang w:val="ru-RU"/>
      </w:rPr>
      <w:t xml:space="preserve">                                                                                    ГОСТ 3.1105-84    Форма 7   САПР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3582" style="position:absolute;z-index:745" from="677.6pt,.7pt" to="677.6pt,62.7pt" o:allowincell="f">
          <w10:anchorlock/>
        </v:line>
      </w:pict>
    </w:r>
    <w:r>
      <w:rPr>
        <w:lang w:val="ru-RU"/>
      </w:rPr>
      <w:pict>
        <v:line id="_x0000_s3581" style="position:absolute;z-index:744" from="604.85pt,.7pt" to="604.85pt,50.2pt" o:allowincell="f">
          <w10:anchorlock/>
        </v:line>
      </w:pict>
    </w:r>
    <w:r>
      <w:rPr>
        <w:lang w:val="ru-RU"/>
      </w:rPr>
      <w:pict>
        <v:line id="_x0000_s3580" style="position:absolute;z-index:743" from="578.6pt,.7pt" to="578.6pt,50.2pt" o:allowincell="f">
          <w10:anchorlock/>
        </v:line>
      </w:pict>
    </w:r>
    <w:r>
      <w:rPr>
        <w:lang w:val="ru-RU"/>
      </w:rPr>
      <w:pict>
        <v:line id="_x0000_s3579" style="position:absolute;z-index:742" from="552.35pt,.7pt" to="552.35pt,50.2pt" o:allowincell="f">
          <w10:anchorlock/>
        </v:line>
      </w:pict>
    </w:r>
    <w:r>
      <w:rPr>
        <w:lang w:val="ru-RU"/>
      </w:rPr>
      <w:pict>
        <v:line id="_x0000_s3574" style="position:absolute;z-index:737" from="552.35pt,.7pt" to="783.35pt,.7pt" o:allowincell="f">
          <w10:anchorlock/>
        </v:line>
      </w:pict>
    </w:r>
    <w:r>
      <w:rPr>
        <w:lang w:val="ru-RU"/>
      </w:rPr>
      <w:pict>
        <v:line id="_x0000_s3590" style="position:absolute;z-index:753" from="103.1pt,12.7pt" to="103.1pt,50.2pt" o:allowincell="f">
          <w10:anchorlock/>
        </v:line>
      </w:pic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3591" style="position:absolute;z-index:754" from="49.85pt,.25pt" to="49.85pt,37.75pt" o:allowincell="f">
          <w10:anchorlock/>
        </v:line>
      </w:pict>
    </w:r>
    <w:r>
      <w:rPr>
        <w:lang w:val="ru-RU"/>
      </w:rPr>
      <w:pict>
        <v:line id="_x0000_s3583" style="position:absolute;z-index:746" from="736.85pt,-11.75pt" to="736.85pt,50.25pt" o:allowincell="f">
          <w10:anchorlock/>
        </v:line>
      </w:pict>
    </w:r>
    <w:r>
      <w:rPr>
        <w:lang w:val="ru-RU"/>
      </w:rPr>
      <w:pict>
        <v:line id="_x0000_s3589" style="position:absolute;z-index:752" from="155.6pt,.25pt" to="155.6pt,37.75pt" o:allowincell="f">
          <w10:anchorlock/>
        </v:line>
      </w:pict>
    </w:r>
    <w:r>
      <w:rPr>
        <w:lang w:val="ru-RU"/>
      </w:rPr>
      <w:pict>
        <v:line id="_x0000_s3588" style="position:absolute;z-index:751" from="195.35pt,.25pt" to="195.35pt,37.75pt" o:allowincell="f">
          <w10:anchorlock/>
        </v:line>
      </w:pict>
    </w:r>
    <w:r>
      <w:rPr>
        <w:lang w:val="ru-RU"/>
      </w:rPr>
      <w:pict>
        <v:line id="_x0000_s3584" style="position:absolute;flip:x;z-index:747" from="3.35pt,.25pt" to="195.35pt,.25pt" o:allowincell="f">
          <w10:anchorlock/>
        </v:line>
      </w:pict>
    </w:r>
    <w:r>
      <w:rPr>
        <w:lang w:val="ru-RU"/>
      </w:rPr>
      <w:pict>
        <v:line id="_x0000_s3578" style="position:absolute;z-index:741" from="512.6pt,12.95pt" to="512.6pt,37.7pt" o:allowincell="f">
          <w10:anchorlock/>
        </v:line>
      </w:pict>
    </w:r>
    <w:r w:rsidRPr="00E72F3E">
      <w:rPr>
        <w:lang w:val="ru-RU"/>
      </w:rPr>
      <w:t xml:space="preserve"> Дубл.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3585" style="position:absolute;flip:x;z-index:748" from="3.35pt,.45pt" to="195.35pt,.45pt" o:allowincell="f">
          <w10:anchorlock/>
        </v:line>
      </w:pict>
    </w:r>
    <w:r>
      <w:rPr>
        <w:lang w:val="ru-RU"/>
      </w:rPr>
      <w:pict>
        <v:line id="_x0000_s3573" style="position:absolute;z-index:736" from="552.35pt,-12.25pt" to="783.35pt,-12.25pt" o:allowincell="f">
          <w10:anchorlock/>
        </v:line>
      </w:pict>
    </w:r>
    <w:r>
      <w:rPr>
        <w:lang w:val="ru-RU"/>
      </w:rPr>
      <w:pict>
        <v:line id="_x0000_s3577" style="position:absolute;z-index:740" from="459.35pt,.45pt" to="459.35pt,25.2pt" o:allowincell="f">
          <w10:anchorlock/>
        </v:line>
      </w:pict>
    </w:r>
    <w:r>
      <w:rPr>
        <w:lang w:val="ru-RU"/>
      </w:rPr>
      <w:pict>
        <v:line id="_x0000_s3576" style="position:absolute;z-index:739" from="400.1pt,.45pt" to="400.1pt,25.2pt" o:allowincell="f">
          <w10:anchorlock/>
        </v:line>
      </w:pict>
    </w:r>
    <w:r>
      <w:rPr>
        <w:lang w:val="ru-RU"/>
      </w:rPr>
      <w:pict>
        <v:line id="_x0000_s3575" style="position:absolute;z-index:738" from="373.85pt,.45pt" to="373.85pt,25.2pt" o:allowincell="f">
          <w10:anchorlock/>
        </v:line>
      </w:pict>
    </w:r>
    <w:r>
      <w:rPr>
        <w:lang w:val="ru-RU"/>
      </w:rPr>
      <w:pict>
        <v:line id="_x0000_s3570" style="position:absolute;z-index:733" from="347.6pt,.45pt" to="347.6pt,25.2pt" o:allowincell="f">
          <w10:anchorlock/>
        </v:line>
      </w:pict>
    </w:r>
    <w:r>
      <w:rPr>
        <w:lang w:val="ru-RU"/>
      </w:rPr>
      <w:pict>
        <v:line id="_x0000_s3572" style="position:absolute;z-index:735" from="347.6pt,12.5pt" to="783.35pt,12.5pt" o:allowincell="f">
          <w10:anchorlock/>
        </v:line>
      </w:pict>
    </w:r>
    <w:r w:rsidRPr="00E72F3E">
      <w:rPr>
        <w:lang w:val="ru-RU"/>
      </w:rPr>
      <w:t xml:space="preserve"> Взам.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3586" style="position:absolute;flip:x;z-index:749" from="3.35pt,.05pt" to="195.35pt,.05pt" o:allowincell="f">
          <w10:anchorlock/>
        </v:line>
      </w:pict>
    </w:r>
    <w:r>
      <w:rPr>
        <w:lang w:val="ru-RU"/>
      </w:rPr>
      <w:pict>
        <v:line id="_x0000_s3571" style="position:absolute;z-index:734" from="347.6pt,-12pt" to="783.35pt,-12pt" o:allowincell="f">
          <w10:anchorlock/>
        </v:line>
      </w:pict>
    </w:r>
    <w:r w:rsidRPr="00E72F3E">
      <w:rPr>
        <w:lang w:val="ru-RU"/>
      </w:rPr>
      <w:t xml:space="preserve"> Подл.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3587" style="position:absolute;z-index:750" from="3.35pt,.35pt" to="783.35pt,.35pt" o:allowincell="f">
          <w10:anchorlock/>
        </v:line>
      </w:pict>
    </w:r>
    <w:r>
      <w:rPr>
        <w:lang w:val="ru-RU"/>
      </w:rPr>
      <w:pict>
        <v:line id="_x0000_s3603" style="position:absolute;flip:y;z-index:766" from="537.85pt,12.85pt" to="537.85pt,74.3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 xml:space="preserve">ТехноПро                                     [25:Изделие] |                               </w:t>
    </w:r>
    <w:r w:rsidRPr="00E72F3E">
      <w:rPr>
        <w:lang w:val="ru-RU"/>
      </w:rPr>
      <w:fldChar w:fldCharType="begin"/>
    </w:r>
    <w:r w:rsidRPr="00E72F3E">
      <w:rPr>
        <w:lang w:val="ru-RU"/>
      </w:rPr>
      <w:instrText xml:space="preserve"> SECTIONPAGES  \* MERGEFORMAT </w:instrText>
    </w:r>
    <w:r w:rsidRPr="00E72F3E">
      <w:rPr>
        <w:lang w:val="ru-RU"/>
      </w:rPr>
      <w:fldChar w:fldCharType="separate"/>
    </w:r>
    <w:r>
      <w:rPr>
        <w:lang w:val="ru-RU"/>
      </w:rPr>
      <w:t>1</w:t>
    </w:r>
    <w:r w:rsidRPr="00E72F3E">
      <w:rPr>
        <w:lang w:val="ru-RU"/>
      </w:rPr>
      <w:fldChar w:fldCharType="end"/>
    </w:r>
    <w:r w:rsidRPr="00E72F3E">
      <w:rPr>
        <w:lang w:val="ru-RU"/>
      </w:rPr>
      <w:t xml:space="preserve">        </w:t>
    </w:r>
    <w:r w:rsidRPr="00E72F3E">
      <w:rPr>
        <w:lang w:val="ru-RU"/>
      </w:rPr>
      <w:fldChar w:fldCharType="begin"/>
    </w:r>
    <w:r w:rsidRPr="00E72F3E">
      <w:rPr>
        <w:lang w:val="ru-RU"/>
      </w:rPr>
      <w:instrText xml:space="preserve"> PAGE </w:instrText>
    </w:r>
    <w:r w:rsidRPr="00E72F3E">
      <w:rPr>
        <w:lang w:val="ru-RU"/>
      </w:rPr>
      <w:fldChar w:fldCharType="separate"/>
    </w:r>
    <w:r>
      <w:rPr>
        <w:lang w:val="ru-RU"/>
      </w:rPr>
      <w:t>1</w:t>
    </w:r>
    <w:r w:rsidRPr="00E72F3E">
      <w:rPr>
        <w:lang w:val="ru-RU"/>
      </w:rPr>
      <w:fldChar w:fldCharType="end"/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3607" style="position:absolute;flip:y;z-index:770" from="755.35pt,.4pt" to="755.35pt,37.9pt" o:allowincell="f">
          <w10:anchorlock/>
        </v:line>
      </w:pict>
    </w:r>
    <w:r>
      <w:rPr>
        <w:lang w:val="ru-RU"/>
      </w:rPr>
      <w:pict>
        <v:line id="_x0000_s3593" style="position:absolute;z-index:756" from="293.35pt,-12.1pt" to="293.35pt,62.4pt" o:allowincell="f">
          <w10:anchorlock/>
        </v:line>
      </w:pict>
    </w:r>
    <w:r>
      <w:rPr>
        <w:lang w:val="ru-RU"/>
      </w:rPr>
      <w:pict>
        <v:line id="_x0000_s3602" style="position:absolute;z-index:765" from="372.85pt,.4pt" to="372.85pt,48.4pt" o:allowincell="f">
          <w10:anchorlock/>
        </v:line>
      </w:pict>
    </w:r>
    <w:r>
      <w:rPr>
        <w:lang w:val="ru-RU"/>
      </w:rPr>
      <w:pict>
        <v:line id="_x0000_s3595" style="position:absolute;z-index:758" from="167.85pt,.4pt" to="167.85pt,62.4pt" o:allowincell="f">
          <w10:anchorlock/>
        </v:line>
      </w:pict>
    </w:r>
    <w:r>
      <w:rPr>
        <w:lang w:val="ru-RU"/>
      </w:rPr>
      <w:pict>
        <v:line id="_x0000_s3594" style="position:absolute;z-index:757" from="227.35pt,.4pt" to="227.35pt,62.4pt" o:allowincell="f">
          <w10:anchorlock/>
        </v:line>
      </w:pict>
    </w:r>
    <w:r>
      <w:rPr>
        <w:lang w:val="ru-RU"/>
      </w:rPr>
      <w:pict>
        <v:line id="_x0000_s3592" style="position:absolute;z-index:755" from="3.35pt,.4pt" to="783.35pt,.4pt" o:allowincell="f">
          <w10:anchorlock/>
        </v:line>
      </w:pict>
    </w:r>
    <w:r w:rsidRPr="00E72F3E">
      <w:rPr>
        <w:lang w:val="ru-RU"/>
      </w:rPr>
      <w:t xml:space="preserve"> Разраб.   </w:t>
    </w:r>
    <w:proofErr w:type="gramStart"/>
    <w:r w:rsidRPr="00E72F3E">
      <w:rPr>
        <w:lang w:val="ru-RU"/>
      </w:rPr>
      <w:t xml:space="preserve">Копцов Д.С.                        </w:t>
    </w:r>
    <w:r w:rsidRPr="00E15AE2">
      <w:rPr>
        <w:rFonts w:cs="Courier New"/>
        <w:color w:val="000000"/>
        <w:sz w:val="20"/>
        <w:shd w:val="clear" w:color="auto" w:fill="FFFFFF"/>
        <w:lang w:val="ru-RU"/>
      </w:rPr>
      <w:t>СФ МАИ</w:t>
    </w:r>
    <w:r w:rsidRPr="00E72F3E">
      <w:rPr>
        <w:lang w:val="ru-RU"/>
      </w:rPr>
      <w:t xml:space="preserve"> </w:t>
    </w:r>
    <w:r>
      <w:rPr>
        <w:lang w:val="ru-RU"/>
      </w:rPr>
      <w:t xml:space="preserve">     </w:t>
    </w:r>
    <w:r w:rsidRPr="00E72F3E">
      <w:rPr>
        <w:lang w:val="ru-RU"/>
      </w:rPr>
      <w:t xml:space="preserve">    [25:НомСборки]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3597" style="position:absolute;flip:x;z-index:760" from="3.35pt,-.15pt" to="293.35pt,-.1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 xml:space="preserve">Проверил  Фурсов А.А                         [9:Заказ]  2345-4789                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3598" style="position:absolute;flip:x;z-index:761" from="3.35pt,-.05pt" to="293.35pt,-.0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>Нормир.   [14:Нормировал]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3599" style="position:absolute;flip:x;z-index:762" from="3.35pt,.35pt" to="783.35pt,.5pt" o:allowincell="f">
          <w10:anchorlock/>
        </v:line>
      </w:pict>
    </w:r>
    <w:r>
      <w:rPr>
        <w:lang w:val="ru-RU"/>
      </w:rPr>
      <w:pict>
        <v:line id="_x0000_s3609" style="position:absolute;z-index:772" from="623pt,11.85pt" to="783.5pt,11.85pt" o:allowincell="f">
          <w10:anchorlock/>
        </v:line>
      </w:pict>
    </w:r>
    <w:r>
      <w:rPr>
        <w:lang w:val="ru-RU"/>
      </w:rPr>
      <w:pict>
        <v:line id="_x0000_s3608" style="position:absolute;z-index:771" from="623pt,.35pt" to="623pt,24.85pt" o:allowincell="f">
          <w10:anchorlock/>
        </v:line>
      </w:pict>
    </w:r>
    <w:r>
      <w:rPr>
        <w:lang w:val="ru-RU"/>
      </w:rPr>
      <w:pict>
        <v:line id="_x0000_s3606" style="position:absolute;z-index:769" from="741.85pt,.5pt" to="741.85pt,25pt" o:allowincell="f">
          <w10:anchorlock/>
        </v:line>
      </w:pict>
    </w:r>
    <w:r>
      <w:rPr>
        <w:lang w:val="ru-RU"/>
      </w:rPr>
      <w:pict>
        <v:line id="_x0000_s3605" style="position:absolute;z-index:768" from="702.35pt,.5pt" to="702.35pt,25pt" o:allowincell="f">
          <w10:anchorlock/>
        </v:line>
      </w:pict>
    </w:r>
    <w:r>
      <w:rPr>
        <w:lang w:val="ru-RU"/>
      </w:rPr>
      <w:pict>
        <v:line id="_x0000_s3604" style="position:absolute;z-index:767" from="662.35pt,.5pt" to="662.35pt,25pt" o:allowincell="f">
          <w10:anchorlock/>
        </v:line>
      </w:pict>
    </w:r>
    <w:r>
      <w:rPr>
        <w:lang w:val="ru-RU"/>
      </w:rPr>
      <w:pict>
        <v:line id="_x0000_s3596" style="position:absolute;z-index:759" from="62.35pt,-37pt" to="62.35pt,25pt" o:allowincell="f">
          <w10:anchorlock/>
        </v:line>
      </w:pict>
    </w:r>
    <w:r>
      <w:rPr>
        <w:lang w:val="ru-RU"/>
      </w:rPr>
      <w:pict>
        <v:line id="_x0000_s3600" style="position:absolute;flip:x;z-index:763" from="3.35pt,13pt" to="293.35pt,13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 xml:space="preserve">Утвердил  [14:Утвердил]                                                                      </w:t>
    </w:r>
    <w:r>
      <w:rPr>
        <w:lang w:val="ru-RU"/>
      </w:rPr>
      <w:t xml:space="preserve"> </w:t>
    </w:r>
    <w:r w:rsidRPr="00E72F3E">
      <w:rPr>
        <w:lang w:val="ru-RU"/>
      </w:rPr>
      <w:t>Цех   УЧ    РМ    Опер.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3601" style="position:absolute;z-index:764" from="3.35pt,12.55pt" to="783.35pt,12.5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 xml:space="preserve">Н.контр.  [14:НКонтроль]                                Шестерня                               </w:t>
    </w:r>
    <w:r>
      <w:rPr>
        <w:lang w:val="ru-RU"/>
      </w:rPr>
      <w:t xml:space="preserve">   </w:t>
    </w:r>
    <w:r w:rsidRPr="00E72F3E">
      <w:rPr>
        <w:lang w:val="ru-RU"/>
      </w:rPr>
      <w:t xml:space="preserve">   </w:t>
    </w:r>
    <w:r>
      <w:rPr>
        <w:lang w:val="ru-RU"/>
      </w:rPr>
      <w:t xml:space="preserve">   </w:t>
    </w:r>
    <w:r w:rsidRPr="00E72F3E">
      <w:rPr>
        <w:lang w:val="ru-RU"/>
      </w:rPr>
      <w:t xml:space="preserve">   </w:t>
    </w:r>
    <w:r>
      <w:rPr>
        <w:lang w:val="ru-RU"/>
      </w:rPr>
      <w:t xml:space="preserve">   </w:t>
    </w:r>
    <w:r w:rsidRPr="00E72F3E">
      <w:rPr>
        <w:lang w:val="ru-RU"/>
      </w:rPr>
      <w:t xml:space="preserve">  </w:t>
    </w:r>
    <w:r>
      <w:rPr>
        <w:lang w:val="ru-RU"/>
      </w:rPr>
      <w:t>040</w:t>
    </w:r>
    <w:proofErr w:type="gramEnd"/>
  </w:p>
</w:hdr>
</file>

<file path=word/header2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rect id="_x0000_s3826" style="position:absolute;margin-left:38.85pt;margin-top:182.55pt;width:760.5pt;height:362.7pt;z-index:57;mso-position-horizontal-relative:page;mso-position-vertical-relative:page" stroked="f">
          <w10:wrap anchorx="page" anchory="page"/>
          <w10:anchorlock/>
        </v:rect>
      </w:pict>
    </w:r>
    <w:r>
      <w:rPr>
        <w:lang w:val="ru-RU"/>
      </w:rPr>
      <w:pict>
        <v:rect id="_x0000_s3784" style="position:absolute;margin-left:3.35pt;margin-top:.75pt;width:780pt;height:544.15pt;z-index:-59" o:allowincell="f">
          <w10:anchorlock/>
        </v:rect>
      </w:pict>
    </w:r>
    <w:r>
      <w:rPr>
        <w:lang w:val="ru-RU"/>
      </w:rPr>
      <w:pict>
        <v:line id="_x0000_s3825" style="position:absolute;z-index:896" from="3.5pt,531pt" to="783.5pt,531pt" o:allowincell="f">
          <w10:anchorlock/>
        </v:line>
      </w:pict>
    </w:r>
    <w:r w:rsidRPr="00E72F3E">
      <w:rPr>
        <w:lang w:val="ru-RU"/>
      </w:rPr>
      <w:t xml:space="preserve">                                                                                    ГОСТ 3.1105-84    Форма 7   САПР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3797" style="position:absolute;z-index:868" from="677.6pt,.7pt" to="677.6pt,62.7pt" o:allowincell="f">
          <w10:anchorlock/>
        </v:line>
      </w:pict>
    </w:r>
    <w:r>
      <w:rPr>
        <w:lang w:val="ru-RU"/>
      </w:rPr>
      <w:pict>
        <v:line id="_x0000_s3796" style="position:absolute;z-index:867" from="604.85pt,.7pt" to="604.85pt,50.2pt" o:allowincell="f">
          <w10:anchorlock/>
        </v:line>
      </w:pict>
    </w:r>
    <w:r>
      <w:rPr>
        <w:lang w:val="ru-RU"/>
      </w:rPr>
      <w:pict>
        <v:line id="_x0000_s3795" style="position:absolute;z-index:866" from="578.6pt,.7pt" to="578.6pt,50.2pt" o:allowincell="f">
          <w10:anchorlock/>
        </v:line>
      </w:pict>
    </w:r>
    <w:r>
      <w:rPr>
        <w:lang w:val="ru-RU"/>
      </w:rPr>
      <w:pict>
        <v:line id="_x0000_s3794" style="position:absolute;z-index:865" from="552.35pt,.7pt" to="552.35pt,50.2pt" o:allowincell="f">
          <w10:anchorlock/>
        </v:line>
      </w:pict>
    </w:r>
    <w:r>
      <w:rPr>
        <w:lang w:val="ru-RU"/>
      </w:rPr>
      <w:pict>
        <v:line id="_x0000_s3789" style="position:absolute;z-index:860" from="552.35pt,.7pt" to="783.35pt,.7pt" o:allowincell="f">
          <w10:anchorlock/>
        </v:line>
      </w:pict>
    </w:r>
    <w:r>
      <w:rPr>
        <w:lang w:val="ru-RU"/>
      </w:rPr>
      <w:pict>
        <v:line id="_x0000_s3805" style="position:absolute;z-index:876" from="103.1pt,12.7pt" to="103.1pt,50.2pt" o:allowincell="f">
          <w10:anchorlock/>
        </v:line>
      </w:pic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3806" style="position:absolute;z-index:877" from="49.85pt,.25pt" to="49.85pt,37.75pt" o:allowincell="f">
          <w10:anchorlock/>
        </v:line>
      </w:pict>
    </w:r>
    <w:r>
      <w:rPr>
        <w:lang w:val="ru-RU"/>
      </w:rPr>
      <w:pict>
        <v:line id="_x0000_s3798" style="position:absolute;z-index:869" from="736.85pt,-11.75pt" to="736.85pt,50.25pt" o:allowincell="f">
          <w10:anchorlock/>
        </v:line>
      </w:pict>
    </w:r>
    <w:r>
      <w:rPr>
        <w:lang w:val="ru-RU"/>
      </w:rPr>
      <w:pict>
        <v:line id="_x0000_s3804" style="position:absolute;z-index:875" from="155.6pt,.25pt" to="155.6pt,37.75pt" o:allowincell="f">
          <w10:anchorlock/>
        </v:line>
      </w:pict>
    </w:r>
    <w:r>
      <w:rPr>
        <w:lang w:val="ru-RU"/>
      </w:rPr>
      <w:pict>
        <v:line id="_x0000_s3803" style="position:absolute;z-index:874" from="195.35pt,.25pt" to="195.35pt,37.75pt" o:allowincell="f">
          <w10:anchorlock/>
        </v:line>
      </w:pict>
    </w:r>
    <w:r>
      <w:rPr>
        <w:lang w:val="ru-RU"/>
      </w:rPr>
      <w:pict>
        <v:line id="_x0000_s3799" style="position:absolute;flip:x;z-index:870" from="3.35pt,.25pt" to="195.35pt,.25pt" o:allowincell="f">
          <w10:anchorlock/>
        </v:line>
      </w:pict>
    </w:r>
    <w:r>
      <w:rPr>
        <w:lang w:val="ru-RU"/>
      </w:rPr>
      <w:pict>
        <v:line id="_x0000_s3793" style="position:absolute;z-index:864" from="512.6pt,12.95pt" to="512.6pt,37.7pt" o:allowincell="f">
          <w10:anchorlock/>
        </v:line>
      </w:pict>
    </w:r>
    <w:r w:rsidRPr="00E72F3E">
      <w:rPr>
        <w:lang w:val="ru-RU"/>
      </w:rPr>
      <w:t xml:space="preserve"> Дубл.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3800" style="position:absolute;flip:x;z-index:871" from="3.35pt,.45pt" to="195.35pt,.45pt" o:allowincell="f">
          <w10:anchorlock/>
        </v:line>
      </w:pict>
    </w:r>
    <w:r>
      <w:rPr>
        <w:lang w:val="ru-RU"/>
      </w:rPr>
      <w:pict>
        <v:line id="_x0000_s3788" style="position:absolute;z-index:859" from="552.35pt,-12.25pt" to="783.35pt,-12.25pt" o:allowincell="f">
          <w10:anchorlock/>
        </v:line>
      </w:pict>
    </w:r>
    <w:r>
      <w:rPr>
        <w:lang w:val="ru-RU"/>
      </w:rPr>
      <w:pict>
        <v:line id="_x0000_s3792" style="position:absolute;z-index:863" from="459.35pt,.45pt" to="459.35pt,25.2pt" o:allowincell="f">
          <w10:anchorlock/>
        </v:line>
      </w:pict>
    </w:r>
    <w:r>
      <w:rPr>
        <w:lang w:val="ru-RU"/>
      </w:rPr>
      <w:pict>
        <v:line id="_x0000_s3791" style="position:absolute;z-index:862" from="400.1pt,.45pt" to="400.1pt,25.2pt" o:allowincell="f">
          <w10:anchorlock/>
        </v:line>
      </w:pict>
    </w:r>
    <w:r>
      <w:rPr>
        <w:lang w:val="ru-RU"/>
      </w:rPr>
      <w:pict>
        <v:line id="_x0000_s3790" style="position:absolute;z-index:861" from="373.85pt,.45pt" to="373.85pt,25.2pt" o:allowincell="f">
          <w10:anchorlock/>
        </v:line>
      </w:pict>
    </w:r>
    <w:r>
      <w:rPr>
        <w:lang w:val="ru-RU"/>
      </w:rPr>
      <w:pict>
        <v:line id="_x0000_s3785" style="position:absolute;z-index:856" from="347.6pt,.45pt" to="347.6pt,25.2pt" o:allowincell="f">
          <w10:anchorlock/>
        </v:line>
      </w:pict>
    </w:r>
    <w:r>
      <w:rPr>
        <w:lang w:val="ru-RU"/>
      </w:rPr>
      <w:pict>
        <v:line id="_x0000_s3787" style="position:absolute;z-index:858" from="347.6pt,12.5pt" to="783.35pt,12.5pt" o:allowincell="f">
          <w10:anchorlock/>
        </v:line>
      </w:pict>
    </w:r>
    <w:r w:rsidRPr="00E72F3E">
      <w:rPr>
        <w:lang w:val="ru-RU"/>
      </w:rPr>
      <w:t xml:space="preserve"> Взам.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3801" style="position:absolute;flip:x;z-index:872" from="3.35pt,.05pt" to="195.35pt,.05pt" o:allowincell="f">
          <w10:anchorlock/>
        </v:line>
      </w:pict>
    </w:r>
    <w:r>
      <w:rPr>
        <w:lang w:val="ru-RU"/>
      </w:rPr>
      <w:pict>
        <v:line id="_x0000_s3786" style="position:absolute;z-index:857" from="347.6pt,-12pt" to="783.35pt,-12pt" o:allowincell="f">
          <w10:anchorlock/>
        </v:line>
      </w:pict>
    </w:r>
    <w:r w:rsidRPr="00E72F3E">
      <w:rPr>
        <w:lang w:val="ru-RU"/>
      </w:rPr>
      <w:t xml:space="preserve"> Подл.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3802" style="position:absolute;z-index:873" from="3.35pt,.35pt" to="783.35pt,.35pt" o:allowincell="f">
          <w10:anchorlock/>
        </v:line>
      </w:pict>
    </w:r>
    <w:r>
      <w:rPr>
        <w:lang w:val="ru-RU"/>
      </w:rPr>
      <w:pict>
        <v:line id="_x0000_s3818" style="position:absolute;flip:y;z-index:889" from="537.85pt,12.85pt" to="537.85pt,74.3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 xml:space="preserve">ТехноПро                                     [25:Изделие] |                               </w:t>
    </w:r>
    <w:r w:rsidRPr="00E72F3E">
      <w:rPr>
        <w:lang w:val="ru-RU"/>
      </w:rPr>
      <w:fldChar w:fldCharType="begin"/>
    </w:r>
    <w:r w:rsidRPr="00E72F3E">
      <w:rPr>
        <w:lang w:val="ru-RU"/>
      </w:rPr>
      <w:instrText xml:space="preserve"> SECTIONPAGES  \* MERGEFORMAT </w:instrText>
    </w:r>
    <w:r w:rsidRPr="00E72F3E">
      <w:rPr>
        <w:lang w:val="ru-RU"/>
      </w:rPr>
      <w:fldChar w:fldCharType="separate"/>
    </w:r>
    <w:r>
      <w:rPr>
        <w:lang w:val="ru-RU"/>
      </w:rPr>
      <w:t>1</w:t>
    </w:r>
    <w:r w:rsidRPr="00E72F3E">
      <w:rPr>
        <w:lang w:val="ru-RU"/>
      </w:rPr>
      <w:fldChar w:fldCharType="end"/>
    </w:r>
    <w:r w:rsidRPr="00E72F3E">
      <w:rPr>
        <w:lang w:val="ru-RU"/>
      </w:rPr>
      <w:t xml:space="preserve">        </w:t>
    </w:r>
    <w:r w:rsidRPr="00E72F3E">
      <w:rPr>
        <w:lang w:val="ru-RU"/>
      </w:rPr>
      <w:fldChar w:fldCharType="begin"/>
    </w:r>
    <w:r w:rsidRPr="00E72F3E">
      <w:rPr>
        <w:lang w:val="ru-RU"/>
      </w:rPr>
      <w:instrText xml:space="preserve"> PAGE </w:instrText>
    </w:r>
    <w:r w:rsidRPr="00E72F3E">
      <w:rPr>
        <w:lang w:val="ru-RU"/>
      </w:rPr>
      <w:fldChar w:fldCharType="separate"/>
    </w:r>
    <w:r w:rsidRPr="00E72F3E">
      <w:rPr>
        <w:lang w:val="ru-RU"/>
      </w:rPr>
      <w:t>2</w:t>
    </w:r>
    <w:r w:rsidRPr="00E72F3E">
      <w:rPr>
        <w:lang w:val="ru-RU"/>
      </w:rPr>
      <w:fldChar w:fldCharType="end"/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3822" style="position:absolute;flip:y;z-index:893" from="755.35pt,.4pt" to="755.35pt,37.9pt" o:allowincell="f">
          <w10:anchorlock/>
        </v:line>
      </w:pict>
    </w:r>
    <w:r>
      <w:rPr>
        <w:lang w:val="ru-RU"/>
      </w:rPr>
      <w:pict>
        <v:line id="_x0000_s3808" style="position:absolute;z-index:879" from="293.35pt,-12.1pt" to="293.35pt,62.4pt" o:allowincell="f">
          <w10:anchorlock/>
        </v:line>
      </w:pict>
    </w:r>
    <w:r>
      <w:rPr>
        <w:lang w:val="ru-RU"/>
      </w:rPr>
      <w:pict>
        <v:line id="_x0000_s3817" style="position:absolute;z-index:888" from="372.85pt,.4pt" to="372.85pt,48.4pt" o:allowincell="f">
          <w10:anchorlock/>
        </v:line>
      </w:pict>
    </w:r>
    <w:r>
      <w:rPr>
        <w:lang w:val="ru-RU"/>
      </w:rPr>
      <w:pict>
        <v:line id="_x0000_s3810" style="position:absolute;z-index:881" from="167.85pt,.4pt" to="167.85pt,62.4pt" o:allowincell="f">
          <w10:anchorlock/>
        </v:line>
      </w:pict>
    </w:r>
    <w:r>
      <w:rPr>
        <w:lang w:val="ru-RU"/>
      </w:rPr>
      <w:pict>
        <v:line id="_x0000_s3809" style="position:absolute;z-index:880" from="227.35pt,.4pt" to="227.35pt,62.4pt" o:allowincell="f">
          <w10:anchorlock/>
        </v:line>
      </w:pict>
    </w:r>
    <w:r>
      <w:rPr>
        <w:lang w:val="ru-RU"/>
      </w:rPr>
      <w:pict>
        <v:line id="_x0000_s3807" style="position:absolute;z-index:878" from="3.35pt,.4pt" to="783.35pt,.4pt" o:allowincell="f">
          <w10:anchorlock/>
        </v:line>
      </w:pict>
    </w:r>
    <w:r w:rsidRPr="00E72F3E">
      <w:rPr>
        <w:lang w:val="ru-RU"/>
      </w:rPr>
      <w:t xml:space="preserve"> Разраб.   </w:t>
    </w:r>
    <w:proofErr w:type="gramStart"/>
    <w:r w:rsidRPr="00E72F3E">
      <w:rPr>
        <w:lang w:val="ru-RU"/>
      </w:rPr>
      <w:t>Копцов Д.С.                        BEKTOP     [25:НомСборки]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3812" style="position:absolute;flip:x;z-index:883" from="3.35pt,-.15pt" to="293.35pt,-.1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 xml:space="preserve">Проверил  Фурсов А.А                         [9:Заказ]  2345-4789                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3813" style="position:absolute;flip:x;z-index:884" from="3.35pt,-.05pt" to="293.35pt,-.0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>Нормир.   [14:Нормировал]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3814" style="position:absolute;flip:x;z-index:885" from="3.35pt,.35pt" to="783.35pt,.5pt" o:allowincell="f">
          <w10:anchorlock/>
        </v:line>
      </w:pict>
    </w:r>
    <w:r>
      <w:rPr>
        <w:lang w:val="ru-RU"/>
      </w:rPr>
      <w:pict>
        <v:line id="_x0000_s3824" style="position:absolute;z-index:895" from="623pt,11.85pt" to="783.5pt,11.85pt" o:allowincell="f">
          <w10:anchorlock/>
        </v:line>
      </w:pict>
    </w:r>
    <w:r>
      <w:rPr>
        <w:lang w:val="ru-RU"/>
      </w:rPr>
      <w:pict>
        <v:line id="_x0000_s3823" style="position:absolute;z-index:894" from="623pt,.35pt" to="623pt,24.85pt" o:allowincell="f">
          <w10:anchorlock/>
        </v:line>
      </w:pict>
    </w:r>
    <w:r>
      <w:rPr>
        <w:lang w:val="ru-RU"/>
      </w:rPr>
      <w:pict>
        <v:line id="_x0000_s3821" style="position:absolute;z-index:892" from="741.85pt,.5pt" to="741.85pt,25pt" o:allowincell="f">
          <w10:anchorlock/>
        </v:line>
      </w:pict>
    </w:r>
    <w:r>
      <w:rPr>
        <w:lang w:val="ru-RU"/>
      </w:rPr>
      <w:pict>
        <v:line id="_x0000_s3820" style="position:absolute;z-index:891" from="702.35pt,.5pt" to="702.35pt,25pt" o:allowincell="f">
          <w10:anchorlock/>
        </v:line>
      </w:pict>
    </w:r>
    <w:r>
      <w:rPr>
        <w:lang w:val="ru-RU"/>
      </w:rPr>
      <w:pict>
        <v:line id="_x0000_s3819" style="position:absolute;z-index:890" from="662.35pt,.5pt" to="662.35pt,25pt" o:allowincell="f">
          <w10:anchorlock/>
        </v:line>
      </w:pict>
    </w:r>
    <w:r>
      <w:rPr>
        <w:lang w:val="ru-RU"/>
      </w:rPr>
      <w:pict>
        <v:line id="_x0000_s3811" style="position:absolute;z-index:882" from="62.35pt,-37pt" to="62.35pt,25pt" o:allowincell="f">
          <w10:anchorlock/>
        </v:line>
      </w:pict>
    </w:r>
    <w:r>
      <w:rPr>
        <w:lang w:val="ru-RU"/>
      </w:rPr>
      <w:pict>
        <v:line id="_x0000_s3815" style="position:absolute;flip:x;z-index:886" from="3.35pt,13pt" to="293.35pt,13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>Утвердил  [14:Утвердил]                                                                      Цех   УЧ    РМ    Опер.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3816" style="position:absolute;z-index:887" from="3.35pt,12.55pt" to="783.35pt,12.5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 xml:space="preserve">Н.контр.  [14:НКонтроль]                                Шестерня                               </w:t>
    </w:r>
    <w:r>
      <w:rPr>
        <w:lang w:val="ru-RU"/>
      </w:rPr>
      <w:t xml:space="preserve">   </w:t>
    </w:r>
    <w:r w:rsidRPr="00E72F3E">
      <w:rPr>
        <w:lang w:val="ru-RU"/>
      </w:rPr>
      <w:t xml:space="preserve">   </w:t>
    </w:r>
    <w:r>
      <w:rPr>
        <w:lang w:val="ru-RU"/>
      </w:rPr>
      <w:t xml:space="preserve">   </w:t>
    </w:r>
    <w:r w:rsidRPr="00E72F3E">
      <w:rPr>
        <w:lang w:val="ru-RU"/>
      </w:rPr>
      <w:t xml:space="preserve">   </w:t>
    </w:r>
    <w:r>
      <w:rPr>
        <w:lang w:val="ru-RU"/>
      </w:rPr>
      <w:t xml:space="preserve">   </w:t>
    </w:r>
    <w:r w:rsidRPr="00E72F3E">
      <w:rPr>
        <w:lang w:val="ru-RU"/>
      </w:rPr>
      <w:t xml:space="preserve">  </w:t>
    </w:r>
    <w:r>
      <w:rPr>
        <w:lang w:val="ru-RU"/>
      </w:rPr>
      <w:t>045</w:t>
    </w:r>
    <w:proofErr w:type="gramEnd"/>
  </w:p>
</w:hdr>
</file>

<file path=word/header2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rect id="_x0000_s3783" style="position:absolute;margin-left:38.85pt;margin-top:180.9pt;width:759.6pt;height:365.4pt;z-index:58;mso-position-horizontal-relative:page;mso-position-vertical-relative:page" o:allowincell="f" filled="f" stroked="f" strokecolor="#930">
          <w10:wrap anchorx="page" anchory="page"/>
          <w10:anchorlock/>
        </v:rect>
      </w:pict>
    </w:r>
    <w:r>
      <w:rPr>
        <w:lang w:val="ru-RU"/>
      </w:rPr>
      <w:pict>
        <v:rect id="_x0000_s3741" style="position:absolute;margin-left:3.35pt;margin-top:.75pt;width:780pt;height:544.15pt;z-index:-60" o:allowincell="f">
          <w10:anchorlock/>
        </v:rect>
      </w:pict>
    </w:r>
    <w:r>
      <w:rPr>
        <w:lang w:val="ru-RU"/>
      </w:rPr>
      <w:pict>
        <v:line id="_x0000_s3782" style="position:absolute;z-index:855" from="3.5pt,531pt" to="783.5pt,531pt" o:allowincell="f">
          <w10:anchorlock/>
        </v:line>
      </w:pict>
    </w:r>
    <w:r w:rsidRPr="00E72F3E">
      <w:rPr>
        <w:lang w:val="ru-RU"/>
      </w:rPr>
      <w:t xml:space="preserve">                                                                                    ГОСТ 3.1105-84    Форма 7   САПР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3754" style="position:absolute;z-index:827" from="677.6pt,.7pt" to="677.6pt,62.7pt" o:allowincell="f">
          <w10:anchorlock/>
        </v:line>
      </w:pict>
    </w:r>
    <w:r>
      <w:rPr>
        <w:lang w:val="ru-RU"/>
      </w:rPr>
      <w:pict>
        <v:line id="_x0000_s3753" style="position:absolute;z-index:826" from="604.85pt,.7pt" to="604.85pt,50.2pt" o:allowincell="f">
          <w10:anchorlock/>
        </v:line>
      </w:pict>
    </w:r>
    <w:r>
      <w:rPr>
        <w:lang w:val="ru-RU"/>
      </w:rPr>
      <w:pict>
        <v:line id="_x0000_s3752" style="position:absolute;z-index:825" from="578.6pt,.7pt" to="578.6pt,50.2pt" o:allowincell="f">
          <w10:anchorlock/>
        </v:line>
      </w:pict>
    </w:r>
    <w:r>
      <w:rPr>
        <w:lang w:val="ru-RU"/>
      </w:rPr>
      <w:pict>
        <v:line id="_x0000_s3751" style="position:absolute;z-index:824" from="552.35pt,.7pt" to="552.35pt,50.2pt" o:allowincell="f">
          <w10:anchorlock/>
        </v:line>
      </w:pict>
    </w:r>
    <w:r>
      <w:rPr>
        <w:lang w:val="ru-RU"/>
      </w:rPr>
      <w:pict>
        <v:line id="_x0000_s3746" style="position:absolute;z-index:819" from="552.35pt,.7pt" to="783.35pt,.7pt" o:allowincell="f">
          <w10:anchorlock/>
        </v:line>
      </w:pict>
    </w:r>
    <w:r>
      <w:rPr>
        <w:lang w:val="ru-RU"/>
      </w:rPr>
      <w:pict>
        <v:line id="_x0000_s3762" style="position:absolute;z-index:835" from="103.1pt,12.7pt" to="103.1pt,50.2pt" o:allowincell="f">
          <w10:anchorlock/>
        </v:line>
      </w:pic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3763" style="position:absolute;z-index:836" from="49.85pt,.25pt" to="49.85pt,37.75pt" o:allowincell="f">
          <w10:anchorlock/>
        </v:line>
      </w:pict>
    </w:r>
    <w:r>
      <w:rPr>
        <w:lang w:val="ru-RU"/>
      </w:rPr>
      <w:pict>
        <v:line id="_x0000_s3755" style="position:absolute;z-index:828" from="736.85pt,-11.75pt" to="736.85pt,50.25pt" o:allowincell="f">
          <w10:anchorlock/>
        </v:line>
      </w:pict>
    </w:r>
    <w:r>
      <w:rPr>
        <w:lang w:val="ru-RU"/>
      </w:rPr>
      <w:pict>
        <v:line id="_x0000_s3761" style="position:absolute;z-index:834" from="155.6pt,.25pt" to="155.6pt,37.75pt" o:allowincell="f">
          <w10:anchorlock/>
        </v:line>
      </w:pict>
    </w:r>
    <w:r>
      <w:rPr>
        <w:lang w:val="ru-RU"/>
      </w:rPr>
      <w:pict>
        <v:line id="_x0000_s3760" style="position:absolute;z-index:833" from="195.35pt,.25pt" to="195.35pt,37.75pt" o:allowincell="f">
          <w10:anchorlock/>
        </v:line>
      </w:pict>
    </w:r>
    <w:r>
      <w:rPr>
        <w:lang w:val="ru-RU"/>
      </w:rPr>
      <w:pict>
        <v:line id="_x0000_s3756" style="position:absolute;flip:x;z-index:829" from="3.35pt,.25pt" to="195.35pt,.25pt" o:allowincell="f">
          <w10:anchorlock/>
        </v:line>
      </w:pict>
    </w:r>
    <w:r>
      <w:rPr>
        <w:lang w:val="ru-RU"/>
      </w:rPr>
      <w:pict>
        <v:line id="_x0000_s3750" style="position:absolute;z-index:823" from="512.6pt,12.95pt" to="512.6pt,37.7pt" o:allowincell="f">
          <w10:anchorlock/>
        </v:line>
      </w:pict>
    </w:r>
    <w:r w:rsidRPr="00E72F3E">
      <w:rPr>
        <w:lang w:val="ru-RU"/>
      </w:rPr>
      <w:t xml:space="preserve"> Дубл.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3757" style="position:absolute;flip:x;z-index:830" from="3.35pt,.45pt" to="195.35pt,.45pt" o:allowincell="f">
          <w10:anchorlock/>
        </v:line>
      </w:pict>
    </w:r>
    <w:r>
      <w:rPr>
        <w:lang w:val="ru-RU"/>
      </w:rPr>
      <w:pict>
        <v:line id="_x0000_s3745" style="position:absolute;z-index:818" from="552.35pt,-12.25pt" to="783.35pt,-12.25pt" o:allowincell="f">
          <w10:anchorlock/>
        </v:line>
      </w:pict>
    </w:r>
    <w:r>
      <w:rPr>
        <w:lang w:val="ru-RU"/>
      </w:rPr>
      <w:pict>
        <v:line id="_x0000_s3749" style="position:absolute;z-index:822" from="459.35pt,.45pt" to="459.35pt,25.2pt" o:allowincell="f">
          <w10:anchorlock/>
        </v:line>
      </w:pict>
    </w:r>
    <w:r>
      <w:rPr>
        <w:lang w:val="ru-RU"/>
      </w:rPr>
      <w:pict>
        <v:line id="_x0000_s3748" style="position:absolute;z-index:821" from="400.1pt,.45pt" to="400.1pt,25.2pt" o:allowincell="f">
          <w10:anchorlock/>
        </v:line>
      </w:pict>
    </w:r>
    <w:r>
      <w:rPr>
        <w:lang w:val="ru-RU"/>
      </w:rPr>
      <w:pict>
        <v:line id="_x0000_s3747" style="position:absolute;z-index:820" from="373.85pt,.45pt" to="373.85pt,25.2pt" o:allowincell="f">
          <w10:anchorlock/>
        </v:line>
      </w:pict>
    </w:r>
    <w:r>
      <w:rPr>
        <w:lang w:val="ru-RU"/>
      </w:rPr>
      <w:pict>
        <v:line id="_x0000_s3742" style="position:absolute;z-index:815" from="347.6pt,.45pt" to="347.6pt,25.2pt" o:allowincell="f">
          <w10:anchorlock/>
        </v:line>
      </w:pict>
    </w:r>
    <w:r>
      <w:rPr>
        <w:lang w:val="ru-RU"/>
      </w:rPr>
      <w:pict>
        <v:line id="_x0000_s3744" style="position:absolute;z-index:817" from="347.6pt,12.5pt" to="783.35pt,12.5pt" o:allowincell="f">
          <w10:anchorlock/>
        </v:line>
      </w:pict>
    </w:r>
    <w:r w:rsidRPr="00E72F3E">
      <w:rPr>
        <w:lang w:val="ru-RU"/>
      </w:rPr>
      <w:t xml:space="preserve"> Взам.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3758" style="position:absolute;flip:x;z-index:831" from="3.35pt,.05pt" to="195.35pt,.05pt" o:allowincell="f">
          <w10:anchorlock/>
        </v:line>
      </w:pict>
    </w:r>
    <w:r>
      <w:rPr>
        <w:lang w:val="ru-RU"/>
      </w:rPr>
      <w:pict>
        <v:line id="_x0000_s3743" style="position:absolute;z-index:816" from="347.6pt,-12pt" to="783.35pt,-12pt" o:allowincell="f">
          <w10:anchorlock/>
        </v:line>
      </w:pict>
    </w:r>
    <w:r w:rsidRPr="00E72F3E">
      <w:rPr>
        <w:lang w:val="ru-RU"/>
      </w:rPr>
      <w:t xml:space="preserve"> Подл.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3759" style="position:absolute;z-index:832" from="3.35pt,.35pt" to="783.35pt,.35pt" o:allowincell="f">
          <w10:anchorlock/>
        </v:line>
      </w:pict>
    </w:r>
    <w:r>
      <w:rPr>
        <w:lang w:val="ru-RU"/>
      </w:rPr>
      <w:pict>
        <v:line id="_x0000_s3775" style="position:absolute;flip:y;z-index:848" from="537.85pt,12.85pt" to="537.85pt,74.3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 xml:space="preserve">ТехноПро                                     [25:Изделие] |                               </w:t>
    </w:r>
    <w:r w:rsidRPr="00E72F3E">
      <w:rPr>
        <w:lang w:val="ru-RU"/>
      </w:rPr>
      <w:fldChar w:fldCharType="begin"/>
    </w:r>
    <w:r w:rsidRPr="00E72F3E">
      <w:rPr>
        <w:lang w:val="ru-RU"/>
      </w:rPr>
      <w:instrText xml:space="preserve"> SECTIONPAGES  \* MERGEFORMAT </w:instrText>
    </w:r>
    <w:r w:rsidRPr="00E72F3E">
      <w:rPr>
        <w:lang w:val="ru-RU"/>
      </w:rPr>
      <w:fldChar w:fldCharType="separate"/>
    </w:r>
    <w:r>
      <w:rPr>
        <w:lang w:val="ru-RU"/>
      </w:rPr>
      <w:t>1</w:t>
    </w:r>
    <w:r w:rsidRPr="00E72F3E">
      <w:rPr>
        <w:lang w:val="ru-RU"/>
      </w:rPr>
      <w:fldChar w:fldCharType="end"/>
    </w:r>
    <w:r w:rsidRPr="00E72F3E">
      <w:rPr>
        <w:lang w:val="ru-RU"/>
      </w:rPr>
      <w:t xml:space="preserve">        </w:t>
    </w:r>
    <w:r w:rsidRPr="00E72F3E">
      <w:rPr>
        <w:lang w:val="ru-RU"/>
      </w:rPr>
      <w:fldChar w:fldCharType="begin"/>
    </w:r>
    <w:r w:rsidRPr="00E72F3E">
      <w:rPr>
        <w:lang w:val="ru-RU"/>
      </w:rPr>
      <w:instrText xml:space="preserve"> PAGE </w:instrText>
    </w:r>
    <w:r w:rsidRPr="00E72F3E">
      <w:rPr>
        <w:lang w:val="ru-RU"/>
      </w:rPr>
      <w:fldChar w:fldCharType="separate"/>
    </w:r>
    <w:r>
      <w:rPr>
        <w:lang w:val="ru-RU"/>
      </w:rPr>
      <w:t>1</w:t>
    </w:r>
    <w:r w:rsidRPr="00E72F3E">
      <w:rPr>
        <w:lang w:val="ru-RU"/>
      </w:rPr>
      <w:fldChar w:fldCharType="end"/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3779" style="position:absolute;flip:y;z-index:852" from="755.35pt,.4pt" to="755.35pt,37.9pt" o:allowincell="f">
          <w10:anchorlock/>
        </v:line>
      </w:pict>
    </w:r>
    <w:r>
      <w:rPr>
        <w:lang w:val="ru-RU"/>
      </w:rPr>
      <w:pict>
        <v:line id="_x0000_s3765" style="position:absolute;z-index:838" from="293.35pt,-12.1pt" to="293.35pt,62.4pt" o:allowincell="f">
          <w10:anchorlock/>
        </v:line>
      </w:pict>
    </w:r>
    <w:r>
      <w:rPr>
        <w:lang w:val="ru-RU"/>
      </w:rPr>
      <w:pict>
        <v:line id="_x0000_s3774" style="position:absolute;z-index:847" from="372.85pt,.4pt" to="372.85pt,48.4pt" o:allowincell="f">
          <w10:anchorlock/>
        </v:line>
      </w:pict>
    </w:r>
    <w:r>
      <w:rPr>
        <w:lang w:val="ru-RU"/>
      </w:rPr>
      <w:pict>
        <v:line id="_x0000_s3767" style="position:absolute;z-index:840" from="167.85pt,.4pt" to="167.85pt,62.4pt" o:allowincell="f">
          <w10:anchorlock/>
        </v:line>
      </w:pict>
    </w:r>
    <w:r>
      <w:rPr>
        <w:lang w:val="ru-RU"/>
      </w:rPr>
      <w:pict>
        <v:line id="_x0000_s3766" style="position:absolute;z-index:839" from="227.35pt,.4pt" to="227.35pt,62.4pt" o:allowincell="f">
          <w10:anchorlock/>
        </v:line>
      </w:pict>
    </w:r>
    <w:r>
      <w:rPr>
        <w:lang w:val="ru-RU"/>
      </w:rPr>
      <w:pict>
        <v:line id="_x0000_s3764" style="position:absolute;z-index:837" from="3.35pt,.4pt" to="783.35pt,.4pt" o:allowincell="f">
          <w10:anchorlock/>
        </v:line>
      </w:pict>
    </w:r>
    <w:r w:rsidRPr="00E72F3E">
      <w:rPr>
        <w:lang w:val="ru-RU"/>
      </w:rPr>
      <w:t xml:space="preserve"> Разраб.   </w:t>
    </w:r>
    <w:proofErr w:type="gramStart"/>
    <w:r w:rsidRPr="00E72F3E">
      <w:rPr>
        <w:lang w:val="ru-RU"/>
      </w:rPr>
      <w:t>Копцов Д.С.                        BEKTOP     [25:НомСборки]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3769" style="position:absolute;flip:x;z-index:842" from="3.35pt,-.15pt" to="293.35pt,-.1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 xml:space="preserve">Проверил  Фурсов А.А                         [9:Заказ]  2345-4789                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3770" style="position:absolute;flip:x;z-index:843" from="3.35pt,-.05pt" to="293.35pt,-.0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>Нормир.   [14:Нормировал]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3771" style="position:absolute;flip:x;z-index:844" from="3.35pt,.35pt" to="783.35pt,.5pt" o:allowincell="f">
          <w10:anchorlock/>
        </v:line>
      </w:pict>
    </w:r>
    <w:r>
      <w:rPr>
        <w:lang w:val="ru-RU"/>
      </w:rPr>
      <w:pict>
        <v:line id="_x0000_s3781" style="position:absolute;z-index:854" from="623pt,11.85pt" to="783.5pt,11.85pt" o:allowincell="f">
          <w10:anchorlock/>
        </v:line>
      </w:pict>
    </w:r>
    <w:r>
      <w:rPr>
        <w:lang w:val="ru-RU"/>
      </w:rPr>
      <w:pict>
        <v:line id="_x0000_s3780" style="position:absolute;z-index:853" from="623pt,.35pt" to="623pt,24.85pt" o:allowincell="f">
          <w10:anchorlock/>
        </v:line>
      </w:pict>
    </w:r>
    <w:r>
      <w:rPr>
        <w:lang w:val="ru-RU"/>
      </w:rPr>
      <w:pict>
        <v:line id="_x0000_s3778" style="position:absolute;z-index:851" from="741.85pt,.5pt" to="741.85pt,25pt" o:allowincell="f">
          <w10:anchorlock/>
        </v:line>
      </w:pict>
    </w:r>
    <w:r>
      <w:rPr>
        <w:lang w:val="ru-RU"/>
      </w:rPr>
      <w:pict>
        <v:line id="_x0000_s3777" style="position:absolute;z-index:850" from="702.35pt,.5pt" to="702.35pt,25pt" o:allowincell="f">
          <w10:anchorlock/>
        </v:line>
      </w:pict>
    </w:r>
    <w:r>
      <w:rPr>
        <w:lang w:val="ru-RU"/>
      </w:rPr>
      <w:pict>
        <v:line id="_x0000_s3776" style="position:absolute;z-index:849" from="662.35pt,.5pt" to="662.35pt,25pt" o:allowincell="f">
          <w10:anchorlock/>
        </v:line>
      </w:pict>
    </w:r>
    <w:r>
      <w:rPr>
        <w:lang w:val="ru-RU"/>
      </w:rPr>
      <w:pict>
        <v:line id="_x0000_s3768" style="position:absolute;z-index:841" from="62.35pt,-37pt" to="62.35pt,25pt" o:allowincell="f">
          <w10:anchorlock/>
        </v:line>
      </w:pict>
    </w:r>
    <w:r>
      <w:rPr>
        <w:lang w:val="ru-RU"/>
      </w:rPr>
      <w:pict>
        <v:line id="_x0000_s3772" style="position:absolute;flip:x;z-index:845" from="3.35pt,13pt" to="293.35pt,13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>Утвердил  [14:Утвердил]                                                                      Цех   УЧ    РМ    Опер.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3773" style="position:absolute;z-index:846" from="3.35pt,12.55pt" to="783.35pt,12.5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 xml:space="preserve">Н.контр.  [14:НКонтроль]                                Шестерня                               </w:t>
    </w:r>
    <w:r>
      <w:rPr>
        <w:lang w:val="ru-RU"/>
      </w:rPr>
      <w:t xml:space="preserve">   </w:t>
    </w:r>
    <w:r w:rsidRPr="00E72F3E">
      <w:rPr>
        <w:lang w:val="ru-RU"/>
      </w:rPr>
      <w:t xml:space="preserve">   </w:t>
    </w:r>
    <w:r>
      <w:rPr>
        <w:lang w:val="ru-RU"/>
      </w:rPr>
      <w:t xml:space="preserve">   </w:t>
    </w:r>
    <w:r w:rsidRPr="00E72F3E">
      <w:rPr>
        <w:lang w:val="ru-RU"/>
      </w:rPr>
      <w:t xml:space="preserve">   </w:t>
    </w:r>
    <w:r>
      <w:rPr>
        <w:lang w:val="ru-RU"/>
      </w:rPr>
      <w:t xml:space="preserve">   </w:t>
    </w:r>
    <w:r w:rsidRPr="00E72F3E">
      <w:rPr>
        <w:lang w:val="ru-RU"/>
      </w:rPr>
      <w:t xml:space="preserve">  </w:t>
    </w:r>
    <w:r>
      <w:rPr>
        <w:lang w:val="ru-RU"/>
      </w:rPr>
      <w:t>045</w:t>
    </w:r>
    <w:proofErr w:type="gramEnd"/>
  </w:p>
</w:hdr>
</file>

<file path=word/header2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rect id="_x0000_s3998" style="position:absolute;margin-left:38.85pt;margin-top:182.55pt;width:760.5pt;height:362.7pt;z-index:55;mso-position-horizontal-relative:page;mso-position-vertical-relative:page" stroked="f">
          <w10:wrap anchorx="page" anchory="page"/>
          <w10:anchorlock/>
        </v:rect>
      </w:pict>
    </w:r>
    <w:r>
      <w:rPr>
        <w:lang w:val="ru-RU"/>
      </w:rPr>
      <w:pict>
        <v:rect id="_x0000_s3956" style="position:absolute;margin-left:3.35pt;margin-top:.75pt;width:780pt;height:544.15pt;z-index:-57" o:allowincell="f">
          <w10:anchorlock/>
        </v:rect>
      </w:pict>
    </w:r>
    <w:r>
      <w:rPr>
        <w:lang w:val="ru-RU"/>
      </w:rPr>
      <w:pict>
        <v:line id="_x0000_s3997" style="position:absolute;z-index:978" from="3.5pt,531pt" to="783.5pt,531pt" o:allowincell="f">
          <w10:anchorlock/>
        </v:line>
      </w:pict>
    </w:r>
    <w:r w:rsidRPr="00E72F3E">
      <w:rPr>
        <w:lang w:val="ru-RU"/>
      </w:rPr>
      <w:t xml:space="preserve">                                                                                    ГОСТ 3.1105-84    Форма 7   САПР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3969" style="position:absolute;z-index:950" from="677.6pt,.7pt" to="677.6pt,62.7pt" o:allowincell="f">
          <w10:anchorlock/>
        </v:line>
      </w:pict>
    </w:r>
    <w:r>
      <w:rPr>
        <w:lang w:val="ru-RU"/>
      </w:rPr>
      <w:pict>
        <v:line id="_x0000_s3968" style="position:absolute;z-index:949" from="604.85pt,.7pt" to="604.85pt,50.2pt" o:allowincell="f">
          <w10:anchorlock/>
        </v:line>
      </w:pict>
    </w:r>
    <w:r>
      <w:rPr>
        <w:lang w:val="ru-RU"/>
      </w:rPr>
      <w:pict>
        <v:line id="_x0000_s3967" style="position:absolute;z-index:948" from="578.6pt,.7pt" to="578.6pt,50.2pt" o:allowincell="f">
          <w10:anchorlock/>
        </v:line>
      </w:pict>
    </w:r>
    <w:r>
      <w:rPr>
        <w:lang w:val="ru-RU"/>
      </w:rPr>
      <w:pict>
        <v:line id="_x0000_s3966" style="position:absolute;z-index:947" from="552.35pt,.7pt" to="552.35pt,50.2pt" o:allowincell="f">
          <w10:anchorlock/>
        </v:line>
      </w:pict>
    </w:r>
    <w:r>
      <w:rPr>
        <w:lang w:val="ru-RU"/>
      </w:rPr>
      <w:pict>
        <v:line id="_x0000_s3961" style="position:absolute;z-index:942" from="552.35pt,.7pt" to="783.35pt,.7pt" o:allowincell="f">
          <w10:anchorlock/>
        </v:line>
      </w:pict>
    </w:r>
    <w:r>
      <w:rPr>
        <w:lang w:val="ru-RU"/>
      </w:rPr>
      <w:pict>
        <v:line id="_x0000_s3977" style="position:absolute;z-index:958" from="103.1pt,12.7pt" to="103.1pt,50.2pt" o:allowincell="f">
          <w10:anchorlock/>
        </v:line>
      </w:pic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3978" style="position:absolute;z-index:959" from="49.85pt,.25pt" to="49.85pt,37.75pt" o:allowincell="f">
          <w10:anchorlock/>
        </v:line>
      </w:pict>
    </w:r>
    <w:r>
      <w:rPr>
        <w:lang w:val="ru-RU"/>
      </w:rPr>
      <w:pict>
        <v:line id="_x0000_s3970" style="position:absolute;z-index:951" from="736.85pt,-11.75pt" to="736.85pt,50.25pt" o:allowincell="f">
          <w10:anchorlock/>
        </v:line>
      </w:pict>
    </w:r>
    <w:r>
      <w:rPr>
        <w:lang w:val="ru-RU"/>
      </w:rPr>
      <w:pict>
        <v:line id="_x0000_s3976" style="position:absolute;z-index:957" from="155.6pt,.25pt" to="155.6pt,37.75pt" o:allowincell="f">
          <w10:anchorlock/>
        </v:line>
      </w:pict>
    </w:r>
    <w:r>
      <w:rPr>
        <w:lang w:val="ru-RU"/>
      </w:rPr>
      <w:pict>
        <v:line id="_x0000_s3975" style="position:absolute;z-index:956" from="195.35pt,.25pt" to="195.35pt,37.75pt" o:allowincell="f">
          <w10:anchorlock/>
        </v:line>
      </w:pict>
    </w:r>
    <w:r>
      <w:rPr>
        <w:lang w:val="ru-RU"/>
      </w:rPr>
      <w:pict>
        <v:line id="_x0000_s3971" style="position:absolute;flip:x;z-index:952" from="3.35pt,.25pt" to="195.35pt,.25pt" o:allowincell="f">
          <w10:anchorlock/>
        </v:line>
      </w:pict>
    </w:r>
    <w:r>
      <w:rPr>
        <w:lang w:val="ru-RU"/>
      </w:rPr>
      <w:pict>
        <v:line id="_x0000_s3965" style="position:absolute;z-index:946" from="512.6pt,12.95pt" to="512.6pt,37.7pt" o:allowincell="f">
          <w10:anchorlock/>
        </v:line>
      </w:pict>
    </w:r>
    <w:r w:rsidRPr="00E72F3E">
      <w:rPr>
        <w:lang w:val="ru-RU"/>
      </w:rPr>
      <w:t xml:space="preserve"> Дубл.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3972" style="position:absolute;flip:x;z-index:953" from="3.35pt,.45pt" to="195.35pt,.45pt" o:allowincell="f">
          <w10:anchorlock/>
        </v:line>
      </w:pict>
    </w:r>
    <w:r>
      <w:rPr>
        <w:lang w:val="ru-RU"/>
      </w:rPr>
      <w:pict>
        <v:line id="_x0000_s3960" style="position:absolute;z-index:941" from="552.35pt,-12.25pt" to="783.35pt,-12.25pt" o:allowincell="f">
          <w10:anchorlock/>
        </v:line>
      </w:pict>
    </w:r>
    <w:r>
      <w:rPr>
        <w:lang w:val="ru-RU"/>
      </w:rPr>
      <w:pict>
        <v:line id="_x0000_s3964" style="position:absolute;z-index:945" from="459.35pt,.45pt" to="459.35pt,25.2pt" o:allowincell="f">
          <w10:anchorlock/>
        </v:line>
      </w:pict>
    </w:r>
    <w:r>
      <w:rPr>
        <w:lang w:val="ru-RU"/>
      </w:rPr>
      <w:pict>
        <v:line id="_x0000_s3963" style="position:absolute;z-index:944" from="400.1pt,.45pt" to="400.1pt,25.2pt" o:allowincell="f">
          <w10:anchorlock/>
        </v:line>
      </w:pict>
    </w:r>
    <w:r>
      <w:rPr>
        <w:lang w:val="ru-RU"/>
      </w:rPr>
      <w:pict>
        <v:line id="_x0000_s3962" style="position:absolute;z-index:943" from="373.85pt,.45pt" to="373.85pt,25.2pt" o:allowincell="f">
          <w10:anchorlock/>
        </v:line>
      </w:pict>
    </w:r>
    <w:r>
      <w:rPr>
        <w:lang w:val="ru-RU"/>
      </w:rPr>
      <w:pict>
        <v:line id="_x0000_s3957" style="position:absolute;z-index:938" from="347.6pt,.45pt" to="347.6pt,25.2pt" o:allowincell="f">
          <w10:anchorlock/>
        </v:line>
      </w:pict>
    </w:r>
    <w:r>
      <w:rPr>
        <w:lang w:val="ru-RU"/>
      </w:rPr>
      <w:pict>
        <v:line id="_x0000_s3959" style="position:absolute;z-index:940" from="347.6pt,12.5pt" to="783.35pt,12.5pt" o:allowincell="f">
          <w10:anchorlock/>
        </v:line>
      </w:pict>
    </w:r>
    <w:r w:rsidRPr="00E72F3E">
      <w:rPr>
        <w:lang w:val="ru-RU"/>
      </w:rPr>
      <w:t xml:space="preserve"> Взам.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3973" style="position:absolute;flip:x;z-index:954" from="3.35pt,.05pt" to="195.35pt,.05pt" o:allowincell="f">
          <w10:anchorlock/>
        </v:line>
      </w:pict>
    </w:r>
    <w:r>
      <w:rPr>
        <w:lang w:val="ru-RU"/>
      </w:rPr>
      <w:pict>
        <v:line id="_x0000_s3958" style="position:absolute;z-index:939" from="347.6pt,-12pt" to="783.35pt,-12pt" o:allowincell="f">
          <w10:anchorlock/>
        </v:line>
      </w:pict>
    </w:r>
    <w:r w:rsidRPr="00E72F3E">
      <w:rPr>
        <w:lang w:val="ru-RU"/>
      </w:rPr>
      <w:t xml:space="preserve"> Подл.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3974" style="position:absolute;z-index:955" from="3.35pt,.35pt" to="783.35pt,.35pt" o:allowincell="f">
          <w10:anchorlock/>
        </v:line>
      </w:pict>
    </w:r>
    <w:r>
      <w:rPr>
        <w:lang w:val="ru-RU"/>
      </w:rPr>
      <w:pict>
        <v:line id="_x0000_s3990" style="position:absolute;flip:y;z-index:971" from="537.85pt,12.85pt" to="537.85pt,74.3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 xml:space="preserve">ТехноПро                                     [25:Изделие] |                               </w:t>
    </w:r>
    <w:r w:rsidRPr="00E72F3E">
      <w:rPr>
        <w:lang w:val="ru-RU"/>
      </w:rPr>
      <w:fldChar w:fldCharType="begin"/>
    </w:r>
    <w:r w:rsidRPr="00E72F3E">
      <w:rPr>
        <w:lang w:val="ru-RU"/>
      </w:rPr>
      <w:instrText xml:space="preserve"> SECTIONPAGES  \* MERGEFORMAT </w:instrText>
    </w:r>
    <w:r w:rsidRPr="00E72F3E">
      <w:rPr>
        <w:lang w:val="ru-RU"/>
      </w:rPr>
      <w:fldChar w:fldCharType="separate"/>
    </w:r>
    <w:r>
      <w:rPr>
        <w:lang w:val="ru-RU"/>
      </w:rPr>
      <w:t>1</w:t>
    </w:r>
    <w:r w:rsidRPr="00E72F3E">
      <w:rPr>
        <w:lang w:val="ru-RU"/>
      </w:rPr>
      <w:fldChar w:fldCharType="end"/>
    </w:r>
    <w:r w:rsidRPr="00E72F3E">
      <w:rPr>
        <w:lang w:val="ru-RU"/>
      </w:rPr>
      <w:t xml:space="preserve">        </w:t>
    </w:r>
    <w:r w:rsidRPr="00E72F3E">
      <w:rPr>
        <w:lang w:val="ru-RU"/>
      </w:rPr>
      <w:fldChar w:fldCharType="begin"/>
    </w:r>
    <w:r w:rsidRPr="00E72F3E">
      <w:rPr>
        <w:lang w:val="ru-RU"/>
      </w:rPr>
      <w:instrText xml:space="preserve"> PAGE </w:instrText>
    </w:r>
    <w:r w:rsidRPr="00E72F3E">
      <w:rPr>
        <w:lang w:val="ru-RU"/>
      </w:rPr>
      <w:fldChar w:fldCharType="separate"/>
    </w:r>
    <w:r w:rsidRPr="00E72F3E">
      <w:rPr>
        <w:lang w:val="ru-RU"/>
      </w:rPr>
      <w:t>2</w:t>
    </w:r>
    <w:r w:rsidRPr="00E72F3E">
      <w:rPr>
        <w:lang w:val="ru-RU"/>
      </w:rPr>
      <w:fldChar w:fldCharType="end"/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3994" style="position:absolute;flip:y;z-index:975" from="755.35pt,.4pt" to="755.35pt,37.9pt" o:allowincell="f">
          <w10:anchorlock/>
        </v:line>
      </w:pict>
    </w:r>
    <w:r>
      <w:rPr>
        <w:lang w:val="ru-RU"/>
      </w:rPr>
      <w:pict>
        <v:line id="_x0000_s3980" style="position:absolute;z-index:961" from="293.35pt,-12.1pt" to="293.35pt,62.4pt" o:allowincell="f">
          <w10:anchorlock/>
        </v:line>
      </w:pict>
    </w:r>
    <w:r>
      <w:rPr>
        <w:lang w:val="ru-RU"/>
      </w:rPr>
      <w:pict>
        <v:line id="_x0000_s3989" style="position:absolute;z-index:970" from="372.85pt,.4pt" to="372.85pt,48.4pt" o:allowincell="f">
          <w10:anchorlock/>
        </v:line>
      </w:pict>
    </w:r>
    <w:r>
      <w:rPr>
        <w:lang w:val="ru-RU"/>
      </w:rPr>
      <w:pict>
        <v:line id="_x0000_s3982" style="position:absolute;z-index:963" from="167.85pt,.4pt" to="167.85pt,62.4pt" o:allowincell="f">
          <w10:anchorlock/>
        </v:line>
      </w:pict>
    </w:r>
    <w:r>
      <w:rPr>
        <w:lang w:val="ru-RU"/>
      </w:rPr>
      <w:pict>
        <v:line id="_x0000_s3981" style="position:absolute;z-index:962" from="227.35pt,.4pt" to="227.35pt,62.4pt" o:allowincell="f">
          <w10:anchorlock/>
        </v:line>
      </w:pict>
    </w:r>
    <w:r>
      <w:rPr>
        <w:lang w:val="ru-RU"/>
      </w:rPr>
      <w:pict>
        <v:line id="_x0000_s3979" style="position:absolute;z-index:960" from="3.35pt,.4pt" to="783.35pt,.4pt" o:allowincell="f">
          <w10:anchorlock/>
        </v:line>
      </w:pict>
    </w:r>
    <w:r w:rsidRPr="00E72F3E">
      <w:rPr>
        <w:lang w:val="ru-RU"/>
      </w:rPr>
      <w:t xml:space="preserve"> Разраб.   </w:t>
    </w:r>
    <w:proofErr w:type="gramStart"/>
    <w:r w:rsidRPr="00E72F3E">
      <w:rPr>
        <w:lang w:val="ru-RU"/>
      </w:rPr>
      <w:t>Копцов Д.С.                        BEKTOP     [25:НомСборки]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3984" style="position:absolute;flip:x;z-index:965" from="3.35pt,-.15pt" to="293.35pt,-.1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 xml:space="preserve">Проверил  Фурсов А.А                         [9:Заказ]  2345-4789                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3985" style="position:absolute;flip:x;z-index:966" from="3.35pt,-.05pt" to="293.35pt,-.0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>Нормир.   [14:Нормировал]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3986" style="position:absolute;flip:x;z-index:967" from="3.35pt,.35pt" to="783.35pt,.5pt" o:allowincell="f">
          <w10:anchorlock/>
        </v:line>
      </w:pict>
    </w:r>
    <w:r>
      <w:rPr>
        <w:lang w:val="ru-RU"/>
      </w:rPr>
      <w:pict>
        <v:line id="_x0000_s3996" style="position:absolute;z-index:977" from="623pt,11.85pt" to="783.5pt,11.85pt" o:allowincell="f">
          <w10:anchorlock/>
        </v:line>
      </w:pict>
    </w:r>
    <w:r>
      <w:rPr>
        <w:lang w:val="ru-RU"/>
      </w:rPr>
      <w:pict>
        <v:line id="_x0000_s3995" style="position:absolute;z-index:976" from="623pt,.35pt" to="623pt,24.85pt" o:allowincell="f">
          <w10:anchorlock/>
        </v:line>
      </w:pict>
    </w:r>
    <w:r>
      <w:rPr>
        <w:lang w:val="ru-RU"/>
      </w:rPr>
      <w:pict>
        <v:line id="_x0000_s3993" style="position:absolute;z-index:974" from="741.85pt,.5pt" to="741.85pt,25pt" o:allowincell="f">
          <w10:anchorlock/>
        </v:line>
      </w:pict>
    </w:r>
    <w:r>
      <w:rPr>
        <w:lang w:val="ru-RU"/>
      </w:rPr>
      <w:pict>
        <v:line id="_x0000_s3992" style="position:absolute;z-index:973" from="702.35pt,.5pt" to="702.35pt,25pt" o:allowincell="f">
          <w10:anchorlock/>
        </v:line>
      </w:pict>
    </w:r>
    <w:r>
      <w:rPr>
        <w:lang w:val="ru-RU"/>
      </w:rPr>
      <w:pict>
        <v:line id="_x0000_s3991" style="position:absolute;z-index:972" from="662.35pt,.5pt" to="662.35pt,25pt" o:allowincell="f">
          <w10:anchorlock/>
        </v:line>
      </w:pict>
    </w:r>
    <w:r>
      <w:rPr>
        <w:lang w:val="ru-RU"/>
      </w:rPr>
      <w:pict>
        <v:line id="_x0000_s3983" style="position:absolute;z-index:964" from="62.35pt,-37pt" to="62.35pt,25pt" o:allowincell="f">
          <w10:anchorlock/>
        </v:line>
      </w:pict>
    </w:r>
    <w:r>
      <w:rPr>
        <w:lang w:val="ru-RU"/>
      </w:rPr>
      <w:pict>
        <v:line id="_x0000_s3987" style="position:absolute;flip:x;z-index:968" from="3.35pt,13pt" to="293.35pt,13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>Утвердил  [14:Утвердил]                                                                      Цех   УЧ    РМ    Опер.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3988" style="position:absolute;z-index:969" from="3.35pt,12.55pt" to="783.35pt,12.5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 xml:space="preserve">Н.контр.  [14:НКонтроль]                                Шестерня                               </w:t>
    </w:r>
    <w:r>
      <w:rPr>
        <w:lang w:val="ru-RU"/>
      </w:rPr>
      <w:t xml:space="preserve">   </w:t>
    </w:r>
    <w:r w:rsidRPr="00E72F3E">
      <w:rPr>
        <w:lang w:val="ru-RU"/>
      </w:rPr>
      <w:t xml:space="preserve">   </w:t>
    </w:r>
    <w:r>
      <w:rPr>
        <w:lang w:val="ru-RU"/>
      </w:rPr>
      <w:t xml:space="preserve">   </w:t>
    </w:r>
    <w:r w:rsidRPr="00E72F3E">
      <w:rPr>
        <w:lang w:val="ru-RU"/>
      </w:rPr>
      <w:t xml:space="preserve">   </w:t>
    </w:r>
    <w:r>
      <w:rPr>
        <w:lang w:val="ru-RU"/>
      </w:rPr>
      <w:t xml:space="preserve">   </w:t>
    </w:r>
    <w:r w:rsidRPr="00E72F3E">
      <w:rPr>
        <w:lang w:val="ru-RU"/>
      </w:rPr>
      <w:t xml:space="preserve">  </w:t>
    </w:r>
    <w:r>
      <w:rPr>
        <w:lang w:val="ru-RU"/>
      </w:rPr>
      <w:t>050</w:t>
    </w:r>
    <w:proofErr w:type="gramEnd"/>
  </w:p>
</w:hdr>
</file>

<file path=word/header2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rect id="_x0000_s3955" style="position:absolute;margin-left:38.85pt;margin-top:180.9pt;width:759.6pt;height:365.4pt;z-index:56;mso-position-horizontal-relative:page;mso-position-vertical-relative:page" o:allowincell="f" filled="f" stroked="f" strokecolor="#930">
          <w10:wrap anchorx="page" anchory="page"/>
          <w10:anchorlock/>
        </v:rect>
      </w:pict>
    </w:r>
    <w:r>
      <w:rPr>
        <w:lang w:val="ru-RU"/>
      </w:rPr>
      <w:pict>
        <v:rect id="_x0000_s3913" style="position:absolute;margin-left:3.35pt;margin-top:.75pt;width:780pt;height:544.15pt;z-index:-58" o:allowincell="f">
          <w10:anchorlock/>
        </v:rect>
      </w:pict>
    </w:r>
    <w:r>
      <w:rPr>
        <w:lang w:val="ru-RU"/>
      </w:rPr>
      <w:pict>
        <v:line id="_x0000_s3954" style="position:absolute;z-index:937" from="3.5pt,531pt" to="783.5pt,531pt" o:allowincell="f">
          <w10:anchorlock/>
        </v:line>
      </w:pict>
    </w:r>
    <w:r w:rsidRPr="00E72F3E">
      <w:rPr>
        <w:lang w:val="ru-RU"/>
      </w:rPr>
      <w:t xml:space="preserve">                                                                                    ГОСТ 3.1105-84    Форма 7   САПР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3926" style="position:absolute;z-index:909" from="677.6pt,.7pt" to="677.6pt,62.7pt" o:allowincell="f">
          <w10:anchorlock/>
        </v:line>
      </w:pict>
    </w:r>
    <w:r>
      <w:rPr>
        <w:lang w:val="ru-RU"/>
      </w:rPr>
      <w:pict>
        <v:line id="_x0000_s3925" style="position:absolute;z-index:908" from="604.85pt,.7pt" to="604.85pt,50.2pt" o:allowincell="f">
          <w10:anchorlock/>
        </v:line>
      </w:pict>
    </w:r>
    <w:r>
      <w:rPr>
        <w:lang w:val="ru-RU"/>
      </w:rPr>
      <w:pict>
        <v:line id="_x0000_s3924" style="position:absolute;z-index:907" from="578.6pt,.7pt" to="578.6pt,50.2pt" o:allowincell="f">
          <w10:anchorlock/>
        </v:line>
      </w:pict>
    </w:r>
    <w:r>
      <w:rPr>
        <w:lang w:val="ru-RU"/>
      </w:rPr>
      <w:pict>
        <v:line id="_x0000_s3923" style="position:absolute;z-index:906" from="552.35pt,.7pt" to="552.35pt,50.2pt" o:allowincell="f">
          <w10:anchorlock/>
        </v:line>
      </w:pict>
    </w:r>
    <w:r>
      <w:rPr>
        <w:lang w:val="ru-RU"/>
      </w:rPr>
      <w:pict>
        <v:line id="_x0000_s3918" style="position:absolute;z-index:901" from="552.35pt,.7pt" to="783.35pt,.7pt" o:allowincell="f">
          <w10:anchorlock/>
        </v:line>
      </w:pict>
    </w:r>
    <w:r>
      <w:rPr>
        <w:lang w:val="ru-RU"/>
      </w:rPr>
      <w:pict>
        <v:line id="_x0000_s3934" style="position:absolute;z-index:917" from="103.1pt,12.7pt" to="103.1pt,50.2pt" o:allowincell="f">
          <w10:anchorlock/>
        </v:line>
      </w:pic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3935" style="position:absolute;z-index:918" from="49.85pt,.25pt" to="49.85pt,37.75pt" o:allowincell="f">
          <w10:anchorlock/>
        </v:line>
      </w:pict>
    </w:r>
    <w:r>
      <w:rPr>
        <w:lang w:val="ru-RU"/>
      </w:rPr>
      <w:pict>
        <v:line id="_x0000_s3927" style="position:absolute;z-index:910" from="736.85pt,-11.75pt" to="736.85pt,50.25pt" o:allowincell="f">
          <w10:anchorlock/>
        </v:line>
      </w:pict>
    </w:r>
    <w:r>
      <w:rPr>
        <w:lang w:val="ru-RU"/>
      </w:rPr>
      <w:pict>
        <v:line id="_x0000_s3933" style="position:absolute;z-index:916" from="155.6pt,.25pt" to="155.6pt,37.75pt" o:allowincell="f">
          <w10:anchorlock/>
        </v:line>
      </w:pict>
    </w:r>
    <w:r>
      <w:rPr>
        <w:lang w:val="ru-RU"/>
      </w:rPr>
      <w:pict>
        <v:line id="_x0000_s3932" style="position:absolute;z-index:915" from="195.35pt,.25pt" to="195.35pt,37.75pt" o:allowincell="f">
          <w10:anchorlock/>
        </v:line>
      </w:pict>
    </w:r>
    <w:r>
      <w:rPr>
        <w:lang w:val="ru-RU"/>
      </w:rPr>
      <w:pict>
        <v:line id="_x0000_s3928" style="position:absolute;flip:x;z-index:911" from="3.35pt,.25pt" to="195.35pt,.25pt" o:allowincell="f">
          <w10:anchorlock/>
        </v:line>
      </w:pict>
    </w:r>
    <w:r>
      <w:rPr>
        <w:lang w:val="ru-RU"/>
      </w:rPr>
      <w:pict>
        <v:line id="_x0000_s3922" style="position:absolute;z-index:905" from="512.6pt,12.95pt" to="512.6pt,37.7pt" o:allowincell="f">
          <w10:anchorlock/>
        </v:line>
      </w:pict>
    </w:r>
    <w:r w:rsidRPr="00E72F3E">
      <w:rPr>
        <w:lang w:val="ru-RU"/>
      </w:rPr>
      <w:t xml:space="preserve"> Дубл.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3929" style="position:absolute;flip:x;z-index:912" from="3.35pt,.45pt" to="195.35pt,.45pt" o:allowincell="f">
          <w10:anchorlock/>
        </v:line>
      </w:pict>
    </w:r>
    <w:r>
      <w:rPr>
        <w:lang w:val="ru-RU"/>
      </w:rPr>
      <w:pict>
        <v:line id="_x0000_s3917" style="position:absolute;z-index:900" from="552.35pt,-12.25pt" to="783.35pt,-12.25pt" o:allowincell="f">
          <w10:anchorlock/>
        </v:line>
      </w:pict>
    </w:r>
    <w:r>
      <w:rPr>
        <w:lang w:val="ru-RU"/>
      </w:rPr>
      <w:pict>
        <v:line id="_x0000_s3921" style="position:absolute;z-index:904" from="459.35pt,.45pt" to="459.35pt,25.2pt" o:allowincell="f">
          <w10:anchorlock/>
        </v:line>
      </w:pict>
    </w:r>
    <w:r>
      <w:rPr>
        <w:lang w:val="ru-RU"/>
      </w:rPr>
      <w:pict>
        <v:line id="_x0000_s3920" style="position:absolute;z-index:903" from="400.1pt,.45pt" to="400.1pt,25.2pt" o:allowincell="f">
          <w10:anchorlock/>
        </v:line>
      </w:pict>
    </w:r>
    <w:r>
      <w:rPr>
        <w:lang w:val="ru-RU"/>
      </w:rPr>
      <w:pict>
        <v:line id="_x0000_s3919" style="position:absolute;z-index:902" from="373.85pt,.45pt" to="373.85pt,25.2pt" o:allowincell="f">
          <w10:anchorlock/>
        </v:line>
      </w:pict>
    </w:r>
    <w:r>
      <w:rPr>
        <w:lang w:val="ru-RU"/>
      </w:rPr>
      <w:pict>
        <v:line id="_x0000_s3914" style="position:absolute;z-index:897" from="347.6pt,.45pt" to="347.6pt,25.2pt" o:allowincell="f">
          <w10:anchorlock/>
        </v:line>
      </w:pict>
    </w:r>
    <w:r>
      <w:rPr>
        <w:lang w:val="ru-RU"/>
      </w:rPr>
      <w:pict>
        <v:line id="_x0000_s3916" style="position:absolute;z-index:899" from="347.6pt,12.5pt" to="783.35pt,12.5pt" o:allowincell="f">
          <w10:anchorlock/>
        </v:line>
      </w:pict>
    </w:r>
    <w:r w:rsidRPr="00E72F3E">
      <w:rPr>
        <w:lang w:val="ru-RU"/>
      </w:rPr>
      <w:t xml:space="preserve"> Взам.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3930" style="position:absolute;flip:x;z-index:913" from="3.35pt,.05pt" to="195.35pt,.05pt" o:allowincell="f">
          <w10:anchorlock/>
        </v:line>
      </w:pict>
    </w:r>
    <w:r>
      <w:rPr>
        <w:lang w:val="ru-RU"/>
      </w:rPr>
      <w:pict>
        <v:line id="_x0000_s3915" style="position:absolute;z-index:898" from="347.6pt,-12pt" to="783.35pt,-12pt" o:allowincell="f">
          <w10:anchorlock/>
        </v:line>
      </w:pict>
    </w:r>
    <w:r w:rsidRPr="00E72F3E">
      <w:rPr>
        <w:lang w:val="ru-RU"/>
      </w:rPr>
      <w:t xml:space="preserve"> Подл.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3931" style="position:absolute;z-index:914" from="3.35pt,.35pt" to="783.35pt,.35pt" o:allowincell="f">
          <w10:anchorlock/>
        </v:line>
      </w:pict>
    </w:r>
    <w:r>
      <w:rPr>
        <w:lang w:val="ru-RU"/>
      </w:rPr>
      <w:pict>
        <v:line id="_x0000_s3947" style="position:absolute;flip:y;z-index:930" from="537.85pt,12.85pt" to="537.85pt,74.3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 xml:space="preserve">ТехноПро                                     [25:Изделие] |                               </w:t>
    </w:r>
    <w:proofErr w:type="gramEnd"/>
    <w:r w:rsidRPr="00E72F3E">
      <w:rPr>
        <w:lang w:val="ru-RU"/>
      </w:rPr>
      <w:fldChar w:fldCharType="begin"/>
    </w:r>
    <w:r w:rsidRPr="00E72F3E">
      <w:rPr>
        <w:lang w:val="ru-RU"/>
      </w:rPr>
      <w:instrText xml:space="preserve"> SECTIONPAGES  \* MERGEFORMAT </w:instrText>
    </w:r>
    <w:r w:rsidRPr="00E72F3E">
      <w:rPr>
        <w:lang w:val="ru-RU"/>
      </w:rPr>
      <w:fldChar w:fldCharType="separate"/>
    </w:r>
    <w:r>
      <w:rPr>
        <w:lang w:val="ru-RU"/>
      </w:rPr>
      <w:t>1</w:t>
    </w:r>
    <w:r w:rsidRPr="00E72F3E">
      <w:rPr>
        <w:lang w:val="ru-RU"/>
      </w:rPr>
      <w:fldChar w:fldCharType="end"/>
    </w:r>
    <w:proofErr w:type="gramStart"/>
    <w:r w:rsidRPr="00E72F3E">
      <w:rPr>
        <w:lang w:val="ru-RU"/>
      </w:rPr>
      <w:t xml:space="preserve">        </w:t>
    </w:r>
    <w:proofErr w:type="gramEnd"/>
    <w:r w:rsidRPr="00E72F3E">
      <w:rPr>
        <w:lang w:val="ru-RU"/>
      </w:rPr>
      <w:fldChar w:fldCharType="begin"/>
    </w:r>
    <w:r w:rsidRPr="00E72F3E">
      <w:rPr>
        <w:lang w:val="ru-RU"/>
      </w:rPr>
      <w:instrText xml:space="preserve"> PAGE </w:instrText>
    </w:r>
    <w:r w:rsidRPr="00E72F3E">
      <w:rPr>
        <w:lang w:val="ru-RU"/>
      </w:rPr>
      <w:fldChar w:fldCharType="separate"/>
    </w:r>
    <w:r>
      <w:rPr>
        <w:lang w:val="ru-RU"/>
      </w:rPr>
      <w:t>1</w:t>
    </w:r>
    <w:r w:rsidRPr="00E72F3E">
      <w:rPr>
        <w:lang w:val="ru-RU"/>
      </w:rPr>
      <w:fldChar w:fldCharType="end"/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3951" style="position:absolute;flip:y;z-index:934" from="755.35pt,.4pt" to="755.35pt,37.9pt" o:allowincell="f">
          <w10:anchorlock/>
        </v:line>
      </w:pict>
    </w:r>
    <w:r>
      <w:rPr>
        <w:lang w:val="ru-RU"/>
      </w:rPr>
      <w:pict>
        <v:line id="_x0000_s3937" style="position:absolute;z-index:920" from="293.35pt,-12.1pt" to="293.35pt,62.4pt" o:allowincell="f">
          <w10:anchorlock/>
        </v:line>
      </w:pict>
    </w:r>
    <w:r>
      <w:rPr>
        <w:lang w:val="ru-RU"/>
      </w:rPr>
      <w:pict>
        <v:line id="_x0000_s3946" style="position:absolute;z-index:929" from="372.85pt,.4pt" to="372.85pt,48.4pt" o:allowincell="f">
          <w10:anchorlock/>
        </v:line>
      </w:pict>
    </w:r>
    <w:r>
      <w:rPr>
        <w:lang w:val="ru-RU"/>
      </w:rPr>
      <w:pict>
        <v:line id="_x0000_s3939" style="position:absolute;z-index:922" from="167.85pt,.4pt" to="167.85pt,62.4pt" o:allowincell="f">
          <w10:anchorlock/>
        </v:line>
      </w:pict>
    </w:r>
    <w:r>
      <w:rPr>
        <w:lang w:val="ru-RU"/>
      </w:rPr>
      <w:pict>
        <v:line id="_x0000_s3938" style="position:absolute;z-index:921" from="227.35pt,.4pt" to="227.35pt,62.4pt" o:allowincell="f">
          <w10:anchorlock/>
        </v:line>
      </w:pict>
    </w:r>
    <w:r>
      <w:rPr>
        <w:lang w:val="ru-RU"/>
      </w:rPr>
      <w:pict>
        <v:line id="_x0000_s3936" style="position:absolute;z-index:919" from="3.35pt,.4pt" to="783.35pt,.4pt" o:allowincell="f">
          <w10:anchorlock/>
        </v:line>
      </w:pict>
    </w:r>
    <w:r w:rsidRPr="00E72F3E">
      <w:rPr>
        <w:lang w:val="ru-RU"/>
      </w:rPr>
      <w:t xml:space="preserve"> Разраб.   </w:t>
    </w:r>
    <w:proofErr w:type="gramStart"/>
    <w:r w:rsidRPr="00E72F3E">
      <w:rPr>
        <w:lang w:val="ru-RU"/>
      </w:rPr>
      <w:t xml:space="preserve">Копцов Д.С.                        </w:t>
    </w:r>
    <w:r w:rsidRPr="00E15AE2">
      <w:rPr>
        <w:rFonts w:cs="Courier New"/>
        <w:color w:val="000000"/>
        <w:sz w:val="20"/>
        <w:shd w:val="clear" w:color="auto" w:fill="FFFFFF"/>
        <w:lang w:val="ru-RU"/>
      </w:rPr>
      <w:t>СФ МАИ</w:t>
    </w:r>
    <w:r w:rsidRPr="00E72F3E">
      <w:rPr>
        <w:lang w:val="ru-RU"/>
      </w:rPr>
      <w:t xml:space="preserve"> </w:t>
    </w:r>
    <w:r>
      <w:rPr>
        <w:lang w:val="ru-RU"/>
      </w:rPr>
      <w:t xml:space="preserve">     </w:t>
    </w:r>
    <w:r w:rsidRPr="00E72F3E">
      <w:rPr>
        <w:lang w:val="ru-RU"/>
      </w:rPr>
      <w:t xml:space="preserve">     [25:НомСборки]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3941" style="position:absolute;flip:x;z-index:924" from="3.35pt,-.15pt" to="293.35pt,-.1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 xml:space="preserve">Проверил  Фурсов А.А                         [9:Заказ]  2345-4789                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3942" style="position:absolute;flip:x;z-index:925" from="3.35pt,-.05pt" to="293.35pt,-.0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>Нормир.   [14:Нормировал]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3943" style="position:absolute;flip:x;z-index:926" from="3.35pt,.35pt" to="783.35pt,.5pt" o:allowincell="f">
          <w10:anchorlock/>
        </v:line>
      </w:pict>
    </w:r>
    <w:r>
      <w:rPr>
        <w:lang w:val="ru-RU"/>
      </w:rPr>
      <w:pict>
        <v:line id="_x0000_s3953" style="position:absolute;z-index:936" from="623pt,11.85pt" to="783.5pt,11.85pt" o:allowincell="f">
          <w10:anchorlock/>
        </v:line>
      </w:pict>
    </w:r>
    <w:r>
      <w:rPr>
        <w:lang w:val="ru-RU"/>
      </w:rPr>
      <w:pict>
        <v:line id="_x0000_s3952" style="position:absolute;z-index:935" from="623pt,.35pt" to="623pt,24.85pt" o:allowincell="f">
          <w10:anchorlock/>
        </v:line>
      </w:pict>
    </w:r>
    <w:r>
      <w:rPr>
        <w:lang w:val="ru-RU"/>
      </w:rPr>
      <w:pict>
        <v:line id="_x0000_s3950" style="position:absolute;z-index:933" from="741.85pt,.5pt" to="741.85pt,25pt" o:allowincell="f">
          <w10:anchorlock/>
        </v:line>
      </w:pict>
    </w:r>
    <w:r>
      <w:rPr>
        <w:lang w:val="ru-RU"/>
      </w:rPr>
      <w:pict>
        <v:line id="_x0000_s3949" style="position:absolute;z-index:932" from="702.35pt,.5pt" to="702.35pt,25pt" o:allowincell="f">
          <w10:anchorlock/>
        </v:line>
      </w:pict>
    </w:r>
    <w:r>
      <w:rPr>
        <w:lang w:val="ru-RU"/>
      </w:rPr>
      <w:pict>
        <v:line id="_x0000_s3948" style="position:absolute;z-index:931" from="662.35pt,.5pt" to="662.35pt,25pt" o:allowincell="f">
          <w10:anchorlock/>
        </v:line>
      </w:pict>
    </w:r>
    <w:r>
      <w:rPr>
        <w:lang w:val="ru-RU"/>
      </w:rPr>
      <w:pict>
        <v:line id="_x0000_s3940" style="position:absolute;z-index:923" from="62.35pt,-37pt" to="62.35pt,25pt" o:allowincell="f">
          <w10:anchorlock/>
        </v:line>
      </w:pict>
    </w:r>
    <w:r>
      <w:rPr>
        <w:lang w:val="ru-RU"/>
      </w:rPr>
      <w:pict>
        <v:line id="_x0000_s3944" style="position:absolute;flip:x;z-index:927" from="3.35pt,13pt" to="293.35pt,13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 xml:space="preserve">Утвердил  [14:Утвердил]                                                                      </w:t>
    </w:r>
    <w:r>
      <w:rPr>
        <w:lang w:val="ru-RU"/>
      </w:rPr>
      <w:t xml:space="preserve"> </w:t>
    </w:r>
    <w:r w:rsidRPr="00E72F3E">
      <w:rPr>
        <w:lang w:val="ru-RU"/>
      </w:rPr>
      <w:t>Цех   УЧ    РМ    Опер.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3945" style="position:absolute;z-index:928" from="3.35pt,12.55pt" to="783.35pt,12.5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 xml:space="preserve">Н.контр.  [14:НКонтроль]                                Шестерня                               </w:t>
    </w:r>
    <w:r>
      <w:rPr>
        <w:lang w:val="ru-RU"/>
      </w:rPr>
      <w:t xml:space="preserve">   </w:t>
    </w:r>
    <w:r w:rsidRPr="00E72F3E">
      <w:rPr>
        <w:lang w:val="ru-RU"/>
      </w:rPr>
      <w:t xml:space="preserve">   </w:t>
    </w:r>
    <w:r>
      <w:rPr>
        <w:lang w:val="ru-RU"/>
      </w:rPr>
      <w:t xml:space="preserve">   </w:t>
    </w:r>
    <w:r w:rsidRPr="00E72F3E">
      <w:rPr>
        <w:lang w:val="ru-RU"/>
      </w:rPr>
      <w:t xml:space="preserve">   </w:t>
    </w:r>
    <w:r>
      <w:rPr>
        <w:lang w:val="ru-RU"/>
      </w:rPr>
      <w:t xml:space="preserve">   </w:t>
    </w:r>
    <w:r w:rsidRPr="00E72F3E">
      <w:rPr>
        <w:lang w:val="ru-RU"/>
      </w:rPr>
      <w:t xml:space="preserve">  </w:t>
    </w:r>
    <w:r>
      <w:rPr>
        <w:lang w:val="ru-RU"/>
      </w:rPr>
      <w:t>050</w:t>
    </w:r>
    <w:proofErr w:type="gramEnd"/>
  </w:p>
</w:hdr>
</file>

<file path=word/header2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rect id="_x0000_s4170" style="position:absolute;margin-left:38.85pt;margin-top:182.55pt;width:760.5pt;height:362.7pt;z-index:53;mso-position-horizontal-relative:page;mso-position-vertical-relative:page" stroked="f">
          <w10:wrap anchorx="page" anchory="page"/>
          <w10:anchorlock/>
        </v:rect>
      </w:pict>
    </w:r>
    <w:r>
      <w:rPr>
        <w:lang w:val="ru-RU"/>
      </w:rPr>
      <w:pict>
        <v:rect id="_x0000_s4128" style="position:absolute;margin-left:3.35pt;margin-top:.75pt;width:780pt;height:544.15pt;z-index:-55" o:allowincell="f">
          <w10:anchorlock/>
        </v:rect>
      </w:pict>
    </w:r>
    <w:r>
      <w:rPr>
        <w:lang w:val="ru-RU"/>
      </w:rPr>
      <w:pict>
        <v:line id="_x0000_s4169" style="position:absolute;z-index:1060" from="3.5pt,531pt" to="783.5pt,531pt" o:allowincell="f">
          <w10:anchorlock/>
        </v:line>
      </w:pict>
    </w:r>
    <w:r w:rsidRPr="00E72F3E">
      <w:rPr>
        <w:lang w:val="ru-RU"/>
      </w:rPr>
      <w:t xml:space="preserve">                                                                                    ГОСТ 3.1105-84    Форма 7   САПР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4141" style="position:absolute;z-index:1032" from="677.6pt,.7pt" to="677.6pt,62.7pt" o:allowincell="f">
          <w10:anchorlock/>
        </v:line>
      </w:pict>
    </w:r>
    <w:r>
      <w:rPr>
        <w:lang w:val="ru-RU"/>
      </w:rPr>
      <w:pict>
        <v:line id="_x0000_s4140" style="position:absolute;z-index:1031" from="604.85pt,.7pt" to="604.85pt,50.2pt" o:allowincell="f">
          <w10:anchorlock/>
        </v:line>
      </w:pict>
    </w:r>
    <w:r>
      <w:rPr>
        <w:lang w:val="ru-RU"/>
      </w:rPr>
      <w:pict>
        <v:line id="_x0000_s4139" style="position:absolute;z-index:1030" from="578.6pt,.7pt" to="578.6pt,50.2pt" o:allowincell="f">
          <w10:anchorlock/>
        </v:line>
      </w:pict>
    </w:r>
    <w:r>
      <w:rPr>
        <w:lang w:val="ru-RU"/>
      </w:rPr>
      <w:pict>
        <v:line id="_x0000_s4138" style="position:absolute;z-index:1029" from="552.35pt,.7pt" to="552.35pt,50.2pt" o:allowincell="f">
          <w10:anchorlock/>
        </v:line>
      </w:pict>
    </w:r>
    <w:r>
      <w:rPr>
        <w:lang w:val="ru-RU"/>
      </w:rPr>
      <w:pict>
        <v:line id="_x0000_s4133" style="position:absolute;z-index:1024" from="552.35pt,.7pt" to="783.35pt,.7pt" o:allowincell="f">
          <w10:anchorlock/>
        </v:line>
      </w:pict>
    </w:r>
    <w:r>
      <w:rPr>
        <w:lang w:val="ru-RU"/>
      </w:rPr>
      <w:pict>
        <v:line id="_x0000_s4149" style="position:absolute;z-index:1040" from="103.1pt,12.7pt" to="103.1pt,50.2pt" o:allowincell="f">
          <w10:anchorlock/>
        </v:line>
      </w:pic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4150" style="position:absolute;z-index:1041" from="49.85pt,.25pt" to="49.85pt,37.75pt" o:allowincell="f">
          <w10:anchorlock/>
        </v:line>
      </w:pict>
    </w:r>
    <w:r>
      <w:rPr>
        <w:lang w:val="ru-RU"/>
      </w:rPr>
      <w:pict>
        <v:line id="_x0000_s4142" style="position:absolute;z-index:1033" from="736.85pt,-11.75pt" to="736.85pt,50.25pt" o:allowincell="f">
          <w10:anchorlock/>
        </v:line>
      </w:pict>
    </w:r>
    <w:r>
      <w:rPr>
        <w:lang w:val="ru-RU"/>
      </w:rPr>
      <w:pict>
        <v:line id="_x0000_s4148" style="position:absolute;z-index:1039" from="155.6pt,.25pt" to="155.6pt,37.75pt" o:allowincell="f">
          <w10:anchorlock/>
        </v:line>
      </w:pict>
    </w:r>
    <w:r>
      <w:rPr>
        <w:lang w:val="ru-RU"/>
      </w:rPr>
      <w:pict>
        <v:line id="_x0000_s4147" style="position:absolute;z-index:1038" from="195.35pt,.25pt" to="195.35pt,37.75pt" o:allowincell="f">
          <w10:anchorlock/>
        </v:line>
      </w:pict>
    </w:r>
    <w:r>
      <w:rPr>
        <w:lang w:val="ru-RU"/>
      </w:rPr>
      <w:pict>
        <v:line id="_x0000_s4143" style="position:absolute;flip:x;z-index:1034" from="3.35pt,.25pt" to="195.35pt,.25pt" o:allowincell="f">
          <w10:anchorlock/>
        </v:line>
      </w:pict>
    </w:r>
    <w:r>
      <w:rPr>
        <w:lang w:val="ru-RU"/>
      </w:rPr>
      <w:pict>
        <v:line id="_x0000_s4137" style="position:absolute;z-index:1028" from="512.6pt,12.95pt" to="512.6pt,37.7pt" o:allowincell="f">
          <w10:anchorlock/>
        </v:line>
      </w:pict>
    </w:r>
    <w:r w:rsidRPr="00E72F3E">
      <w:rPr>
        <w:lang w:val="ru-RU"/>
      </w:rPr>
      <w:t xml:space="preserve"> Дубл.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4144" style="position:absolute;flip:x;z-index:1035" from="3.35pt,.45pt" to="195.35pt,.45pt" o:allowincell="f">
          <w10:anchorlock/>
        </v:line>
      </w:pict>
    </w:r>
    <w:r>
      <w:rPr>
        <w:lang w:val="ru-RU"/>
      </w:rPr>
      <w:pict>
        <v:line id="_x0000_s4132" style="position:absolute;z-index:1023" from="552.35pt,-12.25pt" to="783.35pt,-12.25pt" o:allowincell="f">
          <w10:anchorlock/>
        </v:line>
      </w:pict>
    </w:r>
    <w:r>
      <w:rPr>
        <w:lang w:val="ru-RU"/>
      </w:rPr>
      <w:pict>
        <v:line id="_x0000_s4136" style="position:absolute;z-index:1027" from="459.35pt,.45pt" to="459.35pt,25.2pt" o:allowincell="f">
          <w10:anchorlock/>
        </v:line>
      </w:pict>
    </w:r>
    <w:r>
      <w:rPr>
        <w:lang w:val="ru-RU"/>
      </w:rPr>
      <w:pict>
        <v:line id="_x0000_s4135" style="position:absolute;z-index:1026" from="400.1pt,.45pt" to="400.1pt,25.2pt" o:allowincell="f">
          <w10:anchorlock/>
        </v:line>
      </w:pict>
    </w:r>
    <w:r>
      <w:rPr>
        <w:lang w:val="ru-RU"/>
      </w:rPr>
      <w:pict>
        <v:line id="_x0000_s4134" style="position:absolute;z-index:1025" from="373.85pt,.45pt" to="373.85pt,25.2pt" o:allowincell="f">
          <w10:anchorlock/>
        </v:line>
      </w:pict>
    </w:r>
    <w:r>
      <w:rPr>
        <w:lang w:val="ru-RU"/>
      </w:rPr>
      <w:pict>
        <v:line id="_x0000_s4129" style="position:absolute;z-index:1020" from="347.6pt,.45pt" to="347.6pt,25.2pt" o:allowincell="f">
          <w10:anchorlock/>
        </v:line>
      </w:pict>
    </w:r>
    <w:r>
      <w:rPr>
        <w:lang w:val="ru-RU"/>
      </w:rPr>
      <w:pict>
        <v:line id="_x0000_s4131" style="position:absolute;z-index:1022" from="347.6pt,12.5pt" to="783.35pt,12.5pt" o:allowincell="f">
          <w10:anchorlock/>
        </v:line>
      </w:pict>
    </w:r>
    <w:r w:rsidRPr="00E72F3E">
      <w:rPr>
        <w:lang w:val="ru-RU"/>
      </w:rPr>
      <w:t xml:space="preserve"> Взам.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4145" style="position:absolute;flip:x;z-index:1036" from="3.35pt,.05pt" to="195.35pt,.05pt" o:allowincell="f">
          <w10:anchorlock/>
        </v:line>
      </w:pict>
    </w:r>
    <w:r>
      <w:rPr>
        <w:lang w:val="ru-RU"/>
      </w:rPr>
      <w:pict>
        <v:line id="_x0000_s4130" style="position:absolute;z-index:1021" from="347.6pt,-12pt" to="783.35pt,-12pt" o:allowincell="f">
          <w10:anchorlock/>
        </v:line>
      </w:pict>
    </w:r>
    <w:r w:rsidRPr="00E72F3E">
      <w:rPr>
        <w:lang w:val="ru-RU"/>
      </w:rPr>
      <w:t xml:space="preserve"> Подл.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4146" style="position:absolute;z-index:1037" from="3.35pt,.35pt" to="783.35pt,.35pt" o:allowincell="f">
          <w10:anchorlock/>
        </v:line>
      </w:pict>
    </w:r>
    <w:r>
      <w:rPr>
        <w:lang w:val="ru-RU"/>
      </w:rPr>
      <w:pict>
        <v:line id="_x0000_s4162" style="position:absolute;flip:y;z-index:1053" from="537.85pt,12.85pt" to="537.85pt,74.3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 xml:space="preserve">ТехноПро                                     [25:Изделие] |                               </w:t>
    </w:r>
    <w:r w:rsidRPr="00E72F3E">
      <w:rPr>
        <w:lang w:val="ru-RU"/>
      </w:rPr>
      <w:fldChar w:fldCharType="begin"/>
    </w:r>
    <w:r w:rsidRPr="00E72F3E">
      <w:rPr>
        <w:lang w:val="ru-RU"/>
      </w:rPr>
      <w:instrText xml:space="preserve"> SECTIONPAGES  \* MERGEFORMAT </w:instrText>
    </w:r>
    <w:r w:rsidRPr="00E72F3E">
      <w:rPr>
        <w:lang w:val="ru-RU"/>
      </w:rPr>
      <w:fldChar w:fldCharType="separate"/>
    </w:r>
    <w:r>
      <w:rPr>
        <w:lang w:val="ru-RU"/>
      </w:rPr>
      <w:t>1</w:t>
    </w:r>
    <w:r w:rsidRPr="00E72F3E">
      <w:rPr>
        <w:lang w:val="ru-RU"/>
      </w:rPr>
      <w:fldChar w:fldCharType="end"/>
    </w:r>
    <w:r w:rsidRPr="00E72F3E">
      <w:rPr>
        <w:lang w:val="ru-RU"/>
      </w:rPr>
      <w:t xml:space="preserve">        </w:t>
    </w:r>
    <w:r w:rsidRPr="00E72F3E">
      <w:rPr>
        <w:lang w:val="ru-RU"/>
      </w:rPr>
      <w:fldChar w:fldCharType="begin"/>
    </w:r>
    <w:r w:rsidRPr="00E72F3E">
      <w:rPr>
        <w:lang w:val="ru-RU"/>
      </w:rPr>
      <w:instrText xml:space="preserve"> PAGE </w:instrText>
    </w:r>
    <w:r w:rsidRPr="00E72F3E">
      <w:rPr>
        <w:lang w:val="ru-RU"/>
      </w:rPr>
      <w:fldChar w:fldCharType="separate"/>
    </w:r>
    <w:r w:rsidRPr="00E72F3E">
      <w:rPr>
        <w:lang w:val="ru-RU"/>
      </w:rPr>
      <w:t>2</w:t>
    </w:r>
    <w:r w:rsidRPr="00E72F3E">
      <w:rPr>
        <w:lang w:val="ru-RU"/>
      </w:rPr>
      <w:fldChar w:fldCharType="end"/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4166" style="position:absolute;flip:y;z-index:1057" from="755.35pt,.4pt" to="755.35pt,37.9pt" o:allowincell="f">
          <w10:anchorlock/>
        </v:line>
      </w:pict>
    </w:r>
    <w:r>
      <w:rPr>
        <w:lang w:val="ru-RU"/>
      </w:rPr>
      <w:pict>
        <v:line id="_x0000_s4152" style="position:absolute;z-index:1043" from="293.35pt,-12.1pt" to="293.35pt,62.4pt" o:allowincell="f">
          <w10:anchorlock/>
        </v:line>
      </w:pict>
    </w:r>
    <w:r>
      <w:rPr>
        <w:lang w:val="ru-RU"/>
      </w:rPr>
      <w:pict>
        <v:line id="_x0000_s4161" style="position:absolute;z-index:1052" from="372.85pt,.4pt" to="372.85pt,48.4pt" o:allowincell="f">
          <w10:anchorlock/>
        </v:line>
      </w:pict>
    </w:r>
    <w:r>
      <w:rPr>
        <w:lang w:val="ru-RU"/>
      </w:rPr>
      <w:pict>
        <v:line id="_x0000_s4154" style="position:absolute;z-index:1045" from="167.85pt,.4pt" to="167.85pt,62.4pt" o:allowincell="f">
          <w10:anchorlock/>
        </v:line>
      </w:pict>
    </w:r>
    <w:r>
      <w:rPr>
        <w:lang w:val="ru-RU"/>
      </w:rPr>
      <w:pict>
        <v:line id="_x0000_s4153" style="position:absolute;z-index:1044" from="227.35pt,.4pt" to="227.35pt,62.4pt" o:allowincell="f">
          <w10:anchorlock/>
        </v:line>
      </w:pict>
    </w:r>
    <w:r>
      <w:rPr>
        <w:lang w:val="ru-RU"/>
      </w:rPr>
      <w:pict>
        <v:line id="_x0000_s4151" style="position:absolute;z-index:1042" from="3.35pt,.4pt" to="783.35pt,.4pt" o:allowincell="f">
          <w10:anchorlock/>
        </v:line>
      </w:pict>
    </w:r>
    <w:r w:rsidRPr="00E72F3E">
      <w:rPr>
        <w:lang w:val="ru-RU"/>
      </w:rPr>
      <w:t xml:space="preserve"> Разраб.   </w:t>
    </w:r>
    <w:proofErr w:type="gramStart"/>
    <w:r w:rsidRPr="00E72F3E">
      <w:rPr>
        <w:lang w:val="ru-RU"/>
      </w:rPr>
      <w:t>Копцов Д.С.                        BEKTOP     [25:НомСборки]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4156" style="position:absolute;flip:x;z-index:1047" from="3.35pt,-.15pt" to="293.35pt,-.1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 xml:space="preserve">Проверил  Фурсов А.А                         [9:Заказ]  2345-4789                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4157" style="position:absolute;flip:x;z-index:1048" from="3.35pt,-.05pt" to="293.35pt,-.0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>Нормир.   [14:Нормировал]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4158" style="position:absolute;flip:x;z-index:1049" from="3.35pt,.35pt" to="783.35pt,.5pt" o:allowincell="f">
          <w10:anchorlock/>
        </v:line>
      </w:pict>
    </w:r>
    <w:r>
      <w:rPr>
        <w:lang w:val="ru-RU"/>
      </w:rPr>
      <w:pict>
        <v:line id="_x0000_s4168" style="position:absolute;z-index:1059" from="623pt,11.85pt" to="783.5pt,11.85pt" o:allowincell="f">
          <w10:anchorlock/>
        </v:line>
      </w:pict>
    </w:r>
    <w:r>
      <w:rPr>
        <w:lang w:val="ru-RU"/>
      </w:rPr>
      <w:pict>
        <v:line id="_x0000_s4167" style="position:absolute;z-index:1058" from="623pt,.35pt" to="623pt,24.85pt" o:allowincell="f">
          <w10:anchorlock/>
        </v:line>
      </w:pict>
    </w:r>
    <w:r>
      <w:rPr>
        <w:lang w:val="ru-RU"/>
      </w:rPr>
      <w:pict>
        <v:line id="_x0000_s4165" style="position:absolute;z-index:1056" from="741.85pt,.5pt" to="741.85pt,25pt" o:allowincell="f">
          <w10:anchorlock/>
        </v:line>
      </w:pict>
    </w:r>
    <w:r>
      <w:rPr>
        <w:lang w:val="ru-RU"/>
      </w:rPr>
      <w:pict>
        <v:line id="_x0000_s4164" style="position:absolute;z-index:1055" from="702.35pt,.5pt" to="702.35pt,25pt" o:allowincell="f">
          <w10:anchorlock/>
        </v:line>
      </w:pict>
    </w:r>
    <w:r>
      <w:rPr>
        <w:lang w:val="ru-RU"/>
      </w:rPr>
      <w:pict>
        <v:line id="_x0000_s4163" style="position:absolute;z-index:1054" from="662.35pt,.5pt" to="662.35pt,25pt" o:allowincell="f">
          <w10:anchorlock/>
        </v:line>
      </w:pict>
    </w:r>
    <w:r>
      <w:rPr>
        <w:lang w:val="ru-RU"/>
      </w:rPr>
      <w:pict>
        <v:line id="_x0000_s4155" style="position:absolute;z-index:1046" from="62.35pt,-37pt" to="62.35pt,25pt" o:allowincell="f">
          <w10:anchorlock/>
        </v:line>
      </w:pict>
    </w:r>
    <w:r>
      <w:rPr>
        <w:lang w:val="ru-RU"/>
      </w:rPr>
      <w:pict>
        <v:line id="_x0000_s4159" style="position:absolute;flip:x;z-index:1050" from="3.35pt,13pt" to="293.35pt,13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>Утвердил  [14:Утвердил]                                                                      Цех   УЧ    РМ    Опер.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4160" style="position:absolute;z-index:1051" from="3.35pt,12.55pt" to="783.35pt,12.5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 xml:space="preserve">Н.контр.  [14:НКонтроль]                                Шестерня                               </w:t>
    </w:r>
    <w:r>
      <w:rPr>
        <w:lang w:val="ru-RU"/>
      </w:rPr>
      <w:t xml:space="preserve">   </w:t>
    </w:r>
    <w:r w:rsidRPr="00E72F3E">
      <w:rPr>
        <w:lang w:val="ru-RU"/>
      </w:rPr>
      <w:t xml:space="preserve">   </w:t>
    </w:r>
    <w:r>
      <w:rPr>
        <w:lang w:val="ru-RU"/>
      </w:rPr>
      <w:t xml:space="preserve">   </w:t>
    </w:r>
    <w:r w:rsidRPr="00E72F3E">
      <w:rPr>
        <w:lang w:val="ru-RU"/>
      </w:rPr>
      <w:t xml:space="preserve">   </w:t>
    </w:r>
    <w:r>
      <w:rPr>
        <w:lang w:val="ru-RU"/>
      </w:rPr>
      <w:t xml:space="preserve">   </w:t>
    </w:r>
    <w:r w:rsidRPr="00E72F3E">
      <w:rPr>
        <w:lang w:val="ru-RU"/>
      </w:rPr>
      <w:t xml:space="preserve">  </w:t>
    </w:r>
    <w:r>
      <w:rPr>
        <w:lang w:val="ru-RU"/>
      </w:rPr>
      <w:t>055</w:t>
    </w:r>
    <w:proofErr w:type="gramEnd"/>
  </w:p>
</w:hdr>
</file>

<file path=word/header2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rect id="_x0000_s4127" style="position:absolute;margin-left:38.85pt;margin-top:180.9pt;width:759.6pt;height:365.4pt;z-index:54;mso-position-horizontal-relative:page;mso-position-vertical-relative:page" o:allowincell="f" filled="f" stroked="f" strokecolor="#930">
          <w10:wrap anchorx="page" anchory="page"/>
          <w10:anchorlock/>
        </v:rect>
      </w:pict>
    </w:r>
    <w:r>
      <w:rPr>
        <w:lang w:val="ru-RU"/>
      </w:rPr>
      <w:pict>
        <v:rect id="_x0000_s4085" style="position:absolute;margin-left:3.35pt;margin-top:.75pt;width:780pt;height:544.15pt;z-index:-56" o:allowincell="f">
          <w10:anchorlock/>
        </v:rect>
      </w:pict>
    </w:r>
    <w:r>
      <w:rPr>
        <w:lang w:val="ru-RU"/>
      </w:rPr>
      <w:pict>
        <v:line id="_x0000_s4126" style="position:absolute;z-index:1019" from="3.5pt,531pt" to="783.5pt,531pt" o:allowincell="f">
          <w10:anchorlock/>
        </v:line>
      </w:pict>
    </w:r>
    <w:r w:rsidRPr="00E72F3E">
      <w:rPr>
        <w:lang w:val="ru-RU"/>
      </w:rPr>
      <w:t xml:space="preserve">                                                                                    ГОСТ 3.1105-84    Форма 7   САПР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4098" style="position:absolute;z-index:991" from="677.6pt,.7pt" to="677.6pt,62.7pt" o:allowincell="f">
          <w10:anchorlock/>
        </v:line>
      </w:pict>
    </w:r>
    <w:r>
      <w:rPr>
        <w:lang w:val="ru-RU"/>
      </w:rPr>
      <w:pict>
        <v:line id="_x0000_s4097" style="position:absolute;z-index:990" from="604.85pt,.7pt" to="604.85pt,50.2pt" o:allowincell="f">
          <w10:anchorlock/>
        </v:line>
      </w:pict>
    </w:r>
    <w:r>
      <w:rPr>
        <w:lang w:val="ru-RU"/>
      </w:rPr>
      <w:pict>
        <v:line id="_x0000_s4096" style="position:absolute;z-index:989" from="578.6pt,.7pt" to="578.6pt,50.2pt" o:allowincell="f">
          <w10:anchorlock/>
        </v:line>
      </w:pict>
    </w:r>
    <w:r>
      <w:rPr>
        <w:lang w:val="ru-RU"/>
      </w:rPr>
      <w:pict>
        <v:line id="_x0000_s4095" style="position:absolute;z-index:988" from="552.35pt,.7pt" to="552.35pt,50.2pt" o:allowincell="f">
          <w10:anchorlock/>
        </v:line>
      </w:pict>
    </w:r>
    <w:r>
      <w:rPr>
        <w:lang w:val="ru-RU"/>
      </w:rPr>
      <w:pict>
        <v:line id="_x0000_s4090" style="position:absolute;z-index:983" from="552.35pt,.7pt" to="783.35pt,.7pt" o:allowincell="f">
          <w10:anchorlock/>
        </v:line>
      </w:pict>
    </w:r>
    <w:r>
      <w:rPr>
        <w:lang w:val="ru-RU"/>
      </w:rPr>
      <w:pict>
        <v:line id="_x0000_s4106" style="position:absolute;z-index:999" from="103.1pt,12.7pt" to="103.1pt,50.2pt" o:allowincell="f">
          <w10:anchorlock/>
        </v:line>
      </w:pic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4107" style="position:absolute;z-index:1000" from="49.85pt,.25pt" to="49.85pt,37.75pt" o:allowincell="f">
          <w10:anchorlock/>
        </v:line>
      </w:pict>
    </w:r>
    <w:r>
      <w:rPr>
        <w:lang w:val="ru-RU"/>
      </w:rPr>
      <w:pict>
        <v:line id="_x0000_s4099" style="position:absolute;z-index:992" from="736.85pt,-11.75pt" to="736.85pt,50.25pt" o:allowincell="f">
          <w10:anchorlock/>
        </v:line>
      </w:pict>
    </w:r>
    <w:r>
      <w:rPr>
        <w:lang w:val="ru-RU"/>
      </w:rPr>
      <w:pict>
        <v:line id="_x0000_s4105" style="position:absolute;z-index:998" from="155.6pt,.25pt" to="155.6pt,37.75pt" o:allowincell="f">
          <w10:anchorlock/>
        </v:line>
      </w:pict>
    </w:r>
    <w:r>
      <w:rPr>
        <w:lang w:val="ru-RU"/>
      </w:rPr>
      <w:pict>
        <v:line id="_x0000_s4104" style="position:absolute;z-index:997" from="195.35pt,.25pt" to="195.35pt,37.75pt" o:allowincell="f">
          <w10:anchorlock/>
        </v:line>
      </w:pict>
    </w:r>
    <w:r>
      <w:rPr>
        <w:lang w:val="ru-RU"/>
      </w:rPr>
      <w:pict>
        <v:line id="_x0000_s4100" style="position:absolute;flip:x;z-index:993" from="3.35pt,.25pt" to="195.35pt,.25pt" o:allowincell="f">
          <w10:anchorlock/>
        </v:line>
      </w:pict>
    </w:r>
    <w:r>
      <w:rPr>
        <w:lang w:val="ru-RU"/>
      </w:rPr>
      <w:pict>
        <v:line id="_x0000_s4094" style="position:absolute;z-index:987" from="512.6pt,12.95pt" to="512.6pt,37.7pt" o:allowincell="f">
          <w10:anchorlock/>
        </v:line>
      </w:pict>
    </w:r>
    <w:r w:rsidRPr="00E72F3E">
      <w:rPr>
        <w:lang w:val="ru-RU"/>
      </w:rPr>
      <w:t xml:space="preserve"> Дубл.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4101" style="position:absolute;flip:x;z-index:994" from="3.35pt,.45pt" to="195.35pt,.45pt" o:allowincell="f">
          <w10:anchorlock/>
        </v:line>
      </w:pict>
    </w:r>
    <w:r>
      <w:rPr>
        <w:lang w:val="ru-RU"/>
      </w:rPr>
      <w:pict>
        <v:line id="_x0000_s4089" style="position:absolute;z-index:982" from="552.35pt,-12.25pt" to="783.35pt,-12.25pt" o:allowincell="f">
          <w10:anchorlock/>
        </v:line>
      </w:pict>
    </w:r>
    <w:r>
      <w:rPr>
        <w:lang w:val="ru-RU"/>
      </w:rPr>
      <w:pict>
        <v:line id="_x0000_s4093" style="position:absolute;z-index:986" from="459.35pt,.45pt" to="459.35pt,25.2pt" o:allowincell="f">
          <w10:anchorlock/>
        </v:line>
      </w:pict>
    </w:r>
    <w:r>
      <w:rPr>
        <w:lang w:val="ru-RU"/>
      </w:rPr>
      <w:pict>
        <v:line id="_x0000_s4092" style="position:absolute;z-index:985" from="400.1pt,.45pt" to="400.1pt,25.2pt" o:allowincell="f">
          <w10:anchorlock/>
        </v:line>
      </w:pict>
    </w:r>
    <w:r>
      <w:rPr>
        <w:lang w:val="ru-RU"/>
      </w:rPr>
      <w:pict>
        <v:line id="_x0000_s4091" style="position:absolute;z-index:984" from="373.85pt,.45pt" to="373.85pt,25.2pt" o:allowincell="f">
          <w10:anchorlock/>
        </v:line>
      </w:pict>
    </w:r>
    <w:r>
      <w:rPr>
        <w:lang w:val="ru-RU"/>
      </w:rPr>
      <w:pict>
        <v:line id="_x0000_s4086" style="position:absolute;z-index:979" from="347.6pt,.45pt" to="347.6pt,25.2pt" o:allowincell="f">
          <w10:anchorlock/>
        </v:line>
      </w:pict>
    </w:r>
    <w:r>
      <w:rPr>
        <w:lang w:val="ru-RU"/>
      </w:rPr>
      <w:pict>
        <v:line id="_x0000_s4088" style="position:absolute;z-index:981" from="347.6pt,12.5pt" to="783.35pt,12.5pt" o:allowincell="f">
          <w10:anchorlock/>
        </v:line>
      </w:pict>
    </w:r>
    <w:r w:rsidRPr="00E72F3E">
      <w:rPr>
        <w:lang w:val="ru-RU"/>
      </w:rPr>
      <w:t xml:space="preserve"> Взам.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4102" style="position:absolute;flip:x;z-index:995" from="3.35pt,.05pt" to="195.35pt,.05pt" o:allowincell="f">
          <w10:anchorlock/>
        </v:line>
      </w:pict>
    </w:r>
    <w:r>
      <w:rPr>
        <w:lang w:val="ru-RU"/>
      </w:rPr>
      <w:pict>
        <v:line id="_x0000_s4087" style="position:absolute;z-index:980" from="347.6pt,-12pt" to="783.35pt,-12pt" o:allowincell="f">
          <w10:anchorlock/>
        </v:line>
      </w:pict>
    </w:r>
    <w:r w:rsidRPr="00E72F3E">
      <w:rPr>
        <w:lang w:val="ru-RU"/>
      </w:rPr>
      <w:t xml:space="preserve"> Подл.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4103" style="position:absolute;z-index:996" from="3.35pt,.35pt" to="783.35pt,.35pt" o:allowincell="f">
          <w10:anchorlock/>
        </v:line>
      </w:pict>
    </w:r>
    <w:r>
      <w:rPr>
        <w:lang w:val="ru-RU"/>
      </w:rPr>
      <w:pict>
        <v:line id="_x0000_s4119" style="position:absolute;flip:y;z-index:1012" from="537.85pt,12.85pt" to="537.85pt,74.3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 xml:space="preserve">ТехноПро                                     [25:Изделие] |                               </w:t>
    </w:r>
    <w:proofErr w:type="gramEnd"/>
    <w:r w:rsidRPr="00E72F3E">
      <w:rPr>
        <w:lang w:val="ru-RU"/>
      </w:rPr>
      <w:fldChar w:fldCharType="begin"/>
    </w:r>
    <w:r w:rsidRPr="00E72F3E">
      <w:rPr>
        <w:lang w:val="ru-RU"/>
      </w:rPr>
      <w:instrText xml:space="preserve"> SECTIONPAGES  \* MERGEFORMAT </w:instrText>
    </w:r>
    <w:r w:rsidRPr="00E72F3E">
      <w:rPr>
        <w:lang w:val="ru-RU"/>
      </w:rPr>
      <w:fldChar w:fldCharType="separate"/>
    </w:r>
    <w:r>
      <w:rPr>
        <w:lang w:val="ru-RU"/>
      </w:rPr>
      <w:t>1</w:t>
    </w:r>
    <w:r w:rsidRPr="00E72F3E">
      <w:rPr>
        <w:lang w:val="ru-RU"/>
      </w:rPr>
      <w:fldChar w:fldCharType="end"/>
    </w:r>
    <w:proofErr w:type="gramStart"/>
    <w:r w:rsidRPr="00E72F3E">
      <w:rPr>
        <w:lang w:val="ru-RU"/>
      </w:rPr>
      <w:t xml:space="preserve">        </w:t>
    </w:r>
    <w:proofErr w:type="gramEnd"/>
    <w:r w:rsidRPr="00E72F3E">
      <w:rPr>
        <w:lang w:val="ru-RU"/>
      </w:rPr>
      <w:fldChar w:fldCharType="begin"/>
    </w:r>
    <w:r w:rsidRPr="00E72F3E">
      <w:rPr>
        <w:lang w:val="ru-RU"/>
      </w:rPr>
      <w:instrText xml:space="preserve"> PAGE </w:instrText>
    </w:r>
    <w:r w:rsidRPr="00E72F3E">
      <w:rPr>
        <w:lang w:val="ru-RU"/>
      </w:rPr>
      <w:fldChar w:fldCharType="separate"/>
    </w:r>
    <w:r>
      <w:rPr>
        <w:lang w:val="ru-RU"/>
      </w:rPr>
      <w:t>1</w:t>
    </w:r>
    <w:r w:rsidRPr="00E72F3E">
      <w:rPr>
        <w:lang w:val="ru-RU"/>
      </w:rPr>
      <w:fldChar w:fldCharType="end"/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4123" style="position:absolute;flip:y;z-index:1016" from="755.35pt,.4pt" to="755.35pt,37.9pt" o:allowincell="f">
          <w10:anchorlock/>
        </v:line>
      </w:pict>
    </w:r>
    <w:r>
      <w:rPr>
        <w:lang w:val="ru-RU"/>
      </w:rPr>
      <w:pict>
        <v:line id="_x0000_s4109" style="position:absolute;z-index:1002" from="293.35pt,-12.1pt" to="293.35pt,62.4pt" o:allowincell="f">
          <w10:anchorlock/>
        </v:line>
      </w:pict>
    </w:r>
    <w:r>
      <w:rPr>
        <w:lang w:val="ru-RU"/>
      </w:rPr>
      <w:pict>
        <v:line id="_x0000_s4118" style="position:absolute;z-index:1011" from="372.85pt,.4pt" to="372.85pt,48.4pt" o:allowincell="f">
          <w10:anchorlock/>
        </v:line>
      </w:pict>
    </w:r>
    <w:r>
      <w:rPr>
        <w:lang w:val="ru-RU"/>
      </w:rPr>
      <w:pict>
        <v:line id="_x0000_s4111" style="position:absolute;z-index:1004" from="167.85pt,.4pt" to="167.85pt,62.4pt" o:allowincell="f">
          <w10:anchorlock/>
        </v:line>
      </w:pict>
    </w:r>
    <w:r>
      <w:rPr>
        <w:lang w:val="ru-RU"/>
      </w:rPr>
      <w:pict>
        <v:line id="_x0000_s4110" style="position:absolute;z-index:1003" from="227.35pt,.4pt" to="227.35pt,62.4pt" o:allowincell="f">
          <w10:anchorlock/>
        </v:line>
      </w:pict>
    </w:r>
    <w:r>
      <w:rPr>
        <w:lang w:val="ru-RU"/>
      </w:rPr>
      <w:pict>
        <v:line id="_x0000_s4108" style="position:absolute;z-index:1001" from="3.35pt,.4pt" to="783.35pt,.4pt" o:allowincell="f">
          <w10:anchorlock/>
        </v:line>
      </w:pict>
    </w:r>
    <w:r w:rsidRPr="00E72F3E">
      <w:rPr>
        <w:lang w:val="ru-RU"/>
      </w:rPr>
      <w:t xml:space="preserve"> Разраб.   </w:t>
    </w:r>
    <w:proofErr w:type="gramStart"/>
    <w:r w:rsidRPr="00E72F3E">
      <w:rPr>
        <w:lang w:val="ru-RU"/>
      </w:rPr>
      <w:t xml:space="preserve">Копцов Д.С.                        </w:t>
    </w:r>
    <w:r w:rsidRPr="00E15AE2">
      <w:rPr>
        <w:rFonts w:cs="Courier New"/>
        <w:color w:val="000000"/>
        <w:sz w:val="20"/>
        <w:shd w:val="clear" w:color="auto" w:fill="FFFFFF"/>
        <w:lang w:val="ru-RU"/>
      </w:rPr>
      <w:t>СФ МАИ</w:t>
    </w:r>
    <w:r w:rsidRPr="00E72F3E">
      <w:rPr>
        <w:lang w:val="ru-RU"/>
      </w:rPr>
      <w:t xml:space="preserve"> </w:t>
    </w:r>
    <w:r>
      <w:rPr>
        <w:lang w:val="ru-RU"/>
      </w:rPr>
      <w:t xml:space="preserve">     </w:t>
    </w:r>
    <w:r w:rsidRPr="00E72F3E">
      <w:rPr>
        <w:lang w:val="ru-RU"/>
      </w:rPr>
      <w:t xml:space="preserve">    [25:НомСборки]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4113" style="position:absolute;flip:x;z-index:1006" from="3.35pt,-.15pt" to="293.35pt,-.1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 xml:space="preserve">Проверил  Фурсов А.А                         [9:Заказ]  2345-4789                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4114" style="position:absolute;flip:x;z-index:1007" from="3.35pt,-.05pt" to="293.35pt,-.0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>Нормир.   [14:Нормировал]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4115" style="position:absolute;flip:x;z-index:1008" from="3.35pt,.35pt" to="783.35pt,.5pt" o:allowincell="f">
          <w10:anchorlock/>
        </v:line>
      </w:pict>
    </w:r>
    <w:r>
      <w:rPr>
        <w:lang w:val="ru-RU"/>
      </w:rPr>
      <w:pict>
        <v:line id="_x0000_s4125" style="position:absolute;z-index:1018" from="623pt,11.85pt" to="783.5pt,11.85pt" o:allowincell="f">
          <w10:anchorlock/>
        </v:line>
      </w:pict>
    </w:r>
    <w:r>
      <w:rPr>
        <w:lang w:val="ru-RU"/>
      </w:rPr>
      <w:pict>
        <v:line id="_x0000_s4124" style="position:absolute;z-index:1017" from="623pt,.35pt" to="623pt,24.85pt" o:allowincell="f">
          <w10:anchorlock/>
        </v:line>
      </w:pict>
    </w:r>
    <w:r>
      <w:rPr>
        <w:lang w:val="ru-RU"/>
      </w:rPr>
      <w:pict>
        <v:line id="_x0000_s4122" style="position:absolute;z-index:1015" from="741.85pt,.5pt" to="741.85pt,25pt" o:allowincell="f">
          <w10:anchorlock/>
        </v:line>
      </w:pict>
    </w:r>
    <w:r>
      <w:rPr>
        <w:lang w:val="ru-RU"/>
      </w:rPr>
      <w:pict>
        <v:line id="_x0000_s4121" style="position:absolute;z-index:1014" from="702.35pt,.5pt" to="702.35pt,25pt" o:allowincell="f">
          <w10:anchorlock/>
        </v:line>
      </w:pict>
    </w:r>
    <w:r>
      <w:rPr>
        <w:lang w:val="ru-RU"/>
      </w:rPr>
      <w:pict>
        <v:line id="_x0000_s4120" style="position:absolute;z-index:1013" from="662.35pt,.5pt" to="662.35pt,25pt" o:allowincell="f">
          <w10:anchorlock/>
        </v:line>
      </w:pict>
    </w:r>
    <w:r>
      <w:rPr>
        <w:lang w:val="ru-RU"/>
      </w:rPr>
      <w:pict>
        <v:line id="_x0000_s4112" style="position:absolute;z-index:1005" from="62.35pt,-37pt" to="62.35pt,25pt" o:allowincell="f">
          <w10:anchorlock/>
        </v:line>
      </w:pict>
    </w:r>
    <w:r>
      <w:rPr>
        <w:lang w:val="ru-RU"/>
      </w:rPr>
      <w:pict>
        <v:line id="_x0000_s4116" style="position:absolute;flip:x;z-index:1009" from="3.35pt,13pt" to="293.35pt,13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 xml:space="preserve">Утвердил  [14:Утвердил]                                                                      </w:t>
    </w:r>
    <w:r>
      <w:rPr>
        <w:lang w:val="ru-RU"/>
      </w:rPr>
      <w:t xml:space="preserve"> </w:t>
    </w:r>
    <w:r w:rsidRPr="00E72F3E">
      <w:rPr>
        <w:lang w:val="ru-RU"/>
      </w:rPr>
      <w:t>Цех   УЧ    РМ    Опер.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4117" style="position:absolute;z-index:1010" from="3.35pt,12.55pt" to="783.35pt,12.5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 xml:space="preserve">Н.контр.  [14:НКонтроль]                                Шестерня                               </w:t>
    </w:r>
    <w:r>
      <w:rPr>
        <w:lang w:val="ru-RU"/>
      </w:rPr>
      <w:t xml:space="preserve">   </w:t>
    </w:r>
    <w:r w:rsidRPr="00E72F3E">
      <w:rPr>
        <w:lang w:val="ru-RU"/>
      </w:rPr>
      <w:t xml:space="preserve">   </w:t>
    </w:r>
    <w:r>
      <w:rPr>
        <w:lang w:val="ru-RU"/>
      </w:rPr>
      <w:t xml:space="preserve">   </w:t>
    </w:r>
    <w:r w:rsidRPr="00E72F3E">
      <w:rPr>
        <w:lang w:val="ru-RU"/>
      </w:rPr>
      <w:t xml:space="preserve">   </w:t>
    </w:r>
    <w:r>
      <w:rPr>
        <w:lang w:val="ru-RU"/>
      </w:rPr>
      <w:t xml:space="preserve">   </w:t>
    </w:r>
    <w:r w:rsidRPr="00E72F3E">
      <w:rPr>
        <w:lang w:val="ru-RU"/>
      </w:rPr>
      <w:t xml:space="preserve">  </w:t>
    </w:r>
    <w:r>
      <w:rPr>
        <w:lang w:val="ru-RU"/>
      </w:rPr>
      <w:t>055</w:t>
    </w:r>
    <w:proofErr w:type="gramEnd"/>
  </w:p>
</w:hdr>
</file>

<file path=word/header2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rect id="_x0000_s4342" style="position:absolute;margin-left:38.85pt;margin-top:182.55pt;width:760.5pt;height:362.7pt;z-index:51;mso-position-horizontal-relative:page;mso-position-vertical-relative:page" stroked="f">
          <w10:wrap anchorx="page" anchory="page"/>
          <w10:anchorlock/>
        </v:rect>
      </w:pict>
    </w:r>
    <w:r>
      <w:rPr>
        <w:lang w:val="ru-RU"/>
      </w:rPr>
      <w:pict>
        <v:rect id="_x0000_s4300" style="position:absolute;margin-left:3.35pt;margin-top:.75pt;width:780pt;height:544.15pt;z-index:-53" o:allowincell="f">
          <w10:anchorlock/>
        </v:rect>
      </w:pict>
    </w:r>
    <w:r>
      <w:rPr>
        <w:lang w:val="ru-RU"/>
      </w:rPr>
      <w:pict>
        <v:line id="_x0000_s4341" style="position:absolute;z-index:1142" from="3.5pt,531pt" to="783.5pt,531pt" o:allowincell="f">
          <w10:anchorlock/>
        </v:line>
      </w:pict>
    </w:r>
    <w:r w:rsidRPr="00E72F3E">
      <w:rPr>
        <w:lang w:val="ru-RU"/>
      </w:rPr>
      <w:t xml:space="preserve">                                                                                    ГОСТ 3.1105-84    Форма 7   САПР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4313" style="position:absolute;z-index:1114" from="677.6pt,.7pt" to="677.6pt,62.7pt" o:allowincell="f">
          <w10:anchorlock/>
        </v:line>
      </w:pict>
    </w:r>
    <w:r>
      <w:rPr>
        <w:lang w:val="ru-RU"/>
      </w:rPr>
      <w:pict>
        <v:line id="_x0000_s4312" style="position:absolute;z-index:1113" from="604.85pt,.7pt" to="604.85pt,50.2pt" o:allowincell="f">
          <w10:anchorlock/>
        </v:line>
      </w:pict>
    </w:r>
    <w:r>
      <w:rPr>
        <w:lang w:val="ru-RU"/>
      </w:rPr>
      <w:pict>
        <v:line id="_x0000_s4311" style="position:absolute;z-index:1112" from="578.6pt,.7pt" to="578.6pt,50.2pt" o:allowincell="f">
          <w10:anchorlock/>
        </v:line>
      </w:pict>
    </w:r>
    <w:r>
      <w:rPr>
        <w:lang w:val="ru-RU"/>
      </w:rPr>
      <w:pict>
        <v:line id="_x0000_s4310" style="position:absolute;z-index:1111" from="552.35pt,.7pt" to="552.35pt,50.2pt" o:allowincell="f">
          <w10:anchorlock/>
        </v:line>
      </w:pict>
    </w:r>
    <w:r>
      <w:rPr>
        <w:lang w:val="ru-RU"/>
      </w:rPr>
      <w:pict>
        <v:line id="_x0000_s4305" style="position:absolute;z-index:1106" from="552.35pt,.7pt" to="783.35pt,.7pt" o:allowincell="f">
          <w10:anchorlock/>
        </v:line>
      </w:pict>
    </w:r>
    <w:r>
      <w:rPr>
        <w:lang w:val="ru-RU"/>
      </w:rPr>
      <w:pict>
        <v:line id="_x0000_s4321" style="position:absolute;z-index:1122" from="103.1pt,12.7pt" to="103.1pt,50.2pt" o:allowincell="f">
          <w10:anchorlock/>
        </v:line>
      </w:pic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4322" style="position:absolute;z-index:1123" from="49.85pt,.25pt" to="49.85pt,37.75pt" o:allowincell="f">
          <w10:anchorlock/>
        </v:line>
      </w:pict>
    </w:r>
    <w:r>
      <w:rPr>
        <w:lang w:val="ru-RU"/>
      </w:rPr>
      <w:pict>
        <v:line id="_x0000_s4314" style="position:absolute;z-index:1115" from="736.85pt,-11.75pt" to="736.85pt,50.25pt" o:allowincell="f">
          <w10:anchorlock/>
        </v:line>
      </w:pict>
    </w:r>
    <w:r>
      <w:rPr>
        <w:lang w:val="ru-RU"/>
      </w:rPr>
      <w:pict>
        <v:line id="_x0000_s4320" style="position:absolute;z-index:1121" from="155.6pt,.25pt" to="155.6pt,37.75pt" o:allowincell="f">
          <w10:anchorlock/>
        </v:line>
      </w:pict>
    </w:r>
    <w:r>
      <w:rPr>
        <w:lang w:val="ru-RU"/>
      </w:rPr>
      <w:pict>
        <v:line id="_x0000_s4319" style="position:absolute;z-index:1120" from="195.35pt,.25pt" to="195.35pt,37.75pt" o:allowincell="f">
          <w10:anchorlock/>
        </v:line>
      </w:pict>
    </w:r>
    <w:r>
      <w:rPr>
        <w:lang w:val="ru-RU"/>
      </w:rPr>
      <w:pict>
        <v:line id="_x0000_s4315" style="position:absolute;flip:x;z-index:1116" from="3.35pt,.25pt" to="195.35pt,.25pt" o:allowincell="f">
          <w10:anchorlock/>
        </v:line>
      </w:pict>
    </w:r>
    <w:r>
      <w:rPr>
        <w:lang w:val="ru-RU"/>
      </w:rPr>
      <w:pict>
        <v:line id="_x0000_s4309" style="position:absolute;z-index:1110" from="512.6pt,12.95pt" to="512.6pt,37.7pt" o:allowincell="f">
          <w10:anchorlock/>
        </v:line>
      </w:pict>
    </w:r>
    <w:r w:rsidRPr="00E72F3E">
      <w:rPr>
        <w:lang w:val="ru-RU"/>
      </w:rPr>
      <w:t xml:space="preserve"> Дубл.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4316" style="position:absolute;flip:x;z-index:1117" from="3.35pt,.45pt" to="195.35pt,.45pt" o:allowincell="f">
          <w10:anchorlock/>
        </v:line>
      </w:pict>
    </w:r>
    <w:r>
      <w:rPr>
        <w:lang w:val="ru-RU"/>
      </w:rPr>
      <w:pict>
        <v:line id="_x0000_s4304" style="position:absolute;z-index:1105" from="552.35pt,-12.25pt" to="783.35pt,-12.25pt" o:allowincell="f">
          <w10:anchorlock/>
        </v:line>
      </w:pict>
    </w:r>
    <w:r>
      <w:rPr>
        <w:lang w:val="ru-RU"/>
      </w:rPr>
      <w:pict>
        <v:line id="_x0000_s4308" style="position:absolute;z-index:1109" from="459.35pt,.45pt" to="459.35pt,25.2pt" o:allowincell="f">
          <w10:anchorlock/>
        </v:line>
      </w:pict>
    </w:r>
    <w:r>
      <w:rPr>
        <w:lang w:val="ru-RU"/>
      </w:rPr>
      <w:pict>
        <v:line id="_x0000_s4307" style="position:absolute;z-index:1108" from="400.1pt,.45pt" to="400.1pt,25.2pt" o:allowincell="f">
          <w10:anchorlock/>
        </v:line>
      </w:pict>
    </w:r>
    <w:r>
      <w:rPr>
        <w:lang w:val="ru-RU"/>
      </w:rPr>
      <w:pict>
        <v:line id="_x0000_s4306" style="position:absolute;z-index:1107" from="373.85pt,.45pt" to="373.85pt,25.2pt" o:allowincell="f">
          <w10:anchorlock/>
        </v:line>
      </w:pict>
    </w:r>
    <w:r>
      <w:rPr>
        <w:lang w:val="ru-RU"/>
      </w:rPr>
      <w:pict>
        <v:line id="_x0000_s4301" style="position:absolute;z-index:1102" from="347.6pt,.45pt" to="347.6pt,25.2pt" o:allowincell="f">
          <w10:anchorlock/>
        </v:line>
      </w:pict>
    </w:r>
    <w:r>
      <w:rPr>
        <w:lang w:val="ru-RU"/>
      </w:rPr>
      <w:pict>
        <v:line id="_x0000_s4303" style="position:absolute;z-index:1104" from="347.6pt,12.5pt" to="783.35pt,12.5pt" o:allowincell="f">
          <w10:anchorlock/>
        </v:line>
      </w:pict>
    </w:r>
    <w:r w:rsidRPr="00E72F3E">
      <w:rPr>
        <w:lang w:val="ru-RU"/>
      </w:rPr>
      <w:t xml:space="preserve"> Взам.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4317" style="position:absolute;flip:x;z-index:1118" from="3.35pt,.05pt" to="195.35pt,.05pt" o:allowincell="f">
          <w10:anchorlock/>
        </v:line>
      </w:pict>
    </w:r>
    <w:r>
      <w:rPr>
        <w:lang w:val="ru-RU"/>
      </w:rPr>
      <w:pict>
        <v:line id="_x0000_s4302" style="position:absolute;z-index:1103" from="347.6pt,-12pt" to="783.35pt,-12pt" o:allowincell="f">
          <w10:anchorlock/>
        </v:line>
      </w:pict>
    </w:r>
    <w:r w:rsidRPr="00E72F3E">
      <w:rPr>
        <w:lang w:val="ru-RU"/>
      </w:rPr>
      <w:t xml:space="preserve"> Подл.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4318" style="position:absolute;z-index:1119" from="3.35pt,.35pt" to="783.35pt,.35pt" o:allowincell="f">
          <w10:anchorlock/>
        </v:line>
      </w:pict>
    </w:r>
    <w:r>
      <w:rPr>
        <w:lang w:val="ru-RU"/>
      </w:rPr>
      <w:pict>
        <v:line id="_x0000_s4334" style="position:absolute;flip:y;z-index:1135" from="537.85pt,12.85pt" to="537.85pt,74.3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 xml:space="preserve">ТехноПро                                     [25:Изделие] |                               </w:t>
    </w:r>
    <w:r w:rsidRPr="00E72F3E">
      <w:rPr>
        <w:lang w:val="ru-RU"/>
      </w:rPr>
      <w:fldChar w:fldCharType="begin"/>
    </w:r>
    <w:r w:rsidRPr="00E72F3E">
      <w:rPr>
        <w:lang w:val="ru-RU"/>
      </w:rPr>
      <w:instrText xml:space="preserve"> SECTIONPAGES  \* MERGEFORMAT </w:instrText>
    </w:r>
    <w:r w:rsidRPr="00E72F3E">
      <w:rPr>
        <w:lang w:val="ru-RU"/>
      </w:rPr>
      <w:fldChar w:fldCharType="separate"/>
    </w:r>
    <w:r>
      <w:rPr>
        <w:lang w:val="ru-RU"/>
      </w:rPr>
      <w:t>1</w:t>
    </w:r>
    <w:r w:rsidRPr="00E72F3E">
      <w:rPr>
        <w:lang w:val="ru-RU"/>
      </w:rPr>
      <w:fldChar w:fldCharType="end"/>
    </w:r>
    <w:r w:rsidRPr="00E72F3E">
      <w:rPr>
        <w:lang w:val="ru-RU"/>
      </w:rPr>
      <w:t xml:space="preserve">        </w:t>
    </w:r>
    <w:r w:rsidRPr="00E72F3E">
      <w:rPr>
        <w:lang w:val="ru-RU"/>
      </w:rPr>
      <w:fldChar w:fldCharType="begin"/>
    </w:r>
    <w:r w:rsidRPr="00E72F3E">
      <w:rPr>
        <w:lang w:val="ru-RU"/>
      </w:rPr>
      <w:instrText xml:space="preserve"> PAGE </w:instrText>
    </w:r>
    <w:r w:rsidRPr="00E72F3E">
      <w:rPr>
        <w:lang w:val="ru-RU"/>
      </w:rPr>
      <w:fldChar w:fldCharType="separate"/>
    </w:r>
    <w:r w:rsidRPr="00E72F3E">
      <w:rPr>
        <w:lang w:val="ru-RU"/>
      </w:rPr>
      <w:t>2</w:t>
    </w:r>
    <w:r w:rsidRPr="00E72F3E">
      <w:rPr>
        <w:lang w:val="ru-RU"/>
      </w:rPr>
      <w:fldChar w:fldCharType="end"/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4338" style="position:absolute;flip:y;z-index:1139" from="755.35pt,.4pt" to="755.35pt,37.9pt" o:allowincell="f">
          <w10:anchorlock/>
        </v:line>
      </w:pict>
    </w:r>
    <w:r>
      <w:rPr>
        <w:lang w:val="ru-RU"/>
      </w:rPr>
      <w:pict>
        <v:line id="_x0000_s4324" style="position:absolute;z-index:1125" from="293.35pt,-12.1pt" to="293.35pt,62.4pt" o:allowincell="f">
          <w10:anchorlock/>
        </v:line>
      </w:pict>
    </w:r>
    <w:r>
      <w:rPr>
        <w:lang w:val="ru-RU"/>
      </w:rPr>
      <w:pict>
        <v:line id="_x0000_s4333" style="position:absolute;z-index:1134" from="372.85pt,.4pt" to="372.85pt,48.4pt" o:allowincell="f">
          <w10:anchorlock/>
        </v:line>
      </w:pict>
    </w:r>
    <w:r>
      <w:rPr>
        <w:lang w:val="ru-RU"/>
      </w:rPr>
      <w:pict>
        <v:line id="_x0000_s4326" style="position:absolute;z-index:1127" from="167.85pt,.4pt" to="167.85pt,62.4pt" o:allowincell="f">
          <w10:anchorlock/>
        </v:line>
      </w:pict>
    </w:r>
    <w:r>
      <w:rPr>
        <w:lang w:val="ru-RU"/>
      </w:rPr>
      <w:pict>
        <v:line id="_x0000_s4325" style="position:absolute;z-index:1126" from="227.35pt,.4pt" to="227.35pt,62.4pt" o:allowincell="f">
          <w10:anchorlock/>
        </v:line>
      </w:pict>
    </w:r>
    <w:r>
      <w:rPr>
        <w:lang w:val="ru-RU"/>
      </w:rPr>
      <w:pict>
        <v:line id="_x0000_s4323" style="position:absolute;z-index:1124" from="3.35pt,.4pt" to="783.35pt,.4pt" o:allowincell="f">
          <w10:anchorlock/>
        </v:line>
      </w:pict>
    </w:r>
    <w:r w:rsidRPr="00E72F3E">
      <w:rPr>
        <w:lang w:val="ru-RU"/>
      </w:rPr>
      <w:t xml:space="preserve"> Разраб.   </w:t>
    </w:r>
    <w:proofErr w:type="gramStart"/>
    <w:r w:rsidRPr="00E72F3E">
      <w:rPr>
        <w:lang w:val="ru-RU"/>
      </w:rPr>
      <w:t>Копцов Д.С.                        BEKTOP     [25:НомСборки]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4328" style="position:absolute;flip:x;z-index:1129" from="3.35pt,-.15pt" to="293.35pt,-.1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 xml:space="preserve">Проверил  Фурсов А.А                         [9:Заказ]  2345-4789                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4329" style="position:absolute;flip:x;z-index:1130" from="3.35pt,-.05pt" to="293.35pt,-.0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>Нормир.   [14:Нормировал]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4330" style="position:absolute;flip:x;z-index:1131" from="3.35pt,.35pt" to="783.35pt,.5pt" o:allowincell="f">
          <w10:anchorlock/>
        </v:line>
      </w:pict>
    </w:r>
    <w:r>
      <w:rPr>
        <w:lang w:val="ru-RU"/>
      </w:rPr>
      <w:pict>
        <v:line id="_x0000_s4340" style="position:absolute;z-index:1141" from="623pt,11.85pt" to="783.5pt,11.85pt" o:allowincell="f">
          <w10:anchorlock/>
        </v:line>
      </w:pict>
    </w:r>
    <w:r>
      <w:rPr>
        <w:lang w:val="ru-RU"/>
      </w:rPr>
      <w:pict>
        <v:line id="_x0000_s4339" style="position:absolute;z-index:1140" from="623pt,.35pt" to="623pt,24.85pt" o:allowincell="f">
          <w10:anchorlock/>
        </v:line>
      </w:pict>
    </w:r>
    <w:r>
      <w:rPr>
        <w:lang w:val="ru-RU"/>
      </w:rPr>
      <w:pict>
        <v:line id="_x0000_s4337" style="position:absolute;z-index:1138" from="741.85pt,.5pt" to="741.85pt,25pt" o:allowincell="f">
          <w10:anchorlock/>
        </v:line>
      </w:pict>
    </w:r>
    <w:r>
      <w:rPr>
        <w:lang w:val="ru-RU"/>
      </w:rPr>
      <w:pict>
        <v:line id="_x0000_s4336" style="position:absolute;z-index:1137" from="702.35pt,.5pt" to="702.35pt,25pt" o:allowincell="f">
          <w10:anchorlock/>
        </v:line>
      </w:pict>
    </w:r>
    <w:r>
      <w:rPr>
        <w:lang w:val="ru-RU"/>
      </w:rPr>
      <w:pict>
        <v:line id="_x0000_s4335" style="position:absolute;z-index:1136" from="662.35pt,.5pt" to="662.35pt,25pt" o:allowincell="f">
          <w10:anchorlock/>
        </v:line>
      </w:pict>
    </w:r>
    <w:r>
      <w:rPr>
        <w:lang w:val="ru-RU"/>
      </w:rPr>
      <w:pict>
        <v:line id="_x0000_s4327" style="position:absolute;z-index:1128" from="62.35pt,-37pt" to="62.35pt,25pt" o:allowincell="f">
          <w10:anchorlock/>
        </v:line>
      </w:pict>
    </w:r>
    <w:r>
      <w:rPr>
        <w:lang w:val="ru-RU"/>
      </w:rPr>
      <w:pict>
        <v:line id="_x0000_s4331" style="position:absolute;flip:x;z-index:1132" from="3.35pt,13pt" to="293.35pt,13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>Утвердил  [14:Утвердил]                                                                      Цех   УЧ    РМ    Опер.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4332" style="position:absolute;z-index:1133" from="3.35pt,12.55pt" to="783.35pt,12.5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 xml:space="preserve">Н.контр.  [14:НКонтроль]                                Шестерня                               </w:t>
    </w:r>
    <w:r>
      <w:rPr>
        <w:lang w:val="ru-RU"/>
      </w:rPr>
      <w:t xml:space="preserve">   </w:t>
    </w:r>
    <w:r w:rsidRPr="00E72F3E">
      <w:rPr>
        <w:lang w:val="ru-RU"/>
      </w:rPr>
      <w:t xml:space="preserve">   </w:t>
    </w:r>
    <w:r>
      <w:rPr>
        <w:lang w:val="ru-RU"/>
      </w:rPr>
      <w:t xml:space="preserve">   </w:t>
    </w:r>
    <w:r w:rsidRPr="00E72F3E">
      <w:rPr>
        <w:lang w:val="ru-RU"/>
      </w:rPr>
      <w:t xml:space="preserve">   </w:t>
    </w:r>
    <w:r>
      <w:rPr>
        <w:lang w:val="ru-RU"/>
      </w:rPr>
      <w:t xml:space="preserve">   </w:t>
    </w:r>
    <w:r w:rsidRPr="00E72F3E">
      <w:rPr>
        <w:lang w:val="ru-RU"/>
      </w:rPr>
      <w:t xml:space="preserve">  </w:t>
    </w:r>
    <w:r>
      <w:rPr>
        <w:lang w:val="ru-RU"/>
      </w:rPr>
      <w:t>060</w:t>
    </w:r>
    <w:proofErr w:type="gramEnd"/>
  </w:p>
</w:hdr>
</file>

<file path=word/header2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rect id="_x0000_s4299" style="position:absolute;margin-left:38.85pt;margin-top:180.9pt;width:759.6pt;height:365.4pt;z-index:52;mso-position-horizontal-relative:page;mso-position-vertical-relative:page" o:allowincell="f" filled="f" stroked="f" strokecolor="#930">
          <w10:wrap anchorx="page" anchory="page"/>
          <w10:anchorlock/>
        </v:rect>
      </w:pict>
    </w:r>
    <w:r>
      <w:rPr>
        <w:lang w:val="ru-RU"/>
      </w:rPr>
      <w:pict>
        <v:rect id="_x0000_s4257" style="position:absolute;margin-left:3.35pt;margin-top:.75pt;width:780pt;height:544.15pt;z-index:-54" o:allowincell="f">
          <w10:anchorlock/>
        </v:rect>
      </w:pict>
    </w:r>
    <w:r>
      <w:rPr>
        <w:lang w:val="ru-RU"/>
      </w:rPr>
      <w:pict>
        <v:line id="_x0000_s4298" style="position:absolute;z-index:1101" from="3.5pt,531pt" to="783.5pt,531pt" o:allowincell="f">
          <w10:anchorlock/>
        </v:line>
      </w:pict>
    </w:r>
    <w:r w:rsidRPr="00E72F3E">
      <w:rPr>
        <w:lang w:val="ru-RU"/>
      </w:rPr>
      <w:t xml:space="preserve">                                                                                    ГОСТ 3.1105-84    Форма 7   САПР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4270" style="position:absolute;z-index:1073" from="677.6pt,.7pt" to="677.6pt,62.7pt" o:allowincell="f">
          <w10:anchorlock/>
        </v:line>
      </w:pict>
    </w:r>
    <w:r>
      <w:rPr>
        <w:lang w:val="ru-RU"/>
      </w:rPr>
      <w:pict>
        <v:line id="_x0000_s4269" style="position:absolute;z-index:1072" from="604.85pt,.7pt" to="604.85pt,50.2pt" o:allowincell="f">
          <w10:anchorlock/>
        </v:line>
      </w:pict>
    </w:r>
    <w:r>
      <w:rPr>
        <w:lang w:val="ru-RU"/>
      </w:rPr>
      <w:pict>
        <v:line id="_x0000_s4268" style="position:absolute;z-index:1071" from="578.6pt,.7pt" to="578.6pt,50.2pt" o:allowincell="f">
          <w10:anchorlock/>
        </v:line>
      </w:pict>
    </w:r>
    <w:r>
      <w:rPr>
        <w:lang w:val="ru-RU"/>
      </w:rPr>
      <w:pict>
        <v:line id="_x0000_s4267" style="position:absolute;z-index:1070" from="552.35pt,.7pt" to="552.35pt,50.2pt" o:allowincell="f">
          <w10:anchorlock/>
        </v:line>
      </w:pict>
    </w:r>
    <w:r>
      <w:rPr>
        <w:lang w:val="ru-RU"/>
      </w:rPr>
      <w:pict>
        <v:line id="_x0000_s4262" style="position:absolute;z-index:1065" from="552.35pt,.7pt" to="783.35pt,.7pt" o:allowincell="f">
          <w10:anchorlock/>
        </v:line>
      </w:pict>
    </w:r>
    <w:r>
      <w:rPr>
        <w:lang w:val="ru-RU"/>
      </w:rPr>
      <w:pict>
        <v:line id="_x0000_s4278" style="position:absolute;z-index:1081" from="103.1pt,12.7pt" to="103.1pt,50.2pt" o:allowincell="f">
          <w10:anchorlock/>
        </v:line>
      </w:pic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4279" style="position:absolute;z-index:1082" from="49.85pt,.25pt" to="49.85pt,37.75pt" o:allowincell="f">
          <w10:anchorlock/>
        </v:line>
      </w:pict>
    </w:r>
    <w:r>
      <w:rPr>
        <w:lang w:val="ru-RU"/>
      </w:rPr>
      <w:pict>
        <v:line id="_x0000_s4271" style="position:absolute;z-index:1074" from="736.85pt,-11.75pt" to="736.85pt,50.25pt" o:allowincell="f">
          <w10:anchorlock/>
        </v:line>
      </w:pict>
    </w:r>
    <w:r>
      <w:rPr>
        <w:lang w:val="ru-RU"/>
      </w:rPr>
      <w:pict>
        <v:line id="_x0000_s4277" style="position:absolute;z-index:1080" from="155.6pt,.25pt" to="155.6pt,37.75pt" o:allowincell="f">
          <w10:anchorlock/>
        </v:line>
      </w:pict>
    </w:r>
    <w:r>
      <w:rPr>
        <w:lang w:val="ru-RU"/>
      </w:rPr>
      <w:pict>
        <v:line id="_x0000_s4276" style="position:absolute;z-index:1079" from="195.35pt,.25pt" to="195.35pt,37.75pt" o:allowincell="f">
          <w10:anchorlock/>
        </v:line>
      </w:pict>
    </w:r>
    <w:r>
      <w:rPr>
        <w:lang w:val="ru-RU"/>
      </w:rPr>
      <w:pict>
        <v:line id="_x0000_s4272" style="position:absolute;flip:x;z-index:1075" from="3.35pt,.25pt" to="195.35pt,.25pt" o:allowincell="f">
          <w10:anchorlock/>
        </v:line>
      </w:pict>
    </w:r>
    <w:r>
      <w:rPr>
        <w:lang w:val="ru-RU"/>
      </w:rPr>
      <w:pict>
        <v:line id="_x0000_s4266" style="position:absolute;z-index:1069" from="512.6pt,12.95pt" to="512.6pt,37.7pt" o:allowincell="f">
          <w10:anchorlock/>
        </v:line>
      </w:pict>
    </w:r>
    <w:r w:rsidRPr="00E72F3E">
      <w:rPr>
        <w:lang w:val="ru-RU"/>
      </w:rPr>
      <w:t xml:space="preserve"> Дубл.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4273" style="position:absolute;flip:x;z-index:1076" from="3.35pt,.45pt" to="195.35pt,.45pt" o:allowincell="f">
          <w10:anchorlock/>
        </v:line>
      </w:pict>
    </w:r>
    <w:r>
      <w:rPr>
        <w:lang w:val="ru-RU"/>
      </w:rPr>
      <w:pict>
        <v:line id="_x0000_s4261" style="position:absolute;z-index:1064" from="552.35pt,-12.25pt" to="783.35pt,-12.25pt" o:allowincell="f">
          <w10:anchorlock/>
        </v:line>
      </w:pict>
    </w:r>
    <w:r>
      <w:rPr>
        <w:lang w:val="ru-RU"/>
      </w:rPr>
      <w:pict>
        <v:line id="_x0000_s4265" style="position:absolute;z-index:1068" from="459.35pt,.45pt" to="459.35pt,25.2pt" o:allowincell="f">
          <w10:anchorlock/>
        </v:line>
      </w:pict>
    </w:r>
    <w:r>
      <w:rPr>
        <w:lang w:val="ru-RU"/>
      </w:rPr>
      <w:pict>
        <v:line id="_x0000_s4264" style="position:absolute;z-index:1067" from="400.1pt,.45pt" to="400.1pt,25.2pt" o:allowincell="f">
          <w10:anchorlock/>
        </v:line>
      </w:pict>
    </w:r>
    <w:r>
      <w:rPr>
        <w:lang w:val="ru-RU"/>
      </w:rPr>
      <w:pict>
        <v:line id="_x0000_s4263" style="position:absolute;z-index:1066" from="373.85pt,.45pt" to="373.85pt,25.2pt" o:allowincell="f">
          <w10:anchorlock/>
        </v:line>
      </w:pict>
    </w:r>
    <w:r>
      <w:rPr>
        <w:lang w:val="ru-RU"/>
      </w:rPr>
      <w:pict>
        <v:line id="_x0000_s4258" style="position:absolute;z-index:1061" from="347.6pt,.45pt" to="347.6pt,25.2pt" o:allowincell="f">
          <w10:anchorlock/>
        </v:line>
      </w:pict>
    </w:r>
    <w:r>
      <w:rPr>
        <w:lang w:val="ru-RU"/>
      </w:rPr>
      <w:pict>
        <v:line id="_x0000_s4260" style="position:absolute;z-index:1063" from="347.6pt,12.5pt" to="783.35pt,12.5pt" o:allowincell="f">
          <w10:anchorlock/>
        </v:line>
      </w:pict>
    </w:r>
    <w:r w:rsidRPr="00E72F3E">
      <w:rPr>
        <w:lang w:val="ru-RU"/>
      </w:rPr>
      <w:t xml:space="preserve"> Взам.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4274" style="position:absolute;flip:x;z-index:1077" from="3.35pt,.05pt" to="195.35pt,.05pt" o:allowincell="f">
          <w10:anchorlock/>
        </v:line>
      </w:pict>
    </w:r>
    <w:r>
      <w:rPr>
        <w:lang w:val="ru-RU"/>
      </w:rPr>
      <w:pict>
        <v:line id="_x0000_s4259" style="position:absolute;z-index:1062" from="347.6pt,-12pt" to="783.35pt,-12pt" o:allowincell="f">
          <w10:anchorlock/>
        </v:line>
      </w:pict>
    </w:r>
    <w:r w:rsidRPr="00E72F3E">
      <w:rPr>
        <w:lang w:val="ru-RU"/>
      </w:rPr>
      <w:t xml:space="preserve"> Подл.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4275" style="position:absolute;z-index:1078" from="3.35pt,.35pt" to="783.35pt,.35pt" o:allowincell="f">
          <w10:anchorlock/>
        </v:line>
      </w:pict>
    </w:r>
    <w:r>
      <w:rPr>
        <w:lang w:val="ru-RU"/>
      </w:rPr>
      <w:pict>
        <v:line id="_x0000_s4291" style="position:absolute;flip:y;z-index:1094" from="537.85pt,12.85pt" to="537.85pt,74.3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 xml:space="preserve">ТехноПро                                     [25:Изделие] |                               </w:t>
    </w:r>
    <w:r w:rsidRPr="00E72F3E">
      <w:rPr>
        <w:lang w:val="ru-RU"/>
      </w:rPr>
      <w:fldChar w:fldCharType="begin"/>
    </w:r>
    <w:r w:rsidRPr="00E72F3E">
      <w:rPr>
        <w:lang w:val="ru-RU"/>
      </w:rPr>
      <w:instrText xml:space="preserve"> SECTIONPAGES  \* MERGEFORMAT </w:instrText>
    </w:r>
    <w:r w:rsidRPr="00E72F3E">
      <w:rPr>
        <w:lang w:val="ru-RU"/>
      </w:rPr>
      <w:fldChar w:fldCharType="separate"/>
    </w:r>
    <w:r>
      <w:rPr>
        <w:lang w:val="ru-RU"/>
      </w:rPr>
      <w:t>1</w:t>
    </w:r>
    <w:r w:rsidRPr="00E72F3E">
      <w:rPr>
        <w:lang w:val="ru-RU"/>
      </w:rPr>
      <w:fldChar w:fldCharType="end"/>
    </w:r>
    <w:r w:rsidRPr="00E72F3E">
      <w:rPr>
        <w:lang w:val="ru-RU"/>
      </w:rPr>
      <w:t xml:space="preserve">        </w:t>
    </w:r>
    <w:r w:rsidRPr="00E72F3E">
      <w:rPr>
        <w:lang w:val="ru-RU"/>
      </w:rPr>
      <w:fldChar w:fldCharType="begin"/>
    </w:r>
    <w:r w:rsidRPr="00E72F3E">
      <w:rPr>
        <w:lang w:val="ru-RU"/>
      </w:rPr>
      <w:instrText xml:space="preserve"> PAGE </w:instrText>
    </w:r>
    <w:r w:rsidRPr="00E72F3E">
      <w:rPr>
        <w:lang w:val="ru-RU"/>
      </w:rPr>
      <w:fldChar w:fldCharType="separate"/>
    </w:r>
    <w:r>
      <w:rPr>
        <w:lang w:val="ru-RU"/>
      </w:rPr>
      <w:t>1</w:t>
    </w:r>
    <w:r w:rsidRPr="00E72F3E">
      <w:rPr>
        <w:lang w:val="ru-RU"/>
      </w:rPr>
      <w:fldChar w:fldCharType="end"/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4295" style="position:absolute;flip:y;z-index:1098" from="755.35pt,.4pt" to="755.35pt,37.9pt" o:allowincell="f">
          <w10:anchorlock/>
        </v:line>
      </w:pict>
    </w:r>
    <w:r>
      <w:rPr>
        <w:lang w:val="ru-RU"/>
      </w:rPr>
      <w:pict>
        <v:line id="_x0000_s4281" style="position:absolute;z-index:1084" from="293.35pt,-12.1pt" to="293.35pt,62.4pt" o:allowincell="f">
          <w10:anchorlock/>
        </v:line>
      </w:pict>
    </w:r>
    <w:r>
      <w:rPr>
        <w:lang w:val="ru-RU"/>
      </w:rPr>
      <w:pict>
        <v:line id="_x0000_s4290" style="position:absolute;z-index:1093" from="372.85pt,.4pt" to="372.85pt,48.4pt" o:allowincell="f">
          <w10:anchorlock/>
        </v:line>
      </w:pict>
    </w:r>
    <w:r>
      <w:rPr>
        <w:lang w:val="ru-RU"/>
      </w:rPr>
      <w:pict>
        <v:line id="_x0000_s4283" style="position:absolute;z-index:1086" from="167.85pt,.4pt" to="167.85pt,62.4pt" o:allowincell="f">
          <w10:anchorlock/>
        </v:line>
      </w:pict>
    </w:r>
    <w:r>
      <w:rPr>
        <w:lang w:val="ru-RU"/>
      </w:rPr>
      <w:pict>
        <v:line id="_x0000_s4282" style="position:absolute;z-index:1085" from="227.35pt,.4pt" to="227.35pt,62.4pt" o:allowincell="f">
          <w10:anchorlock/>
        </v:line>
      </w:pict>
    </w:r>
    <w:r>
      <w:rPr>
        <w:lang w:val="ru-RU"/>
      </w:rPr>
      <w:pict>
        <v:line id="_x0000_s4280" style="position:absolute;z-index:1083" from="3.35pt,.4pt" to="783.35pt,.4pt" o:allowincell="f">
          <w10:anchorlock/>
        </v:line>
      </w:pict>
    </w:r>
    <w:r w:rsidRPr="00E72F3E">
      <w:rPr>
        <w:lang w:val="ru-RU"/>
      </w:rPr>
      <w:t xml:space="preserve"> Разраб.   </w:t>
    </w:r>
    <w:proofErr w:type="gramStart"/>
    <w:r w:rsidRPr="00E72F3E">
      <w:rPr>
        <w:lang w:val="ru-RU"/>
      </w:rPr>
      <w:t>Копцов Д.С.                        BEKTOP     [25:НомСборки]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4285" style="position:absolute;flip:x;z-index:1088" from="3.35pt,-.15pt" to="293.35pt,-.1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 xml:space="preserve">Проверил  Фурсов А.А                         [9:Заказ]  2345-4789                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4286" style="position:absolute;flip:x;z-index:1089" from="3.35pt,-.05pt" to="293.35pt,-.0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>Нормир.   [14:Нормировал]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4287" style="position:absolute;flip:x;z-index:1090" from="3.35pt,.35pt" to="783.35pt,.5pt" o:allowincell="f">
          <w10:anchorlock/>
        </v:line>
      </w:pict>
    </w:r>
    <w:r>
      <w:rPr>
        <w:lang w:val="ru-RU"/>
      </w:rPr>
      <w:pict>
        <v:line id="_x0000_s4297" style="position:absolute;z-index:1100" from="623pt,11.85pt" to="783.5pt,11.85pt" o:allowincell="f">
          <w10:anchorlock/>
        </v:line>
      </w:pict>
    </w:r>
    <w:r>
      <w:rPr>
        <w:lang w:val="ru-RU"/>
      </w:rPr>
      <w:pict>
        <v:line id="_x0000_s4296" style="position:absolute;z-index:1099" from="623pt,.35pt" to="623pt,24.85pt" o:allowincell="f">
          <w10:anchorlock/>
        </v:line>
      </w:pict>
    </w:r>
    <w:r>
      <w:rPr>
        <w:lang w:val="ru-RU"/>
      </w:rPr>
      <w:pict>
        <v:line id="_x0000_s4294" style="position:absolute;z-index:1097" from="741.85pt,.5pt" to="741.85pt,25pt" o:allowincell="f">
          <w10:anchorlock/>
        </v:line>
      </w:pict>
    </w:r>
    <w:r>
      <w:rPr>
        <w:lang w:val="ru-RU"/>
      </w:rPr>
      <w:pict>
        <v:line id="_x0000_s4293" style="position:absolute;z-index:1096" from="702.35pt,.5pt" to="702.35pt,25pt" o:allowincell="f">
          <w10:anchorlock/>
        </v:line>
      </w:pict>
    </w:r>
    <w:r>
      <w:rPr>
        <w:lang w:val="ru-RU"/>
      </w:rPr>
      <w:pict>
        <v:line id="_x0000_s4292" style="position:absolute;z-index:1095" from="662.35pt,.5pt" to="662.35pt,25pt" o:allowincell="f">
          <w10:anchorlock/>
        </v:line>
      </w:pict>
    </w:r>
    <w:r>
      <w:rPr>
        <w:lang w:val="ru-RU"/>
      </w:rPr>
      <w:pict>
        <v:line id="_x0000_s4284" style="position:absolute;z-index:1087" from="62.35pt,-37pt" to="62.35pt,25pt" o:allowincell="f">
          <w10:anchorlock/>
        </v:line>
      </w:pict>
    </w:r>
    <w:r>
      <w:rPr>
        <w:lang w:val="ru-RU"/>
      </w:rPr>
      <w:pict>
        <v:line id="_x0000_s4288" style="position:absolute;flip:x;z-index:1091" from="3.35pt,13pt" to="293.35pt,13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>Утвердил  [14:Утвердил]                                                                      Цех   УЧ    РМ    Опер.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4289" style="position:absolute;z-index:1092" from="3.35pt,12.55pt" to="783.35pt,12.5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 xml:space="preserve">Н.контр.  [14:НКонтроль]                                Шестерня                               </w:t>
    </w:r>
    <w:r>
      <w:rPr>
        <w:lang w:val="ru-RU"/>
      </w:rPr>
      <w:t xml:space="preserve">   </w:t>
    </w:r>
    <w:r w:rsidRPr="00E72F3E">
      <w:rPr>
        <w:lang w:val="ru-RU"/>
      </w:rPr>
      <w:t xml:space="preserve">   </w:t>
    </w:r>
    <w:r>
      <w:rPr>
        <w:lang w:val="ru-RU"/>
      </w:rPr>
      <w:t xml:space="preserve">   </w:t>
    </w:r>
    <w:r w:rsidRPr="00E72F3E">
      <w:rPr>
        <w:lang w:val="ru-RU"/>
      </w:rPr>
      <w:t xml:space="preserve">   </w:t>
    </w:r>
    <w:r>
      <w:rPr>
        <w:lang w:val="ru-RU"/>
      </w:rPr>
      <w:t xml:space="preserve">   </w:t>
    </w:r>
    <w:r w:rsidRPr="00E72F3E">
      <w:rPr>
        <w:lang w:val="ru-RU"/>
      </w:rPr>
      <w:t xml:space="preserve">  </w:t>
    </w:r>
    <w:r>
      <w:rPr>
        <w:lang w:val="ru-RU"/>
      </w:rPr>
      <w:t>060</w:t>
    </w:r>
    <w:proofErr w:type="gramEnd"/>
  </w:p>
</w:hdr>
</file>

<file path=word/header2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rect id="_x0000_s4514" style="position:absolute;margin-left:38.85pt;margin-top:182.55pt;width:760.5pt;height:362.7pt;z-index:49;mso-position-horizontal-relative:page;mso-position-vertical-relative:page" stroked="f">
          <w10:wrap anchorx="page" anchory="page"/>
          <w10:anchorlock/>
        </v:rect>
      </w:pict>
    </w:r>
    <w:r>
      <w:rPr>
        <w:lang w:val="ru-RU"/>
      </w:rPr>
      <w:pict>
        <v:rect id="_x0000_s4472" style="position:absolute;margin-left:3.35pt;margin-top:.75pt;width:780pt;height:544.15pt;z-index:-51" o:allowincell="f">
          <w10:anchorlock/>
        </v:rect>
      </w:pict>
    </w:r>
    <w:r>
      <w:rPr>
        <w:lang w:val="ru-RU"/>
      </w:rPr>
      <w:pict>
        <v:line id="_x0000_s4513" style="position:absolute;z-index:1224" from="3.5pt,531pt" to="783.5pt,531pt" o:allowincell="f">
          <w10:anchorlock/>
        </v:line>
      </w:pict>
    </w:r>
    <w:r w:rsidRPr="00E72F3E">
      <w:rPr>
        <w:lang w:val="ru-RU"/>
      </w:rPr>
      <w:t xml:space="preserve">                                                                                    ГОСТ 3.1105-84    Форма 7   САПР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4485" style="position:absolute;z-index:1196" from="677.6pt,.7pt" to="677.6pt,62.7pt" o:allowincell="f">
          <w10:anchorlock/>
        </v:line>
      </w:pict>
    </w:r>
    <w:r>
      <w:rPr>
        <w:lang w:val="ru-RU"/>
      </w:rPr>
      <w:pict>
        <v:line id="_x0000_s4484" style="position:absolute;z-index:1195" from="604.85pt,.7pt" to="604.85pt,50.2pt" o:allowincell="f">
          <w10:anchorlock/>
        </v:line>
      </w:pict>
    </w:r>
    <w:r>
      <w:rPr>
        <w:lang w:val="ru-RU"/>
      </w:rPr>
      <w:pict>
        <v:line id="_x0000_s4483" style="position:absolute;z-index:1194" from="578.6pt,.7pt" to="578.6pt,50.2pt" o:allowincell="f">
          <w10:anchorlock/>
        </v:line>
      </w:pict>
    </w:r>
    <w:r>
      <w:rPr>
        <w:lang w:val="ru-RU"/>
      </w:rPr>
      <w:pict>
        <v:line id="_x0000_s4482" style="position:absolute;z-index:1193" from="552.35pt,.7pt" to="552.35pt,50.2pt" o:allowincell="f">
          <w10:anchorlock/>
        </v:line>
      </w:pict>
    </w:r>
    <w:r>
      <w:rPr>
        <w:lang w:val="ru-RU"/>
      </w:rPr>
      <w:pict>
        <v:line id="_x0000_s4477" style="position:absolute;z-index:1188" from="552.35pt,.7pt" to="783.35pt,.7pt" o:allowincell="f">
          <w10:anchorlock/>
        </v:line>
      </w:pict>
    </w:r>
    <w:r>
      <w:rPr>
        <w:lang w:val="ru-RU"/>
      </w:rPr>
      <w:pict>
        <v:line id="_x0000_s4493" style="position:absolute;z-index:1204" from="103.1pt,12.7pt" to="103.1pt,50.2pt" o:allowincell="f">
          <w10:anchorlock/>
        </v:line>
      </w:pic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4494" style="position:absolute;z-index:1205" from="49.85pt,.25pt" to="49.85pt,37.75pt" o:allowincell="f">
          <w10:anchorlock/>
        </v:line>
      </w:pict>
    </w:r>
    <w:r>
      <w:rPr>
        <w:lang w:val="ru-RU"/>
      </w:rPr>
      <w:pict>
        <v:line id="_x0000_s4486" style="position:absolute;z-index:1197" from="736.85pt,-11.75pt" to="736.85pt,50.25pt" o:allowincell="f">
          <w10:anchorlock/>
        </v:line>
      </w:pict>
    </w:r>
    <w:r>
      <w:rPr>
        <w:lang w:val="ru-RU"/>
      </w:rPr>
      <w:pict>
        <v:line id="_x0000_s4492" style="position:absolute;z-index:1203" from="155.6pt,.25pt" to="155.6pt,37.75pt" o:allowincell="f">
          <w10:anchorlock/>
        </v:line>
      </w:pict>
    </w:r>
    <w:r>
      <w:rPr>
        <w:lang w:val="ru-RU"/>
      </w:rPr>
      <w:pict>
        <v:line id="_x0000_s4491" style="position:absolute;z-index:1202" from="195.35pt,.25pt" to="195.35pt,37.75pt" o:allowincell="f">
          <w10:anchorlock/>
        </v:line>
      </w:pict>
    </w:r>
    <w:r>
      <w:rPr>
        <w:lang w:val="ru-RU"/>
      </w:rPr>
      <w:pict>
        <v:line id="_x0000_s4487" style="position:absolute;flip:x;z-index:1198" from="3.35pt,.25pt" to="195.35pt,.25pt" o:allowincell="f">
          <w10:anchorlock/>
        </v:line>
      </w:pict>
    </w:r>
    <w:r>
      <w:rPr>
        <w:lang w:val="ru-RU"/>
      </w:rPr>
      <w:pict>
        <v:line id="_x0000_s4481" style="position:absolute;z-index:1192" from="512.6pt,12.95pt" to="512.6pt,37.7pt" o:allowincell="f">
          <w10:anchorlock/>
        </v:line>
      </w:pict>
    </w:r>
    <w:r w:rsidRPr="00E72F3E">
      <w:rPr>
        <w:lang w:val="ru-RU"/>
      </w:rPr>
      <w:t xml:space="preserve"> Дубл.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4488" style="position:absolute;flip:x;z-index:1199" from="3.35pt,.45pt" to="195.35pt,.45pt" o:allowincell="f">
          <w10:anchorlock/>
        </v:line>
      </w:pict>
    </w:r>
    <w:r>
      <w:rPr>
        <w:lang w:val="ru-RU"/>
      </w:rPr>
      <w:pict>
        <v:line id="_x0000_s4476" style="position:absolute;z-index:1187" from="552.35pt,-12.25pt" to="783.35pt,-12.25pt" o:allowincell="f">
          <w10:anchorlock/>
        </v:line>
      </w:pict>
    </w:r>
    <w:r>
      <w:rPr>
        <w:lang w:val="ru-RU"/>
      </w:rPr>
      <w:pict>
        <v:line id="_x0000_s4480" style="position:absolute;z-index:1191" from="459.35pt,.45pt" to="459.35pt,25.2pt" o:allowincell="f">
          <w10:anchorlock/>
        </v:line>
      </w:pict>
    </w:r>
    <w:r>
      <w:rPr>
        <w:lang w:val="ru-RU"/>
      </w:rPr>
      <w:pict>
        <v:line id="_x0000_s4479" style="position:absolute;z-index:1190" from="400.1pt,.45pt" to="400.1pt,25.2pt" o:allowincell="f">
          <w10:anchorlock/>
        </v:line>
      </w:pict>
    </w:r>
    <w:r>
      <w:rPr>
        <w:lang w:val="ru-RU"/>
      </w:rPr>
      <w:pict>
        <v:line id="_x0000_s4478" style="position:absolute;z-index:1189" from="373.85pt,.45pt" to="373.85pt,25.2pt" o:allowincell="f">
          <w10:anchorlock/>
        </v:line>
      </w:pict>
    </w:r>
    <w:r>
      <w:rPr>
        <w:lang w:val="ru-RU"/>
      </w:rPr>
      <w:pict>
        <v:line id="_x0000_s4473" style="position:absolute;z-index:1184" from="347.6pt,.45pt" to="347.6pt,25.2pt" o:allowincell="f">
          <w10:anchorlock/>
        </v:line>
      </w:pict>
    </w:r>
    <w:r>
      <w:rPr>
        <w:lang w:val="ru-RU"/>
      </w:rPr>
      <w:pict>
        <v:line id="_x0000_s4475" style="position:absolute;z-index:1186" from="347.6pt,12.5pt" to="783.35pt,12.5pt" o:allowincell="f">
          <w10:anchorlock/>
        </v:line>
      </w:pict>
    </w:r>
    <w:r w:rsidRPr="00E72F3E">
      <w:rPr>
        <w:lang w:val="ru-RU"/>
      </w:rPr>
      <w:t xml:space="preserve"> Взам.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4489" style="position:absolute;flip:x;z-index:1200" from="3.35pt,.05pt" to="195.35pt,.05pt" o:allowincell="f">
          <w10:anchorlock/>
        </v:line>
      </w:pict>
    </w:r>
    <w:r>
      <w:rPr>
        <w:lang w:val="ru-RU"/>
      </w:rPr>
      <w:pict>
        <v:line id="_x0000_s4474" style="position:absolute;z-index:1185" from="347.6pt,-12pt" to="783.35pt,-12pt" o:allowincell="f">
          <w10:anchorlock/>
        </v:line>
      </w:pict>
    </w:r>
    <w:r w:rsidRPr="00E72F3E">
      <w:rPr>
        <w:lang w:val="ru-RU"/>
      </w:rPr>
      <w:t xml:space="preserve"> Подл.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4490" style="position:absolute;z-index:1201" from="3.35pt,.35pt" to="783.35pt,.35pt" o:allowincell="f">
          <w10:anchorlock/>
        </v:line>
      </w:pict>
    </w:r>
    <w:r>
      <w:rPr>
        <w:lang w:val="ru-RU"/>
      </w:rPr>
      <w:pict>
        <v:line id="_x0000_s4506" style="position:absolute;flip:y;z-index:1217" from="537.85pt,12.85pt" to="537.85pt,74.3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 xml:space="preserve">ТехноПро                                     [25:Изделие] |                               </w:t>
    </w:r>
    <w:r w:rsidRPr="00E72F3E">
      <w:rPr>
        <w:lang w:val="ru-RU"/>
      </w:rPr>
      <w:fldChar w:fldCharType="begin"/>
    </w:r>
    <w:r w:rsidRPr="00E72F3E">
      <w:rPr>
        <w:lang w:val="ru-RU"/>
      </w:rPr>
      <w:instrText xml:space="preserve"> SECTIONPAGES  \* MERGEFORMAT </w:instrText>
    </w:r>
    <w:r w:rsidRPr="00E72F3E">
      <w:rPr>
        <w:lang w:val="ru-RU"/>
      </w:rPr>
      <w:fldChar w:fldCharType="separate"/>
    </w:r>
    <w:r>
      <w:rPr>
        <w:lang w:val="ru-RU"/>
      </w:rPr>
      <w:t>1</w:t>
    </w:r>
    <w:r w:rsidRPr="00E72F3E">
      <w:rPr>
        <w:lang w:val="ru-RU"/>
      </w:rPr>
      <w:fldChar w:fldCharType="end"/>
    </w:r>
    <w:r w:rsidRPr="00E72F3E">
      <w:rPr>
        <w:lang w:val="ru-RU"/>
      </w:rPr>
      <w:t xml:space="preserve">        </w:t>
    </w:r>
    <w:r w:rsidRPr="00E72F3E">
      <w:rPr>
        <w:lang w:val="ru-RU"/>
      </w:rPr>
      <w:fldChar w:fldCharType="begin"/>
    </w:r>
    <w:r w:rsidRPr="00E72F3E">
      <w:rPr>
        <w:lang w:val="ru-RU"/>
      </w:rPr>
      <w:instrText xml:space="preserve"> PAGE </w:instrText>
    </w:r>
    <w:r w:rsidRPr="00E72F3E">
      <w:rPr>
        <w:lang w:val="ru-RU"/>
      </w:rPr>
      <w:fldChar w:fldCharType="separate"/>
    </w:r>
    <w:r w:rsidRPr="00E72F3E">
      <w:rPr>
        <w:lang w:val="ru-RU"/>
      </w:rPr>
      <w:t>2</w:t>
    </w:r>
    <w:r w:rsidRPr="00E72F3E">
      <w:rPr>
        <w:lang w:val="ru-RU"/>
      </w:rPr>
      <w:fldChar w:fldCharType="end"/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4510" style="position:absolute;flip:y;z-index:1221" from="755.35pt,.4pt" to="755.35pt,37.9pt" o:allowincell="f">
          <w10:anchorlock/>
        </v:line>
      </w:pict>
    </w:r>
    <w:r>
      <w:rPr>
        <w:lang w:val="ru-RU"/>
      </w:rPr>
      <w:pict>
        <v:line id="_x0000_s4496" style="position:absolute;z-index:1207" from="293.35pt,-12.1pt" to="293.35pt,62.4pt" o:allowincell="f">
          <w10:anchorlock/>
        </v:line>
      </w:pict>
    </w:r>
    <w:r>
      <w:rPr>
        <w:lang w:val="ru-RU"/>
      </w:rPr>
      <w:pict>
        <v:line id="_x0000_s4505" style="position:absolute;z-index:1216" from="372.85pt,.4pt" to="372.85pt,48.4pt" o:allowincell="f">
          <w10:anchorlock/>
        </v:line>
      </w:pict>
    </w:r>
    <w:r>
      <w:rPr>
        <w:lang w:val="ru-RU"/>
      </w:rPr>
      <w:pict>
        <v:line id="_x0000_s4498" style="position:absolute;z-index:1209" from="167.85pt,.4pt" to="167.85pt,62.4pt" o:allowincell="f">
          <w10:anchorlock/>
        </v:line>
      </w:pict>
    </w:r>
    <w:r>
      <w:rPr>
        <w:lang w:val="ru-RU"/>
      </w:rPr>
      <w:pict>
        <v:line id="_x0000_s4497" style="position:absolute;z-index:1208" from="227.35pt,.4pt" to="227.35pt,62.4pt" o:allowincell="f">
          <w10:anchorlock/>
        </v:line>
      </w:pict>
    </w:r>
    <w:r>
      <w:rPr>
        <w:lang w:val="ru-RU"/>
      </w:rPr>
      <w:pict>
        <v:line id="_x0000_s4495" style="position:absolute;z-index:1206" from="3.35pt,.4pt" to="783.35pt,.4pt" o:allowincell="f">
          <w10:anchorlock/>
        </v:line>
      </w:pict>
    </w:r>
    <w:r w:rsidRPr="00E72F3E">
      <w:rPr>
        <w:lang w:val="ru-RU"/>
      </w:rPr>
      <w:t xml:space="preserve"> Разраб.   </w:t>
    </w:r>
    <w:proofErr w:type="gramStart"/>
    <w:r w:rsidRPr="00E72F3E">
      <w:rPr>
        <w:lang w:val="ru-RU"/>
      </w:rPr>
      <w:t>Копцов Д.С.                        BEKTOP     [25:НомСборки]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4500" style="position:absolute;flip:x;z-index:1211" from="3.35pt,-.15pt" to="293.35pt,-.1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 xml:space="preserve">Проверил  Фурсов А.А                         [9:Заказ]  2345-4789                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4501" style="position:absolute;flip:x;z-index:1212" from="3.35pt,-.05pt" to="293.35pt,-.0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>Нормир.   [14:Нормировал]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4502" style="position:absolute;flip:x;z-index:1213" from="3.35pt,.35pt" to="783.35pt,.5pt" o:allowincell="f">
          <w10:anchorlock/>
        </v:line>
      </w:pict>
    </w:r>
    <w:r>
      <w:rPr>
        <w:lang w:val="ru-RU"/>
      </w:rPr>
      <w:pict>
        <v:line id="_x0000_s4512" style="position:absolute;z-index:1223" from="623pt,11.85pt" to="783.5pt,11.85pt" o:allowincell="f">
          <w10:anchorlock/>
        </v:line>
      </w:pict>
    </w:r>
    <w:r>
      <w:rPr>
        <w:lang w:val="ru-RU"/>
      </w:rPr>
      <w:pict>
        <v:line id="_x0000_s4511" style="position:absolute;z-index:1222" from="623pt,.35pt" to="623pt,24.85pt" o:allowincell="f">
          <w10:anchorlock/>
        </v:line>
      </w:pict>
    </w:r>
    <w:r>
      <w:rPr>
        <w:lang w:val="ru-RU"/>
      </w:rPr>
      <w:pict>
        <v:line id="_x0000_s4509" style="position:absolute;z-index:1220" from="741.85pt,.5pt" to="741.85pt,25pt" o:allowincell="f">
          <w10:anchorlock/>
        </v:line>
      </w:pict>
    </w:r>
    <w:r>
      <w:rPr>
        <w:lang w:val="ru-RU"/>
      </w:rPr>
      <w:pict>
        <v:line id="_x0000_s4508" style="position:absolute;z-index:1219" from="702.35pt,.5pt" to="702.35pt,25pt" o:allowincell="f">
          <w10:anchorlock/>
        </v:line>
      </w:pict>
    </w:r>
    <w:r>
      <w:rPr>
        <w:lang w:val="ru-RU"/>
      </w:rPr>
      <w:pict>
        <v:line id="_x0000_s4507" style="position:absolute;z-index:1218" from="662.35pt,.5pt" to="662.35pt,25pt" o:allowincell="f">
          <w10:anchorlock/>
        </v:line>
      </w:pict>
    </w:r>
    <w:r>
      <w:rPr>
        <w:lang w:val="ru-RU"/>
      </w:rPr>
      <w:pict>
        <v:line id="_x0000_s4499" style="position:absolute;z-index:1210" from="62.35pt,-37pt" to="62.35pt,25pt" o:allowincell="f">
          <w10:anchorlock/>
        </v:line>
      </w:pict>
    </w:r>
    <w:r>
      <w:rPr>
        <w:lang w:val="ru-RU"/>
      </w:rPr>
      <w:pict>
        <v:line id="_x0000_s4503" style="position:absolute;flip:x;z-index:1214" from="3.35pt,13pt" to="293.35pt,13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>Утвердил  [14:Утвердил]                                                                      Цех   УЧ    РМ    Опер.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4504" style="position:absolute;z-index:1215" from="3.35pt,12.55pt" to="783.35pt,12.5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>Н.контр.  [14:</w:t>
    </w:r>
    <w:proofErr w:type="gramEnd"/>
    <w:r w:rsidRPr="00E72F3E">
      <w:rPr>
        <w:lang w:val="ru-RU"/>
      </w:rPr>
      <w:t>НКонтроль]                                Шестерня                               [3:ОперЦех]   [3:ОперУчасток]   [3:</w:t>
    </w:r>
    <w:proofErr w:type="gramStart"/>
    <w:r w:rsidRPr="00E72F3E">
      <w:rPr>
        <w:lang w:val="ru-RU"/>
      </w:rPr>
      <w:t xml:space="preserve">ОперРМ]  </w:t>
    </w:r>
    <w:r>
      <w:rPr>
        <w:lang w:val="ru-RU"/>
      </w:rPr>
      <w:t>065</w:t>
    </w:r>
    <w:proofErr w:type="gramEnd"/>
  </w:p>
</w:hdr>
</file>

<file path=word/header2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rect id="_x0000_s4471" style="position:absolute;margin-left:38.85pt;margin-top:180.9pt;width:759.6pt;height:365.4pt;z-index:50;mso-position-horizontal-relative:page;mso-position-vertical-relative:page" o:allowincell="f" filled="f" stroked="f" strokecolor="#930">
          <w10:wrap anchorx="page" anchory="page"/>
          <w10:anchorlock/>
        </v:rect>
      </w:pict>
    </w:r>
    <w:r>
      <w:rPr>
        <w:lang w:val="ru-RU"/>
      </w:rPr>
      <w:pict>
        <v:rect id="_x0000_s4429" style="position:absolute;margin-left:3.35pt;margin-top:.75pt;width:780pt;height:544.15pt;z-index:-52" o:allowincell="f">
          <w10:anchorlock/>
        </v:rect>
      </w:pict>
    </w:r>
    <w:r>
      <w:rPr>
        <w:lang w:val="ru-RU"/>
      </w:rPr>
      <w:pict>
        <v:line id="_x0000_s4470" style="position:absolute;z-index:1183" from="3.5pt,531pt" to="783.5pt,531pt" o:allowincell="f">
          <w10:anchorlock/>
        </v:line>
      </w:pict>
    </w:r>
    <w:r w:rsidRPr="00E72F3E">
      <w:rPr>
        <w:lang w:val="ru-RU"/>
      </w:rPr>
      <w:t xml:space="preserve">                                                                                    ГОСТ 3.1105-84    Форма 7   САПР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4442" style="position:absolute;z-index:1155" from="677.6pt,.7pt" to="677.6pt,62.7pt" o:allowincell="f">
          <w10:anchorlock/>
        </v:line>
      </w:pict>
    </w:r>
    <w:r>
      <w:rPr>
        <w:lang w:val="ru-RU"/>
      </w:rPr>
      <w:pict>
        <v:line id="_x0000_s4441" style="position:absolute;z-index:1154" from="604.85pt,.7pt" to="604.85pt,50.2pt" o:allowincell="f">
          <w10:anchorlock/>
        </v:line>
      </w:pict>
    </w:r>
    <w:r>
      <w:rPr>
        <w:lang w:val="ru-RU"/>
      </w:rPr>
      <w:pict>
        <v:line id="_x0000_s4440" style="position:absolute;z-index:1153" from="578.6pt,.7pt" to="578.6pt,50.2pt" o:allowincell="f">
          <w10:anchorlock/>
        </v:line>
      </w:pict>
    </w:r>
    <w:r>
      <w:rPr>
        <w:lang w:val="ru-RU"/>
      </w:rPr>
      <w:pict>
        <v:line id="_x0000_s4439" style="position:absolute;z-index:1152" from="552.35pt,.7pt" to="552.35pt,50.2pt" o:allowincell="f">
          <w10:anchorlock/>
        </v:line>
      </w:pict>
    </w:r>
    <w:r>
      <w:rPr>
        <w:lang w:val="ru-RU"/>
      </w:rPr>
      <w:pict>
        <v:line id="_x0000_s4434" style="position:absolute;z-index:1147" from="552.35pt,.7pt" to="783.35pt,.7pt" o:allowincell="f">
          <w10:anchorlock/>
        </v:line>
      </w:pict>
    </w:r>
    <w:r>
      <w:rPr>
        <w:lang w:val="ru-RU"/>
      </w:rPr>
      <w:pict>
        <v:line id="_x0000_s4450" style="position:absolute;z-index:1163" from="103.1pt,12.7pt" to="103.1pt,50.2pt" o:allowincell="f">
          <w10:anchorlock/>
        </v:line>
      </w:pic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4451" style="position:absolute;z-index:1164" from="49.85pt,.25pt" to="49.85pt,37.75pt" o:allowincell="f">
          <w10:anchorlock/>
        </v:line>
      </w:pict>
    </w:r>
    <w:r>
      <w:rPr>
        <w:lang w:val="ru-RU"/>
      </w:rPr>
      <w:pict>
        <v:line id="_x0000_s4443" style="position:absolute;z-index:1156" from="736.85pt,-11.75pt" to="736.85pt,50.25pt" o:allowincell="f">
          <w10:anchorlock/>
        </v:line>
      </w:pict>
    </w:r>
    <w:r>
      <w:rPr>
        <w:lang w:val="ru-RU"/>
      </w:rPr>
      <w:pict>
        <v:line id="_x0000_s4449" style="position:absolute;z-index:1162" from="155.6pt,.25pt" to="155.6pt,37.75pt" o:allowincell="f">
          <w10:anchorlock/>
        </v:line>
      </w:pict>
    </w:r>
    <w:r>
      <w:rPr>
        <w:lang w:val="ru-RU"/>
      </w:rPr>
      <w:pict>
        <v:line id="_x0000_s4448" style="position:absolute;z-index:1161" from="195.35pt,.25pt" to="195.35pt,37.75pt" o:allowincell="f">
          <w10:anchorlock/>
        </v:line>
      </w:pict>
    </w:r>
    <w:r>
      <w:rPr>
        <w:lang w:val="ru-RU"/>
      </w:rPr>
      <w:pict>
        <v:line id="_x0000_s4444" style="position:absolute;flip:x;z-index:1157" from="3.35pt,.25pt" to="195.35pt,.25pt" o:allowincell="f">
          <w10:anchorlock/>
        </v:line>
      </w:pict>
    </w:r>
    <w:r>
      <w:rPr>
        <w:lang w:val="ru-RU"/>
      </w:rPr>
      <w:pict>
        <v:line id="_x0000_s4438" style="position:absolute;z-index:1151" from="512.6pt,12.95pt" to="512.6pt,37.7pt" o:allowincell="f">
          <w10:anchorlock/>
        </v:line>
      </w:pict>
    </w:r>
    <w:r w:rsidRPr="00E72F3E">
      <w:rPr>
        <w:lang w:val="ru-RU"/>
      </w:rPr>
      <w:t xml:space="preserve"> Дубл.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4445" style="position:absolute;flip:x;z-index:1158" from="3.35pt,.45pt" to="195.35pt,.45pt" o:allowincell="f">
          <w10:anchorlock/>
        </v:line>
      </w:pict>
    </w:r>
    <w:r>
      <w:rPr>
        <w:lang w:val="ru-RU"/>
      </w:rPr>
      <w:pict>
        <v:line id="_x0000_s4433" style="position:absolute;z-index:1146" from="552.35pt,-12.25pt" to="783.35pt,-12.25pt" o:allowincell="f">
          <w10:anchorlock/>
        </v:line>
      </w:pict>
    </w:r>
    <w:r>
      <w:rPr>
        <w:lang w:val="ru-RU"/>
      </w:rPr>
      <w:pict>
        <v:line id="_x0000_s4437" style="position:absolute;z-index:1150" from="459.35pt,.45pt" to="459.35pt,25.2pt" o:allowincell="f">
          <w10:anchorlock/>
        </v:line>
      </w:pict>
    </w:r>
    <w:r>
      <w:rPr>
        <w:lang w:val="ru-RU"/>
      </w:rPr>
      <w:pict>
        <v:line id="_x0000_s4436" style="position:absolute;z-index:1149" from="400.1pt,.45pt" to="400.1pt,25.2pt" o:allowincell="f">
          <w10:anchorlock/>
        </v:line>
      </w:pict>
    </w:r>
    <w:r>
      <w:rPr>
        <w:lang w:val="ru-RU"/>
      </w:rPr>
      <w:pict>
        <v:line id="_x0000_s4435" style="position:absolute;z-index:1148" from="373.85pt,.45pt" to="373.85pt,25.2pt" o:allowincell="f">
          <w10:anchorlock/>
        </v:line>
      </w:pict>
    </w:r>
    <w:r>
      <w:rPr>
        <w:lang w:val="ru-RU"/>
      </w:rPr>
      <w:pict>
        <v:line id="_x0000_s4430" style="position:absolute;z-index:1143" from="347.6pt,.45pt" to="347.6pt,25.2pt" o:allowincell="f">
          <w10:anchorlock/>
        </v:line>
      </w:pict>
    </w:r>
    <w:r>
      <w:rPr>
        <w:lang w:val="ru-RU"/>
      </w:rPr>
      <w:pict>
        <v:line id="_x0000_s4432" style="position:absolute;z-index:1145" from="347.6pt,12.5pt" to="783.35pt,12.5pt" o:allowincell="f">
          <w10:anchorlock/>
        </v:line>
      </w:pict>
    </w:r>
    <w:r w:rsidRPr="00E72F3E">
      <w:rPr>
        <w:lang w:val="ru-RU"/>
      </w:rPr>
      <w:t xml:space="preserve"> Взам.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4446" style="position:absolute;flip:x;z-index:1159" from="3.35pt,.05pt" to="195.35pt,.05pt" o:allowincell="f">
          <w10:anchorlock/>
        </v:line>
      </w:pict>
    </w:r>
    <w:r>
      <w:rPr>
        <w:lang w:val="ru-RU"/>
      </w:rPr>
      <w:pict>
        <v:line id="_x0000_s4431" style="position:absolute;z-index:1144" from="347.6pt,-12pt" to="783.35pt,-12pt" o:allowincell="f">
          <w10:anchorlock/>
        </v:line>
      </w:pict>
    </w:r>
    <w:r w:rsidRPr="00E72F3E">
      <w:rPr>
        <w:lang w:val="ru-RU"/>
      </w:rPr>
      <w:t xml:space="preserve"> Подл.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4447" style="position:absolute;z-index:1160" from="3.35pt,.35pt" to="783.35pt,.35pt" o:allowincell="f">
          <w10:anchorlock/>
        </v:line>
      </w:pict>
    </w:r>
    <w:r>
      <w:rPr>
        <w:lang w:val="ru-RU"/>
      </w:rPr>
      <w:pict>
        <v:line id="_x0000_s4463" style="position:absolute;flip:y;z-index:1176" from="537.85pt,12.85pt" to="537.85pt,74.3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 xml:space="preserve">ТехноПро                                     [25:Изделие] |                               </w:t>
    </w:r>
    <w:r w:rsidRPr="00E72F3E">
      <w:rPr>
        <w:lang w:val="ru-RU"/>
      </w:rPr>
      <w:fldChar w:fldCharType="begin"/>
    </w:r>
    <w:r w:rsidRPr="00E72F3E">
      <w:rPr>
        <w:lang w:val="ru-RU"/>
      </w:rPr>
      <w:instrText xml:space="preserve"> SECTIONPAGES  \* MERGEFORMAT </w:instrText>
    </w:r>
    <w:r w:rsidRPr="00E72F3E">
      <w:rPr>
        <w:lang w:val="ru-RU"/>
      </w:rPr>
      <w:fldChar w:fldCharType="separate"/>
    </w:r>
    <w:r>
      <w:rPr>
        <w:lang w:val="ru-RU"/>
      </w:rPr>
      <w:t>1</w:t>
    </w:r>
    <w:r w:rsidRPr="00E72F3E">
      <w:rPr>
        <w:lang w:val="ru-RU"/>
      </w:rPr>
      <w:fldChar w:fldCharType="end"/>
    </w:r>
    <w:r w:rsidRPr="00E72F3E">
      <w:rPr>
        <w:lang w:val="ru-RU"/>
      </w:rPr>
      <w:t xml:space="preserve">        </w:t>
    </w:r>
    <w:r w:rsidRPr="00E72F3E">
      <w:rPr>
        <w:lang w:val="ru-RU"/>
      </w:rPr>
      <w:fldChar w:fldCharType="begin"/>
    </w:r>
    <w:r w:rsidRPr="00E72F3E">
      <w:rPr>
        <w:lang w:val="ru-RU"/>
      </w:rPr>
      <w:instrText xml:space="preserve"> PAGE </w:instrText>
    </w:r>
    <w:r w:rsidRPr="00E72F3E">
      <w:rPr>
        <w:lang w:val="ru-RU"/>
      </w:rPr>
      <w:fldChar w:fldCharType="separate"/>
    </w:r>
    <w:r>
      <w:rPr>
        <w:lang w:val="ru-RU"/>
      </w:rPr>
      <w:t>1</w:t>
    </w:r>
    <w:r w:rsidRPr="00E72F3E">
      <w:rPr>
        <w:lang w:val="ru-RU"/>
      </w:rPr>
      <w:fldChar w:fldCharType="end"/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4467" style="position:absolute;flip:y;z-index:1180" from="755.35pt,.4pt" to="755.35pt,37.9pt" o:allowincell="f">
          <w10:anchorlock/>
        </v:line>
      </w:pict>
    </w:r>
    <w:r>
      <w:rPr>
        <w:lang w:val="ru-RU"/>
      </w:rPr>
      <w:pict>
        <v:line id="_x0000_s4453" style="position:absolute;z-index:1166" from="293.35pt,-12.1pt" to="293.35pt,62.4pt" o:allowincell="f">
          <w10:anchorlock/>
        </v:line>
      </w:pict>
    </w:r>
    <w:r>
      <w:rPr>
        <w:lang w:val="ru-RU"/>
      </w:rPr>
      <w:pict>
        <v:line id="_x0000_s4462" style="position:absolute;z-index:1175" from="372.85pt,.4pt" to="372.85pt,48.4pt" o:allowincell="f">
          <w10:anchorlock/>
        </v:line>
      </w:pict>
    </w:r>
    <w:r>
      <w:rPr>
        <w:lang w:val="ru-RU"/>
      </w:rPr>
      <w:pict>
        <v:line id="_x0000_s4455" style="position:absolute;z-index:1168" from="167.85pt,.4pt" to="167.85pt,62.4pt" o:allowincell="f">
          <w10:anchorlock/>
        </v:line>
      </w:pict>
    </w:r>
    <w:r>
      <w:rPr>
        <w:lang w:val="ru-RU"/>
      </w:rPr>
      <w:pict>
        <v:line id="_x0000_s4454" style="position:absolute;z-index:1167" from="227.35pt,.4pt" to="227.35pt,62.4pt" o:allowincell="f">
          <w10:anchorlock/>
        </v:line>
      </w:pict>
    </w:r>
    <w:r>
      <w:rPr>
        <w:lang w:val="ru-RU"/>
      </w:rPr>
      <w:pict>
        <v:line id="_x0000_s4452" style="position:absolute;z-index:1165" from="3.35pt,.4pt" to="783.35pt,.4pt" o:allowincell="f">
          <w10:anchorlock/>
        </v:line>
      </w:pict>
    </w:r>
    <w:r w:rsidRPr="00E72F3E">
      <w:rPr>
        <w:lang w:val="ru-RU"/>
      </w:rPr>
      <w:t xml:space="preserve"> Разраб.   </w:t>
    </w:r>
    <w:proofErr w:type="gramStart"/>
    <w:r w:rsidRPr="00E72F3E">
      <w:rPr>
        <w:lang w:val="ru-RU"/>
      </w:rPr>
      <w:t>Копцов Д.С.                        BEKTOP     [25:НомСборки]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4457" style="position:absolute;flip:x;z-index:1170" from="3.35pt,-.15pt" to="293.35pt,-.1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 xml:space="preserve">Проверил  Фурсов А.А                         [9:Заказ]  2345-4789                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4458" style="position:absolute;flip:x;z-index:1171" from="3.35pt,-.05pt" to="293.35pt,-.0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>Нормир.   [14:Нормировал]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4459" style="position:absolute;flip:x;z-index:1172" from="3.35pt,.35pt" to="783.35pt,.5pt" o:allowincell="f">
          <w10:anchorlock/>
        </v:line>
      </w:pict>
    </w:r>
    <w:r>
      <w:rPr>
        <w:lang w:val="ru-RU"/>
      </w:rPr>
      <w:pict>
        <v:line id="_x0000_s4469" style="position:absolute;z-index:1182" from="623pt,11.85pt" to="783.5pt,11.85pt" o:allowincell="f">
          <w10:anchorlock/>
        </v:line>
      </w:pict>
    </w:r>
    <w:r>
      <w:rPr>
        <w:lang w:val="ru-RU"/>
      </w:rPr>
      <w:pict>
        <v:line id="_x0000_s4468" style="position:absolute;z-index:1181" from="623pt,.35pt" to="623pt,24.85pt" o:allowincell="f">
          <w10:anchorlock/>
        </v:line>
      </w:pict>
    </w:r>
    <w:r>
      <w:rPr>
        <w:lang w:val="ru-RU"/>
      </w:rPr>
      <w:pict>
        <v:line id="_x0000_s4466" style="position:absolute;z-index:1179" from="741.85pt,.5pt" to="741.85pt,25pt" o:allowincell="f">
          <w10:anchorlock/>
        </v:line>
      </w:pict>
    </w:r>
    <w:r>
      <w:rPr>
        <w:lang w:val="ru-RU"/>
      </w:rPr>
      <w:pict>
        <v:line id="_x0000_s4465" style="position:absolute;z-index:1178" from="702.35pt,.5pt" to="702.35pt,25pt" o:allowincell="f">
          <w10:anchorlock/>
        </v:line>
      </w:pict>
    </w:r>
    <w:r>
      <w:rPr>
        <w:lang w:val="ru-RU"/>
      </w:rPr>
      <w:pict>
        <v:line id="_x0000_s4464" style="position:absolute;z-index:1177" from="662.35pt,.5pt" to="662.35pt,25pt" o:allowincell="f">
          <w10:anchorlock/>
        </v:line>
      </w:pict>
    </w:r>
    <w:r>
      <w:rPr>
        <w:lang w:val="ru-RU"/>
      </w:rPr>
      <w:pict>
        <v:line id="_x0000_s4456" style="position:absolute;z-index:1169" from="62.35pt,-37pt" to="62.35pt,25pt" o:allowincell="f">
          <w10:anchorlock/>
        </v:line>
      </w:pict>
    </w:r>
    <w:r>
      <w:rPr>
        <w:lang w:val="ru-RU"/>
      </w:rPr>
      <w:pict>
        <v:line id="_x0000_s4460" style="position:absolute;flip:x;z-index:1173" from="3.35pt,13pt" to="293.35pt,13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>Утвердил  [14:Утвердил]                                                                      Цех   УЧ    РМ    Опер.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4461" style="position:absolute;z-index:1174" from="3.35pt,12.55pt" to="783.35pt,12.5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>Н.контр.  [14:</w:t>
    </w:r>
    <w:proofErr w:type="gramEnd"/>
    <w:r w:rsidRPr="00E72F3E">
      <w:rPr>
        <w:lang w:val="ru-RU"/>
      </w:rPr>
      <w:t>НКонтроль]                                Шестерня                               [3:ОперЦех]   [3:ОперУчасток]   [3:</w:t>
    </w:r>
    <w:proofErr w:type="gramStart"/>
    <w:r w:rsidRPr="00E72F3E">
      <w:rPr>
        <w:lang w:val="ru-RU"/>
      </w:rPr>
      <w:t xml:space="preserve">ОперРМ]  </w:t>
    </w:r>
    <w:r>
      <w:rPr>
        <w:lang w:val="ru-RU"/>
      </w:rPr>
      <w:t>065</w:t>
    </w:r>
    <w:proofErr w:type="gramEnd"/>
  </w:p>
</w:hdr>
</file>

<file path=word/header3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rect id="_x0000_s4686" style="position:absolute;margin-left:38.85pt;margin-top:182.55pt;width:760.5pt;height:362.7pt;z-index:47;mso-position-horizontal-relative:page;mso-position-vertical-relative:page" stroked="f">
          <w10:wrap anchorx="page" anchory="page"/>
          <w10:anchorlock/>
        </v:rect>
      </w:pict>
    </w:r>
    <w:r>
      <w:rPr>
        <w:lang w:val="ru-RU"/>
      </w:rPr>
      <w:pict>
        <v:rect id="_x0000_s4644" style="position:absolute;margin-left:3.35pt;margin-top:.75pt;width:780pt;height:544.15pt;z-index:-49" o:allowincell="f">
          <w10:anchorlock/>
        </v:rect>
      </w:pict>
    </w:r>
    <w:r>
      <w:rPr>
        <w:lang w:val="ru-RU"/>
      </w:rPr>
      <w:pict>
        <v:line id="_x0000_s4685" style="position:absolute;z-index:1306" from="3.5pt,531pt" to="783.5pt,531pt" o:allowincell="f">
          <w10:anchorlock/>
        </v:line>
      </w:pict>
    </w:r>
    <w:r w:rsidRPr="00E72F3E">
      <w:rPr>
        <w:lang w:val="ru-RU"/>
      </w:rPr>
      <w:t xml:space="preserve">                                                                                    ГОСТ 3.1105-84    Форма 7   САПР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4657" style="position:absolute;z-index:1278" from="677.6pt,.7pt" to="677.6pt,62.7pt" o:allowincell="f">
          <w10:anchorlock/>
        </v:line>
      </w:pict>
    </w:r>
    <w:r>
      <w:rPr>
        <w:lang w:val="ru-RU"/>
      </w:rPr>
      <w:pict>
        <v:line id="_x0000_s4656" style="position:absolute;z-index:1277" from="604.85pt,.7pt" to="604.85pt,50.2pt" o:allowincell="f">
          <w10:anchorlock/>
        </v:line>
      </w:pict>
    </w:r>
    <w:r>
      <w:rPr>
        <w:lang w:val="ru-RU"/>
      </w:rPr>
      <w:pict>
        <v:line id="_x0000_s4655" style="position:absolute;z-index:1276" from="578.6pt,.7pt" to="578.6pt,50.2pt" o:allowincell="f">
          <w10:anchorlock/>
        </v:line>
      </w:pict>
    </w:r>
    <w:r>
      <w:rPr>
        <w:lang w:val="ru-RU"/>
      </w:rPr>
      <w:pict>
        <v:line id="_x0000_s4654" style="position:absolute;z-index:1275" from="552.35pt,.7pt" to="552.35pt,50.2pt" o:allowincell="f">
          <w10:anchorlock/>
        </v:line>
      </w:pict>
    </w:r>
    <w:r>
      <w:rPr>
        <w:lang w:val="ru-RU"/>
      </w:rPr>
      <w:pict>
        <v:line id="_x0000_s4649" style="position:absolute;z-index:1270" from="552.35pt,.7pt" to="783.35pt,.7pt" o:allowincell="f">
          <w10:anchorlock/>
        </v:line>
      </w:pict>
    </w:r>
    <w:r>
      <w:rPr>
        <w:lang w:val="ru-RU"/>
      </w:rPr>
      <w:pict>
        <v:line id="_x0000_s4665" style="position:absolute;z-index:1286" from="103.1pt,12.7pt" to="103.1pt,50.2pt" o:allowincell="f">
          <w10:anchorlock/>
        </v:line>
      </w:pic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4666" style="position:absolute;z-index:1287" from="49.85pt,.25pt" to="49.85pt,37.75pt" o:allowincell="f">
          <w10:anchorlock/>
        </v:line>
      </w:pict>
    </w:r>
    <w:r>
      <w:rPr>
        <w:lang w:val="ru-RU"/>
      </w:rPr>
      <w:pict>
        <v:line id="_x0000_s4658" style="position:absolute;z-index:1279" from="736.85pt,-11.75pt" to="736.85pt,50.25pt" o:allowincell="f">
          <w10:anchorlock/>
        </v:line>
      </w:pict>
    </w:r>
    <w:r>
      <w:rPr>
        <w:lang w:val="ru-RU"/>
      </w:rPr>
      <w:pict>
        <v:line id="_x0000_s4664" style="position:absolute;z-index:1285" from="155.6pt,.25pt" to="155.6pt,37.75pt" o:allowincell="f">
          <w10:anchorlock/>
        </v:line>
      </w:pict>
    </w:r>
    <w:r>
      <w:rPr>
        <w:lang w:val="ru-RU"/>
      </w:rPr>
      <w:pict>
        <v:line id="_x0000_s4663" style="position:absolute;z-index:1284" from="195.35pt,.25pt" to="195.35pt,37.75pt" o:allowincell="f">
          <w10:anchorlock/>
        </v:line>
      </w:pict>
    </w:r>
    <w:r>
      <w:rPr>
        <w:lang w:val="ru-RU"/>
      </w:rPr>
      <w:pict>
        <v:line id="_x0000_s4659" style="position:absolute;flip:x;z-index:1280" from="3.35pt,.25pt" to="195.35pt,.25pt" o:allowincell="f">
          <w10:anchorlock/>
        </v:line>
      </w:pict>
    </w:r>
    <w:r>
      <w:rPr>
        <w:lang w:val="ru-RU"/>
      </w:rPr>
      <w:pict>
        <v:line id="_x0000_s4653" style="position:absolute;z-index:1274" from="512.6pt,12.95pt" to="512.6pt,37.7pt" o:allowincell="f">
          <w10:anchorlock/>
        </v:line>
      </w:pict>
    </w:r>
    <w:r w:rsidRPr="00E72F3E">
      <w:rPr>
        <w:lang w:val="ru-RU"/>
      </w:rPr>
      <w:t xml:space="preserve"> Дубл.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4660" style="position:absolute;flip:x;z-index:1281" from="3.35pt,.45pt" to="195.35pt,.45pt" o:allowincell="f">
          <w10:anchorlock/>
        </v:line>
      </w:pict>
    </w:r>
    <w:r>
      <w:rPr>
        <w:lang w:val="ru-RU"/>
      </w:rPr>
      <w:pict>
        <v:line id="_x0000_s4648" style="position:absolute;z-index:1269" from="552.35pt,-12.25pt" to="783.35pt,-12.25pt" o:allowincell="f">
          <w10:anchorlock/>
        </v:line>
      </w:pict>
    </w:r>
    <w:r>
      <w:rPr>
        <w:lang w:val="ru-RU"/>
      </w:rPr>
      <w:pict>
        <v:line id="_x0000_s4652" style="position:absolute;z-index:1273" from="459.35pt,.45pt" to="459.35pt,25.2pt" o:allowincell="f">
          <w10:anchorlock/>
        </v:line>
      </w:pict>
    </w:r>
    <w:r>
      <w:rPr>
        <w:lang w:val="ru-RU"/>
      </w:rPr>
      <w:pict>
        <v:line id="_x0000_s4651" style="position:absolute;z-index:1272" from="400.1pt,.45pt" to="400.1pt,25.2pt" o:allowincell="f">
          <w10:anchorlock/>
        </v:line>
      </w:pict>
    </w:r>
    <w:r>
      <w:rPr>
        <w:lang w:val="ru-RU"/>
      </w:rPr>
      <w:pict>
        <v:line id="_x0000_s4650" style="position:absolute;z-index:1271" from="373.85pt,.45pt" to="373.85pt,25.2pt" o:allowincell="f">
          <w10:anchorlock/>
        </v:line>
      </w:pict>
    </w:r>
    <w:r>
      <w:rPr>
        <w:lang w:val="ru-RU"/>
      </w:rPr>
      <w:pict>
        <v:line id="_x0000_s4645" style="position:absolute;z-index:1266" from="347.6pt,.45pt" to="347.6pt,25.2pt" o:allowincell="f">
          <w10:anchorlock/>
        </v:line>
      </w:pict>
    </w:r>
    <w:r>
      <w:rPr>
        <w:lang w:val="ru-RU"/>
      </w:rPr>
      <w:pict>
        <v:line id="_x0000_s4647" style="position:absolute;z-index:1268" from="347.6pt,12.5pt" to="783.35pt,12.5pt" o:allowincell="f">
          <w10:anchorlock/>
        </v:line>
      </w:pict>
    </w:r>
    <w:r w:rsidRPr="00E72F3E">
      <w:rPr>
        <w:lang w:val="ru-RU"/>
      </w:rPr>
      <w:t xml:space="preserve"> Взам.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4661" style="position:absolute;flip:x;z-index:1282" from="3.35pt,.05pt" to="195.35pt,.05pt" o:allowincell="f">
          <w10:anchorlock/>
        </v:line>
      </w:pict>
    </w:r>
    <w:r>
      <w:rPr>
        <w:lang w:val="ru-RU"/>
      </w:rPr>
      <w:pict>
        <v:line id="_x0000_s4646" style="position:absolute;z-index:1267" from="347.6pt,-12pt" to="783.35pt,-12pt" o:allowincell="f">
          <w10:anchorlock/>
        </v:line>
      </w:pict>
    </w:r>
    <w:r w:rsidRPr="00E72F3E">
      <w:rPr>
        <w:lang w:val="ru-RU"/>
      </w:rPr>
      <w:t xml:space="preserve"> Подл.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4662" style="position:absolute;z-index:1283" from="3.35pt,.35pt" to="783.35pt,.35pt" o:allowincell="f">
          <w10:anchorlock/>
        </v:line>
      </w:pict>
    </w:r>
    <w:r>
      <w:rPr>
        <w:lang w:val="ru-RU"/>
      </w:rPr>
      <w:pict>
        <v:line id="_x0000_s4678" style="position:absolute;flip:y;z-index:1299" from="537.85pt,12.85pt" to="537.85pt,74.3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 xml:space="preserve">ТехноПро                                     [25:Изделие] |                               </w:t>
    </w:r>
    <w:r w:rsidRPr="00E72F3E">
      <w:rPr>
        <w:lang w:val="ru-RU"/>
      </w:rPr>
      <w:fldChar w:fldCharType="begin"/>
    </w:r>
    <w:r w:rsidRPr="00E72F3E">
      <w:rPr>
        <w:lang w:val="ru-RU"/>
      </w:rPr>
      <w:instrText xml:space="preserve"> SECTIONPAGES  \* MERGEFORMAT </w:instrText>
    </w:r>
    <w:r w:rsidRPr="00E72F3E">
      <w:rPr>
        <w:lang w:val="ru-RU"/>
      </w:rPr>
      <w:fldChar w:fldCharType="separate"/>
    </w:r>
    <w:r>
      <w:rPr>
        <w:lang w:val="ru-RU"/>
      </w:rPr>
      <w:t>1</w:t>
    </w:r>
    <w:r w:rsidRPr="00E72F3E">
      <w:rPr>
        <w:lang w:val="ru-RU"/>
      </w:rPr>
      <w:fldChar w:fldCharType="end"/>
    </w:r>
    <w:r w:rsidRPr="00E72F3E">
      <w:rPr>
        <w:lang w:val="ru-RU"/>
      </w:rPr>
      <w:t xml:space="preserve">        </w:t>
    </w:r>
    <w:r w:rsidRPr="00E72F3E">
      <w:rPr>
        <w:lang w:val="ru-RU"/>
      </w:rPr>
      <w:fldChar w:fldCharType="begin"/>
    </w:r>
    <w:r w:rsidRPr="00E72F3E">
      <w:rPr>
        <w:lang w:val="ru-RU"/>
      </w:rPr>
      <w:instrText xml:space="preserve"> PAGE </w:instrText>
    </w:r>
    <w:r w:rsidRPr="00E72F3E">
      <w:rPr>
        <w:lang w:val="ru-RU"/>
      </w:rPr>
      <w:fldChar w:fldCharType="separate"/>
    </w:r>
    <w:r w:rsidRPr="00E72F3E">
      <w:rPr>
        <w:lang w:val="ru-RU"/>
      </w:rPr>
      <w:t>2</w:t>
    </w:r>
    <w:r w:rsidRPr="00E72F3E">
      <w:rPr>
        <w:lang w:val="ru-RU"/>
      </w:rPr>
      <w:fldChar w:fldCharType="end"/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4682" style="position:absolute;flip:y;z-index:1303" from="755.35pt,.4pt" to="755.35pt,37.9pt" o:allowincell="f">
          <w10:anchorlock/>
        </v:line>
      </w:pict>
    </w:r>
    <w:r>
      <w:rPr>
        <w:lang w:val="ru-RU"/>
      </w:rPr>
      <w:pict>
        <v:line id="_x0000_s4668" style="position:absolute;z-index:1289" from="293.35pt,-12.1pt" to="293.35pt,62.4pt" o:allowincell="f">
          <w10:anchorlock/>
        </v:line>
      </w:pict>
    </w:r>
    <w:r>
      <w:rPr>
        <w:lang w:val="ru-RU"/>
      </w:rPr>
      <w:pict>
        <v:line id="_x0000_s4677" style="position:absolute;z-index:1298" from="372.85pt,.4pt" to="372.85pt,48.4pt" o:allowincell="f">
          <w10:anchorlock/>
        </v:line>
      </w:pict>
    </w:r>
    <w:r>
      <w:rPr>
        <w:lang w:val="ru-RU"/>
      </w:rPr>
      <w:pict>
        <v:line id="_x0000_s4670" style="position:absolute;z-index:1291" from="167.85pt,.4pt" to="167.85pt,62.4pt" o:allowincell="f">
          <w10:anchorlock/>
        </v:line>
      </w:pict>
    </w:r>
    <w:r>
      <w:rPr>
        <w:lang w:val="ru-RU"/>
      </w:rPr>
      <w:pict>
        <v:line id="_x0000_s4669" style="position:absolute;z-index:1290" from="227.35pt,.4pt" to="227.35pt,62.4pt" o:allowincell="f">
          <w10:anchorlock/>
        </v:line>
      </w:pict>
    </w:r>
    <w:r>
      <w:rPr>
        <w:lang w:val="ru-RU"/>
      </w:rPr>
      <w:pict>
        <v:line id="_x0000_s4667" style="position:absolute;z-index:1288" from="3.35pt,.4pt" to="783.35pt,.4pt" o:allowincell="f">
          <w10:anchorlock/>
        </v:line>
      </w:pict>
    </w:r>
    <w:r w:rsidRPr="00E72F3E">
      <w:rPr>
        <w:lang w:val="ru-RU"/>
      </w:rPr>
      <w:t xml:space="preserve"> Разраб.   </w:t>
    </w:r>
    <w:proofErr w:type="gramStart"/>
    <w:r w:rsidRPr="00E72F3E">
      <w:rPr>
        <w:lang w:val="ru-RU"/>
      </w:rPr>
      <w:t>Копцов Д.С.                        BEKTOP     [25:НомСборки]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4672" style="position:absolute;flip:x;z-index:1293" from="3.35pt,-.15pt" to="293.35pt,-.1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 xml:space="preserve">Проверил  Фурсов А.А                         [9:Заказ]  2345-4789                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4673" style="position:absolute;flip:x;z-index:1294" from="3.35pt,-.05pt" to="293.35pt,-.0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>Нормир.   [14:Нормировал]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4674" style="position:absolute;flip:x;z-index:1295" from="3.35pt,.35pt" to="783.35pt,.5pt" o:allowincell="f">
          <w10:anchorlock/>
        </v:line>
      </w:pict>
    </w:r>
    <w:r>
      <w:rPr>
        <w:lang w:val="ru-RU"/>
      </w:rPr>
      <w:pict>
        <v:line id="_x0000_s4684" style="position:absolute;z-index:1305" from="623pt,11.85pt" to="783.5pt,11.85pt" o:allowincell="f">
          <w10:anchorlock/>
        </v:line>
      </w:pict>
    </w:r>
    <w:r>
      <w:rPr>
        <w:lang w:val="ru-RU"/>
      </w:rPr>
      <w:pict>
        <v:line id="_x0000_s4683" style="position:absolute;z-index:1304" from="623pt,.35pt" to="623pt,24.85pt" o:allowincell="f">
          <w10:anchorlock/>
        </v:line>
      </w:pict>
    </w:r>
    <w:r>
      <w:rPr>
        <w:lang w:val="ru-RU"/>
      </w:rPr>
      <w:pict>
        <v:line id="_x0000_s4681" style="position:absolute;z-index:1302" from="741.85pt,.5pt" to="741.85pt,25pt" o:allowincell="f">
          <w10:anchorlock/>
        </v:line>
      </w:pict>
    </w:r>
    <w:r>
      <w:rPr>
        <w:lang w:val="ru-RU"/>
      </w:rPr>
      <w:pict>
        <v:line id="_x0000_s4680" style="position:absolute;z-index:1301" from="702.35pt,.5pt" to="702.35pt,25pt" o:allowincell="f">
          <w10:anchorlock/>
        </v:line>
      </w:pict>
    </w:r>
    <w:r>
      <w:rPr>
        <w:lang w:val="ru-RU"/>
      </w:rPr>
      <w:pict>
        <v:line id="_x0000_s4679" style="position:absolute;z-index:1300" from="662.35pt,.5pt" to="662.35pt,25pt" o:allowincell="f">
          <w10:anchorlock/>
        </v:line>
      </w:pict>
    </w:r>
    <w:r>
      <w:rPr>
        <w:lang w:val="ru-RU"/>
      </w:rPr>
      <w:pict>
        <v:line id="_x0000_s4671" style="position:absolute;z-index:1292" from="62.35pt,-37pt" to="62.35pt,25pt" o:allowincell="f">
          <w10:anchorlock/>
        </v:line>
      </w:pict>
    </w:r>
    <w:r>
      <w:rPr>
        <w:lang w:val="ru-RU"/>
      </w:rPr>
      <w:pict>
        <v:line id="_x0000_s4675" style="position:absolute;flip:x;z-index:1296" from="3.35pt,13pt" to="293.35pt,13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>Утвердил  [14:Утвердил]                                                                      Цех   УЧ    РМ    Опер.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4676" style="position:absolute;z-index:1297" from="3.35pt,12.55pt" to="783.35pt,12.5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 xml:space="preserve">Н.контр.  [14:НКонтроль]                                Шестерня                               </w:t>
    </w:r>
    <w:r>
      <w:rPr>
        <w:lang w:val="ru-RU"/>
      </w:rPr>
      <w:t xml:space="preserve">   </w:t>
    </w:r>
    <w:r w:rsidRPr="00E72F3E">
      <w:rPr>
        <w:lang w:val="ru-RU"/>
      </w:rPr>
      <w:t xml:space="preserve">   </w:t>
    </w:r>
    <w:r>
      <w:rPr>
        <w:lang w:val="ru-RU"/>
      </w:rPr>
      <w:t xml:space="preserve">   </w:t>
    </w:r>
    <w:r w:rsidRPr="00E72F3E">
      <w:rPr>
        <w:lang w:val="ru-RU"/>
      </w:rPr>
      <w:t xml:space="preserve">   </w:t>
    </w:r>
    <w:r>
      <w:rPr>
        <w:lang w:val="ru-RU"/>
      </w:rPr>
      <w:t xml:space="preserve">   </w:t>
    </w:r>
    <w:r w:rsidRPr="00E72F3E">
      <w:rPr>
        <w:lang w:val="ru-RU"/>
      </w:rPr>
      <w:t xml:space="preserve">  </w:t>
    </w:r>
    <w:r>
      <w:rPr>
        <w:lang w:val="ru-RU"/>
      </w:rPr>
      <w:t>070</w:t>
    </w:r>
    <w:proofErr w:type="gramEnd"/>
  </w:p>
</w:hdr>
</file>

<file path=word/header3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rect id="_x0000_s4643" style="position:absolute;margin-left:38.85pt;margin-top:180.9pt;width:759.6pt;height:365.4pt;z-index:48;mso-position-horizontal-relative:page;mso-position-vertical-relative:page" o:allowincell="f" filled="f" stroked="f" strokecolor="#930">
          <w10:wrap anchorx="page" anchory="page"/>
          <w10:anchorlock/>
        </v:rect>
      </w:pict>
    </w:r>
    <w:r>
      <w:rPr>
        <w:lang w:val="ru-RU"/>
      </w:rPr>
      <w:pict>
        <v:rect id="_x0000_s4601" style="position:absolute;margin-left:3.35pt;margin-top:.75pt;width:780pt;height:544.15pt;z-index:-50" o:allowincell="f">
          <w10:anchorlock/>
        </v:rect>
      </w:pict>
    </w:r>
    <w:r>
      <w:rPr>
        <w:lang w:val="ru-RU"/>
      </w:rPr>
      <w:pict>
        <v:line id="_x0000_s4642" style="position:absolute;z-index:1265" from="3.5pt,531pt" to="783.5pt,531pt" o:allowincell="f">
          <w10:anchorlock/>
        </v:line>
      </w:pict>
    </w:r>
    <w:r w:rsidRPr="00E72F3E">
      <w:rPr>
        <w:lang w:val="ru-RU"/>
      </w:rPr>
      <w:t xml:space="preserve">                                                                                    ГОСТ 3.1105-84    Форма 7   САПР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4614" style="position:absolute;z-index:1237" from="677.6pt,.7pt" to="677.6pt,62.7pt" o:allowincell="f">
          <w10:anchorlock/>
        </v:line>
      </w:pict>
    </w:r>
    <w:r>
      <w:rPr>
        <w:lang w:val="ru-RU"/>
      </w:rPr>
      <w:pict>
        <v:line id="_x0000_s4613" style="position:absolute;z-index:1236" from="604.85pt,.7pt" to="604.85pt,50.2pt" o:allowincell="f">
          <w10:anchorlock/>
        </v:line>
      </w:pict>
    </w:r>
    <w:r>
      <w:rPr>
        <w:lang w:val="ru-RU"/>
      </w:rPr>
      <w:pict>
        <v:line id="_x0000_s4612" style="position:absolute;z-index:1235" from="578.6pt,.7pt" to="578.6pt,50.2pt" o:allowincell="f">
          <w10:anchorlock/>
        </v:line>
      </w:pict>
    </w:r>
    <w:r>
      <w:rPr>
        <w:lang w:val="ru-RU"/>
      </w:rPr>
      <w:pict>
        <v:line id="_x0000_s4611" style="position:absolute;z-index:1234" from="552.35pt,.7pt" to="552.35pt,50.2pt" o:allowincell="f">
          <w10:anchorlock/>
        </v:line>
      </w:pict>
    </w:r>
    <w:r>
      <w:rPr>
        <w:lang w:val="ru-RU"/>
      </w:rPr>
      <w:pict>
        <v:line id="_x0000_s4606" style="position:absolute;z-index:1229" from="552.35pt,.7pt" to="783.35pt,.7pt" o:allowincell="f">
          <w10:anchorlock/>
        </v:line>
      </w:pict>
    </w:r>
    <w:r>
      <w:rPr>
        <w:lang w:val="ru-RU"/>
      </w:rPr>
      <w:pict>
        <v:line id="_x0000_s4622" style="position:absolute;z-index:1245" from="103.1pt,12.7pt" to="103.1pt,50.2pt" o:allowincell="f">
          <w10:anchorlock/>
        </v:line>
      </w:pic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4623" style="position:absolute;z-index:1246" from="49.85pt,.25pt" to="49.85pt,37.75pt" o:allowincell="f">
          <w10:anchorlock/>
        </v:line>
      </w:pict>
    </w:r>
    <w:r>
      <w:rPr>
        <w:lang w:val="ru-RU"/>
      </w:rPr>
      <w:pict>
        <v:line id="_x0000_s4615" style="position:absolute;z-index:1238" from="736.85pt,-11.75pt" to="736.85pt,50.25pt" o:allowincell="f">
          <w10:anchorlock/>
        </v:line>
      </w:pict>
    </w:r>
    <w:r>
      <w:rPr>
        <w:lang w:val="ru-RU"/>
      </w:rPr>
      <w:pict>
        <v:line id="_x0000_s4621" style="position:absolute;z-index:1244" from="155.6pt,.25pt" to="155.6pt,37.75pt" o:allowincell="f">
          <w10:anchorlock/>
        </v:line>
      </w:pict>
    </w:r>
    <w:r>
      <w:rPr>
        <w:lang w:val="ru-RU"/>
      </w:rPr>
      <w:pict>
        <v:line id="_x0000_s4620" style="position:absolute;z-index:1243" from="195.35pt,.25pt" to="195.35pt,37.75pt" o:allowincell="f">
          <w10:anchorlock/>
        </v:line>
      </w:pict>
    </w:r>
    <w:r>
      <w:rPr>
        <w:lang w:val="ru-RU"/>
      </w:rPr>
      <w:pict>
        <v:line id="_x0000_s4616" style="position:absolute;flip:x;z-index:1239" from="3.35pt,.25pt" to="195.35pt,.25pt" o:allowincell="f">
          <w10:anchorlock/>
        </v:line>
      </w:pict>
    </w:r>
    <w:r>
      <w:rPr>
        <w:lang w:val="ru-RU"/>
      </w:rPr>
      <w:pict>
        <v:line id="_x0000_s4610" style="position:absolute;z-index:1233" from="512.6pt,12.95pt" to="512.6pt,37.7pt" o:allowincell="f">
          <w10:anchorlock/>
        </v:line>
      </w:pict>
    </w:r>
    <w:r w:rsidRPr="00E72F3E">
      <w:rPr>
        <w:lang w:val="ru-RU"/>
      </w:rPr>
      <w:t xml:space="preserve"> Дубл.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4617" style="position:absolute;flip:x;z-index:1240" from="3.35pt,.45pt" to="195.35pt,.45pt" o:allowincell="f">
          <w10:anchorlock/>
        </v:line>
      </w:pict>
    </w:r>
    <w:r>
      <w:rPr>
        <w:lang w:val="ru-RU"/>
      </w:rPr>
      <w:pict>
        <v:line id="_x0000_s4605" style="position:absolute;z-index:1228" from="552.35pt,-12.25pt" to="783.35pt,-12.25pt" o:allowincell="f">
          <w10:anchorlock/>
        </v:line>
      </w:pict>
    </w:r>
    <w:r>
      <w:rPr>
        <w:lang w:val="ru-RU"/>
      </w:rPr>
      <w:pict>
        <v:line id="_x0000_s4609" style="position:absolute;z-index:1232" from="459.35pt,.45pt" to="459.35pt,25.2pt" o:allowincell="f">
          <w10:anchorlock/>
        </v:line>
      </w:pict>
    </w:r>
    <w:r>
      <w:rPr>
        <w:lang w:val="ru-RU"/>
      </w:rPr>
      <w:pict>
        <v:line id="_x0000_s4608" style="position:absolute;z-index:1231" from="400.1pt,.45pt" to="400.1pt,25.2pt" o:allowincell="f">
          <w10:anchorlock/>
        </v:line>
      </w:pict>
    </w:r>
    <w:r>
      <w:rPr>
        <w:lang w:val="ru-RU"/>
      </w:rPr>
      <w:pict>
        <v:line id="_x0000_s4607" style="position:absolute;z-index:1230" from="373.85pt,.45pt" to="373.85pt,25.2pt" o:allowincell="f">
          <w10:anchorlock/>
        </v:line>
      </w:pict>
    </w:r>
    <w:r>
      <w:rPr>
        <w:lang w:val="ru-RU"/>
      </w:rPr>
      <w:pict>
        <v:line id="_x0000_s4602" style="position:absolute;z-index:1225" from="347.6pt,.45pt" to="347.6pt,25.2pt" o:allowincell="f">
          <w10:anchorlock/>
        </v:line>
      </w:pict>
    </w:r>
    <w:r>
      <w:rPr>
        <w:lang w:val="ru-RU"/>
      </w:rPr>
      <w:pict>
        <v:line id="_x0000_s4604" style="position:absolute;z-index:1227" from="347.6pt,12.5pt" to="783.35pt,12.5pt" o:allowincell="f">
          <w10:anchorlock/>
        </v:line>
      </w:pict>
    </w:r>
    <w:r w:rsidRPr="00E72F3E">
      <w:rPr>
        <w:lang w:val="ru-RU"/>
      </w:rPr>
      <w:t xml:space="preserve"> Взам.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4618" style="position:absolute;flip:x;z-index:1241" from="3.35pt,.05pt" to="195.35pt,.05pt" o:allowincell="f">
          <w10:anchorlock/>
        </v:line>
      </w:pict>
    </w:r>
    <w:r>
      <w:rPr>
        <w:lang w:val="ru-RU"/>
      </w:rPr>
      <w:pict>
        <v:line id="_x0000_s4603" style="position:absolute;z-index:1226" from="347.6pt,-12pt" to="783.35pt,-12pt" o:allowincell="f">
          <w10:anchorlock/>
        </v:line>
      </w:pict>
    </w:r>
    <w:r w:rsidRPr="00E72F3E">
      <w:rPr>
        <w:lang w:val="ru-RU"/>
      </w:rPr>
      <w:t xml:space="preserve"> Подл.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4619" style="position:absolute;z-index:1242" from="3.35pt,.35pt" to="783.35pt,.35pt" o:allowincell="f">
          <w10:anchorlock/>
        </v:line>
      </w:pict>
    </w:r>
    <w:r>
      <w:rPr>
        <w:lang w:val="ru-RU"/>
      </w:rPr>
      <w:pict>
        <v:line id="_x0000_s4635" style="position:absolute;flip:y;z-index:1258" from="537.85pt,12.85pt" to="537.85pt,74.3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 xml:space="preserve">ТехноПро                                     [25:Изделие] |                               </w:t>
    </w:r>
    <w:proofErr w:type="gramEnd"/>
    <w:r w:rsidRPr="00E72F3E">
      <w:rPr>
        <w:lang w:val="ru-RU"/>
      </w:rPr>
      <w:fldChar w:fldCharType="begin"/>
    </w:r>
    <w:r w:rsidRPr="00E72F3E">
      <w:rPr>
        <w:lang w:val="ru-RU"/>
      </w:rPr>
      <w:instrText xml:space="preserve"> SECTIONPAGES  \* MERGEFORMAT </w:instrText>
    </w:r>
    <w:r w:rsidRPr="00E72F3E">
      <w:rPr>
        <w:lang w:val="ru-RU"/>
      </w:rPr>
      <w:fldChar w:fldCharType="separate"/>
    </w:r>
    <w:r>
      <w:rPr>
        <w:lang w:val="ru-RU"/>
      </w:rPr>
      <w:t>1</w:t>
    </w:r>
    <w:r w:rsidRPr="00E72F3E">
      <w:rPr>
        <w:lang w:val="ru-RU"/>
      </w:rPr>
      <w:fldChar w:fldCharType="end"/>
    </w:r>
    <w:proofErr w:type="gramStart"/>
    <w:r w:rsidRPr="00E72F3E">
      <w:rPr>
        <w:lang w:val="ru-RU"/>
      </w:rPr>
      <w:t xml:space="preserve">        </w:t>
    </w:r>
    <w:proofErr w:type="gramEnd"/>
    <w:r w:rsidRPr="00E72F3E">
      <w:rPr>
        <w:lang w:val="ru-RU"/>
      </w:rPr>
      <w:fldChar w:fldCharType="begin"/>
    </w:r>
    <w:r w:rsidRPr="00E72F3E">
      <w:rPr>
        <w:lang w:val="ru-RU"/>
      </w:rPr>
      <w:instrText xml:space="preserve"> PAGE </w:instrText>
    </w:r>
    <w:r w:rsidRPr="00E72F3E">
      <w:rPr>
        <w:lang w:val="ru-RU"/>
      </w:rPr>
      <w:fldChar w:fldCharType="separate"/>
    </w:r>
    <w:r>
      <w:rPr>
        <w:lang w:val="ru-RU"/>
      </w:rPr>
      <w:t>1</w:t>
    </w:r>
    <w:r w:rsidRPr="00E72F3E">
      <w:rPr>
        <w:lang w:val="ru-RU"/>
      </w:rPr>
      <w:fldChar w:fldCharType="end"/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4639" style="position:absolute;flip:y;z-index:1262" from="755.35pt,.4pt" to="755.35pt,37.9pt" o:allowincell="f">
          <w10:anchorlock/>
        </v:line>
      </w:pict>
    </w:r>
    <w:r>
      <w:rPr>
        <w:lang w:val="ru-RU"/>
      </w:rPr>
      <w:pict>
        <v:line id="_x0000_s4625" style="position:absolute;z-index:1248" from="293.35pt,-12.1pt" to="293.35pt,62.4pt" o:allowincell="f">
          <w10:anchorlock/>
        </v:line>
      </w:pict>
    </w:r>
    <w:r>
      <w:rPr>
        <w:lang w:val="ru-RU"/>
      </w:rPr>
      <w:pict>
        <v:line id="_x0000_s4634" style="position:absolute;z-index:1257" from="372.85pt,.4pt" to="372.85pt,48.4pt" o:allowincell="f">
          <w10:anchorlock/>
        </v:line>
      </w:pict>
    </w:r>
    <w:r>
      <w:rPr>
        <w:lang w:val="ru-RU"/>
      </w:rPr>
      <w:pict>
        <v:line id="_x0000_s4627" style="position:absolute;z-index:1250" from="167.85pt,.4pt" to="167.85pt,62.4pt" o:allowincell="f">
          <w10:anchorlock/>
        </v:line>
      </w:pict>
    </w:r>
    <w:r>
      <w:rPr>
        <w:lang w:val="ru-RU"/>
      </w:rPr>
      <w:pict>
        <v:line id="_x0000_s4626" style="position:absolute;z-index:1249" from="227.35pt,.4pt" to="227.35pt,62.4pt" o:allowincell="f">
          <w10:anchorlock/>
        </v:line>
      </w:pict>
    </w:r>
    <w:r>
      <w:rPr>
        <w:lang w:val="ru-RU"/>
      </w:rPr>
      <w:pict>
        <v:line id="_x0000_s4624" style="position:absolute;z-index:1247" from="3.35pt,.4pt" to="783.35pt,.4pt" o:allowincell="f">
          <w10:anchorlock/>
        </v:line>
      </w:pict>
    </w:r>
    <w:r w:rsidRPr="00E72F3E">
      <w:rPr>
        <w:lang w:val="ru-RU"/>
      </w:rPr>
      <w:t xml:space="preserve"> Разраб.   </w:t>
    </w:r>
    <w:proofErr w:type="gramStart"/>
    <w:r w:rsidRPr="00E72F3E">
      <w:rPr>
        <w:lang w:val="ru-RU"/>
      </w:rPr>
      <w:t xml:space="preserve">Копцов Д.С.                        </w:t>
    </w:r>
    <w:r w:rsidRPr="00E15AE2">
      <w:rPr>
        <w:rFonts w:cs="Courier New"/>
        <w:color w:val="000000"/>
        <w:sz w:val="20"/>
        <w:shd w:val="clear" w:color="auto" w:fill="FFFFFF"/>
        <w:lang w:val="ru-RU"/>
      </w:rPr>
      <w:t>СФ МАИ</w:t>
    </w:r>
    <w:r w:rsidRPr="00E72F3E">
      <w:rPr>
        <w:lang w:val="ru-RU"/>
      </w:rPr>
      <w:t xml:space="preserve"> </w:t>
    </w:r>
    <w:r>
      <w:rPr>
        <w:lang w:val="ru-RU"/>
      </w:rPr>
      <w:t xml:space="preserve">     </w:t>
    </w:r>
    <w:r w:rsidRPr="00E72F3E">
      <w:rPr>
        <w:lang w:val="ru-RU"/>
      </w:rPr>
      <w:t xml:space="preserve">    [25:НомСборки]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4629" style="position:absolute;flip:x;z-index:1252" from="3.35pt,-.15pt" to="293.35pt,-.1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 xml:space="preserve">Проверил  Фурсов А.А                         [9:Заказ]  2345-4789                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4630" style="position:absolute;flip:x;z-index:1253" from="3.35pt,-.05pt" to="293.35pt,-.0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>Нормир.   [14:Нормировал]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4631" style="position:absolute;flip:x;z-index:1254" from="3.35pt,.35pt" to="783.35pt,.5pt" o:allowincell="f">
          <w10:anchorlock/>
        </v:line>
      </w:pict>
    </w:r>
    <w:r>
      <w:rPr>
        <w:lang w:val="ru-RU"/>
      </w:rPr>
      <w:pict>
        <v:line id="_x0000_s4641" style="position:absolute;z-index:1264" from="623pt,11.85pt" to="783.5pt,11.85pt" o:allowincell="f">
          <w10:anchorlock/>
        </v:line>
      </w:pict>
    </w:r>
    <w:r>
      <w:rPr>
        <w:lang w:val="ru-RU"/>
      </w:rPr>
      <w:pict>
        <v:line id="_x0000_s4640" style="position:absolute;z-index:1263" from="623pt,.35pt" to="623pt,24.85pt" o:allowincell="f">
          <w10:anchorlock/>
        </v:line>
      </w:pict>
    </w:r>
    <w:r>
      <w:rPr>
        <w:lang w:val="ru-RU"/>
      </w:rPr>
      <w:pict>
        <v:line id="_x0000_s4638" style="position:absolute;z-index:1261" from="741.85pt,.5pt" to="741.85pt,25pt" o:allowincell="f">
          <w10:anchorlock/>
        </v:line>
      </w:pict>
    </w:r>
    <w:r>
      <w:rPr>
        <w:lang w:val="ru-RU"/>
      </w:rPr>
      <w:pict>
        <v:line id="_x0000_s4637" style="position:absolute;z-index:1260" from="702.35pt,.5pt" to="702.35pt,25pt" o:allowincell="f">
          <w10:anchorlock/>
        </v:line>
      </w:pict>
    </w:r>
    <w:r>
      <w:rPr>
        <w:lang w:val="ru-RU"/>
      </w:rPr>
      <w:pict>
        <v:line id="_x0000_s4636" style="position:absolute;z-index:1259" from="662.35pt,.5pt" to="662.35pt,25pt" o:allowincell="f">
          <w10:anchorlock/>
        </v:line>
      </w:pict>
    </w:r>
    <w:r>
      <w:rPr>
        <w:lang w:val="ru-RU"/>
      </w:rPr>
      <w:pict>
        <v:line id="_x0000_s4628" style="position:absolute;z-index:1251" from="62.35pt,-37pt" to="62.35pt,25pt" o:allowincell="f">
          <w10:anchorlock/>
        </v:line>
      </w:pict>
    </w:r>
    <w:r>
      <w:rPr>
        <w:lang w:val="ru-RU"/>
      </w:rPr>
      <w:pict>
        <v:line id="_x0000_s4632" style="position:absolute;flip:x;z-index:1255" from="3.35pt,13pt" to="293.35pt,13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 xml:space="preserve">Утвердил  [14:Утвердил]                                                                      </w:t>
    </w:r>
    <w:r>
      <w:rPr>
        <w:lang w:val="ru-RU"/>
      </w:rPr>
      <w:t xml:space="preserve"> </w:t>
    </w:r>
    <w:r w:rsidRPr="00E72F3E">
      <w:rPr>
        <w:lang w:val="ru-RU"/>
      </w:rPr>
      <w:t>Цех   УЧ    РМ    Опер.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4633" style="position:absolute;z-index:1256" from="3.35pt,12.55pt" to="783.35pt,12.5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 xml:space="preserve">Н.контр.  [14:НКонтроль]                                Шестерня                               </w:t>
    </w:r>
    <w:r>
      <w:rPr>
        <w:lang w:val="ru-RU"/>
      </w:rPr>
      <w:t xml:space="preserve">   </w:t>
    </w:r>
    <w:r w:rsidRPr="00E72F3E">
      <w:rPr>
        <w:lang w:val="ru-RU"/>
      </w:rPr>
      <w:t xml:space="preserve">   </w:t>
    </w:r>
    <w:r>
      <w:rPr>
        <w:lang w:val="ru-RU"/>
      </w:rPr>
      <w:t xml:space="preserve">   </w:t>
    </w:r>
    <w:r w:rsidRPr="00E72F3E">
      <w:rPr>
        <w:lang w:val="ru-RU"/>
      </w:rPr>
      <w:t xml:space="preserve">   </w:t>
    </w:r>
    <w:r>
      <w:rPr>
        <w:lang w:val="ru-RU"/>
      </w:rPr>
      <w:t xml:space="preserve">   </w:t>
    </w:r>
    <w:r w:rsidRPr="00E72F3E">
      <w:rPr>
        <w:lang w:val="ru-RU"/>
      </w:rPr>
      <w:t xml:space="preserve">  </w:t>
    </w:r>
    <w:r>
      <w:rPr>
        <w:lang w:val="ru-RU"/>
      </w:rPr>
      <w:t>070</w:t>
    </w:r>
    <w:proofErr w:type="gramEnd"/>
  </w:p>
</w:hdr>
</file>

<file path=word/header3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rect id="_x0000_s4858" style="position:absolute;margin-left:38.85pt;margin-top:182.55pt;width:760.5pt;height:362.7pt;z-index:45;mso-position-horizontal-relative:page;mso-position-vertical-relative:page" stroked="f">
          <w10:wrap anchorx="page" anchory="page"/>
          <w10:anchorlock/>
        </v:rect>
      </w:pict>
    </w:r>
    <w:r>
      <w:rPr>
        <w:lang w:val="ru-RU"/>
      </w:rPr>
      <w:pict>
        <v:rect id="_x0000_s4816" style="position:absolute;margin-left:3.35pt;margin-top:.75pt;width:780pt;height:544.15pt;z-index:-47" o:allowincell="f">
          <w10:anchorlock/>
        </v:rect>
      </w:pict>
    </w:r>
    <w:r>
      <w:rPr>
        <w:lang w:val="ru-RU"/>
      </w:rPr>
      <w:pict>
        <v:line id="_x0000_s4857" style="position:absolute;z-index:1388" from="3.5pt,531pt" to="783.5pt,531pt" o:allowincell="f">
          <w10:anchorlock/>
        </v:line>
      </w:pict>
    </w:r>
    <w:r w:rsidRPr="00E72F3E">
      <w:rPr>
        <w:lang w:val="ru-RU"/>
      </w:rPr>
      <w:t xml:space="preserve">                                                                                    ГОСТ 3.1105-84    Форма 7   САПР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4829" style="position:absolute;z-index:1360" from="677.6pt,.7pt" to="677.6pt,62.7pt" o:allowincell="f">
          <w10:anchorlock/>
        </v:line>
      </w:pict>
    </w:r>
    <w:r>
      <w:rPr>
        <w:lang w:val="ru-RU"/>
      </w:rPr>
      <w:pict>
        <v:line id="_x0000_s4828" style="position:absolute;z-index:1359" from="604.85pt,.7pt" to="604.85pt,50.2pt" o:allowincell="f">
          <w10:anchorlock/>
        </v:line>
      </w:pict>
    </w:r>
    <w:r>
      <w:rPr>
        <w:lang w:val="ru-RU"/>
      </w:rPr>
      <w:pict>
        <v:line id="_x0000_s4827" style="position:absolute;z-index:1358" from="578.6pt,.7pt" to="578.6pt,50.2pt" o:allowincell="f">
          <w10:anchorlock/>
        </v:line>
      </w:pict>
    </w:r>
    <w:r>
      <w:rPr>
        <w:lang w:val="ru-RU"/>
      </w:rPr>
      <w:pict>
        <v:line id="_x0000_s4826" style="position:absolute;z-index:1357" from="552.35pt,.7pt" to="552.35pt,50.2pt" o:allowincell="f">
          <w10:anchorlock/>
        </v:line>
      </w:pict>
    </w:r>
    <w:r>
      <w:rPr>
        <w:lang w:val="ru-RU"/>
      </w:rPr>
      <w:pict>
        <v:line id="_x0000_s4821" style="position:absolute;z-index:1352" from="552.35pt,.7pt" to="783.35pt,.7pt" o:allowincell="f">
          <w10:anchorlock/>
        </v:line>
      </w:pict>
    </w:r>
    <w:r>
      <w:rPr>
        <w:lang w:val="ru-RU"/>
      </w:rPr>
      <w:pict>
        <v:line id="_x0000_s4837" style="position:absolute;z-index:1368" from="103.1pt,12.7pt" to="103.1pt,50.2pt" o:allowincell="f">
          <w10:anchorlock/>
        </v:line>
      </w:pic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4838" style="position:absolute;z-index:1369" from="49.85pt,.25pt" to="49.85pt,37.75pt" o:allowincell="f">
          <w10:anchorlock/>
        </v:line>
      </w:pict>
    </w:r>
    <w:r>
      <w:rPr>
        <w:lang w:val="ru-RU"/>
      </w:rPr>
      <w:pict>
        <v:line id="_x0000_s4830" style="position:absolute;z-index:1361" from="736.85pt,-11.75pt" to="736.85pt,50.25pt" o:allowincell="f">
          <w10:anchorlock/>
        </v:line>
      </w:pict>
    </w:r>
    <w:r>
      <w:rPr>
        <w:lang w:val="ru-RU"/>
      </w:rPr>
      <w:pict>
        <v:line id="_x0000_s4836" style="position:absolute;z-index:1367" from="155.6pt,.25pt" to="155.6pt,37.75pt" o:allowincell="f">
          <w10:anchorlock/>
        </v:line>
      </w:pict>
    </w:r>
    <w:r>
      <w:rPr>
        <w:lang w:val="ru-RU"/>
      </w:rPr>
      <w:pict>
        <v:line id="_x0000_s4835" style="position:absolute;z-index:1366" from="195.35pt,.25pt" to="195.35pt,37.75pt" o:allowincell="f">
          <w10:anchorlock/>
        </v:line>
      </w:pict>
    </w:r>
    <w:r>
      <w:rPr>
        <w:lang w:val="ru-RU"/>
      </w:rPr>
      <w:pict>
        <v:line id="_x0000_s4831" style="position:absolute;flip:x;z-index:1362" from="3.35pt,.25pt" to="195.35pt,.25pt" o:allowincell="f">
          <w10:anchorlock/>
        </v:line>
      </w:pict>
    </w:r>
    <w:r>
      <w:rPr>
        <w:lang w:val="ru-RU"/>
      </w:rPr>
      <w:pict>
        <v:line id="_x0000_s4825" style="position:absolute;z-index:1356" from="512.6pt,12.95pt" to="512.6pt,37.7pt" o:allowincell="f">
          <w10:anchorlock/>
        </v:line>
      </w:pict>
    </w:r>
    <w:r w:rsidRPr="00E72F3E">
      <w:rPr>
        <w:lang w:val="ru-RU"/>
      </w:rPr>
      <w:t xml:space="preserve"> Дубл.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4832" style="position:absolute;flip:x;z-index:1363" from="3.35pt,.45pt" to="195.35pt,.45pt" o:allowincell="f">
          <w10:anchorlock/>
        </v:line>
      </w:pict>
    </w:r>
    <w:r>
      <w:rPr>
        <w:lang w:val="ru-RU"/>
      </w:rPr>
      <w:pict>
        <v:line id="_x0000_s4820" style="position:absolute;z-index:1351" from="552.35pt,-12.25pt" to="783.35pt,-12.25pt" o:allowincell="f">
          <w10:anchorlock/>
        </v:line>
      </w:pict>
    </w:r>
    <w:r>
      <w:rPr>
        <w:lang w:val="ru-RU"/>
      </w:rPr>
      <w:pict>
        <v:line id="_x0000_s4824" style="position:absolute;z-index:1355" from="459.35pt,.45pt" to="459.35pt,25.2pt" o:allowincell="f">
          <w10:anchorlock/>
        </v:line>
      </w:pict>
    </w:r>
    <w:r>
      <w:rPr>
        <w:lang w:val="ru-RU"/>
      </w:rPr>
      <w:pict>
        <v:line id="_x0000_s4823" style="position:absolute;z-index:1354" from="400.1pt,.45pt" to="400.1pt,25.2pt" o:allowincell="f">
          <w10:anchorlock/>
        </v:line>
      </w:pict>
    </w:r>
    <w:r>
      <w:rPr>
        <w:lang w:val="ru-RU"/>
      </w:rPr>
      <w:pict>
        <v:line id="_x0000_s4822" style="position:absolute;z-index:1353" from="373.85pt,.45pt" to="373.85pt,25.2pt" o:allowincell="f">
          <w10:anchorlock/>
        </v:line>
      </w:pict>
    </w:r>
    <w:r>
      <w:rPr>
        <w:lang w:val="ru-RU"/>
      </w:rPr>
      <w:pict>
        <v:line id="_x0000_s4817" style="position:absolute;z-index:1348" from="347.6pt,.45pt" to="347.6pt,25.2pt" o:allowincell="f">
          <w10:anchorlock/>
        </v:line>
      </w:pict>
    </w:r>
    <w:r>
      <w:rPr>
        <w:lang w:val="ru-RU"/>
      </w:rPr>
      <w:pict>
        <v:line id="_x0000_s4819" style="position:absolute;z-index:1350" from="347.6pt,12.5pt" to="783.35pt,12.5pt" o:allowincell="f">
          <w10:anchorlock/>
        </v:line>
      </w:pict>
    </w:r>
    <w:r w:rsidRPr="00E72F3E">
      <w:rPr>
        <w:lang w:val="ru-RU"/>
      </w:rPr>
      <w:t xml:space="preserve"> Взам.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4833" style="position:absolute;flip:x;z-index:1364" from="3.35pt,.05pt" to="195.35pt,.05pt" o:allowincell="f">
          <w10:anchorlock/>
        </v:line>
      </w:pict>
    </w:r>
    <w:r>
      <w:rPr>
        <w:lang w:val="ru-RU"/>
      </w:rPr>
      <w:pict>
        <v:line id="_x0000_s4818" style="position:absolute;z-index:1349" from="347.6pt,-12pt" to="783.35pt,-12pt" o:allowincell="f">
          <w10:anchorlock/>
        </v:line>
      </w:pict>
    </w:r>
    <w:r w:rsidRPr="00E72F3E">
      <w:rPr>
        <w:lang w:val="ru-RU"/>
      </w:rPr>
      <w:t xml:space="preserve"> Подл.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4834" style="position:absolute;z-index:1365" from="3.35pt,.35pt" to="783.35pt,.35pt" o:allowincell="f">
          <w10:anchorlock/>
        </v:line>
      </w:pict>
    </w:r>
    <w:r>
      <w:rPr>
        <w:lang w:val="ru-RU"/>
      </w:rPr>
      <w:pict>
        <v:line id="_x0000_s4850" style="position:absolute;flip:y;z-index:1381" from="537.85pt,12.85pt" to="537.85pt,74.3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 xml:space="preserve">ТехноПро                                     [25:Изделие] |                               </w:t>
    </w:r>
    <w:r w:rsidRPr="00E72F3E">
      <w:rPr>
        <w:lang w:val="ru-RU"/>
      </w:rPr>
      <w:fldChar w:fldCharType="begin"/>
    </w:r>
    <w:r w:rsidRPr="00E72F3E">
      <w:rPr>
        <w:lang w:val="ru-RU"/>
      </w:rPr>
      <w:instrText xml:space="preserve"> SECTIONPAGES  \* MERGEFORMAT </w:instrText>
    </w:r>
    <w:r w:rsidRPr="00E72F3E">
      <w:rPr>
        <w:lang w:val="ru-RU"/>
      </w:rPr>
      <w:fldChar w:fldCharType="separate"/>
    </w:r>
    <w:r>
      <w:rPr>
        <w:lang w:val="ru-RU"/>
      </w:rPr>
      <w:t>1</w:t>
    </w:r>
    <w:r w:rsidRPr="00E72F3E">
      <w:rPr>
        <w:lang w:val="ru-RU"/>
      </w:rPr>
      <w:fldChar w:fldCharType="end"/>
    </w:r>
    <w:r w:rsidRPr="00E72F3E">
      <w:rPr>
        <w:lang w:val="ru-RU"/>
      </w:rPr>
      <w:t xml:space="preserve">        </w:t>
    </w:r>
    <w:r w:rsidRPr="00E72F3E">
      <w:rPr>
        <w:lang w:val="ru-RU"/>
      </w:rPr>
      <w:fldChar w:fldCharType="begin"/>
    </w:r>
    <w:r w:rsidRPr="00E72F3E">
      <w:rPr>
        <w:lang w:val="ru-RU"/>
      </w:rPr>
      <w:instrText xml:space="preserve"> PAGE </w:instrText>
    </w:r>
    <w:r w:rsidRPr="00E72F3E">
      <w:rPr>
        <w:lang w:val="ru-RU"/>
      </w:rPr>
      <w:fldChar w:fldCharType="separate"/>
    </w:r>
    <w:r w:rsidRPr="00E72F3E">
      <w:rPr>
        <w:lang w:val="ru-RU"/>
      </w:rPr>
      <w:t>2</w:t>
    </w:r>
    <w:r w:rsidRPr="00E72F3E">
      <w:rPr>
        <w:lang w:val="ru-RU"/>
      </w:rPr>
      <w:fldChar w:fldCharType="end"/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4854" style="position:absolute;flip:y;z-index:1385" from="755.35pt,.4pt" to="755.35pt,37.9pt" o:allowincell="f">
          <w10:anchorlock/>
        </v:line>
      </w:pict>
    </w:r>
    <w:r>
      <w:rPr>
        <w:lang w:val="ru-RU"/>
      </w:rPr>
      <w:pict>
        <v:line id="_x0000_s4840" style="position:absolute;z-index:1371" from="293.35pt,-12.1pt" to="293.35pt,62.4pt" o:allowincell="f">
          <w10:anchorlock/>
        </v:line>
      </w:pict>
    </w:r>
    <w:r>
      <w:rPr>
        <w:lang w:val="ru-RU"/>
      </w:rPr>
      <w:pict>
        <v:line id="_x0000_s4849" style="position:absolute;z-index:1380" from="372.85pt,.4pt" to="372.85pt,48.4pt" o:allowincell="f">
          <w10:anchorlock/>
        </v:line>
      </w:pict>
    </w:r>
    <w:r>
      <w:rPr>
        <w:lang w:val="ru-RU"/>
      </w:rPr>
      <w:pict>
        <v:line id="_x0000_s4842" style="position:absolute;z-index:1373" from="167.85pt,.4pt" to="167.85pt,62.4pt" o:allowincell="f">
          <w10:anchorlock/>
        </v:line>
      </w:pict>
    </w:r>
    <w:r>
      <w:rPr>
        <w:lang w:val="ru-RU"/>
      </w:rPr>
      <w:pict>
        <v:line id="_x0000_s4841" style="position:absolute;z-index:1372" from="227.35pt,.4pt" to="227.35pt,62.4pt" o:allowincell="f">
          <w10:anchorlock/>
        </v:line>
      </w:pict>
    </w:r>
    <w:r>
      <w:rPr>
        <w:lang w:val="ru-RU"/>
      </w:rPr>
      <w:pict>
        <v:line id="_x0000_s4839" style="position:absolute;z-index:1370" from="3.35pt,.4pt" to="783.35pt,.4pt" o:allowincell="f">
          <w10:anchorlock/>
        </v:line>
      </w:pict>
    </w:r>
    <w:r w:rsidRPr="00E72F3E">
      <w:rPr>
        <w:lang w:val="ru-RU"/>
      </w:rPr>
      <w:t xml:space="preserve"> Разраб.   </w:t>
    </w:r>
    <w:proofErr w:type="gramStart"/>
    <w:r w:rsidRPr="00E72F3E">
      <w:rPr>
        <w:lang w:val="ru-RU"/>
      </w:rPr>
      <w:t>Копцов Д.С.                        BEKTOP     [25:НомСборки]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4844" style="position:absolute;flip:x;z-index:1375" from="3.35pt,-.15pt" to="293.35pt,-.1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 xml:space="preserve">Проверил  Фурсов А.А                         [9:Заказ]  2345-4789                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4845" style="position:absolute;flip:x;z-index:1376" from="3.35pt,-.05pt" to="293.35pt,-.0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>Нормир.   [14:Нормировал]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4846" style="position:absolute;flip:x;z-index:1377" from="3.35pt,.35pt" to="783.35pt,.5pt" o:allowincell="f">
          <w10:anchorlock/>
        </v:line>
      </w:pict>
    </w:r>
    <w:r>
      <w:rPr>
        <w:lang w:val="ru-RU"/>
      </w:rPr>
      <w:pict>
        <v:line id="_x0000_s4856" style="position:absolute;z-index:1387" from="623pt,11.85pt" to="783.5pt,11.85pt" o:allowincell="f">
          <w10:anchorlock/>
        </v:line>
      </w:pict>
    </w:r>
    <w:r>
      <w:rPr>
        <w:lang w:val="ru-RU"/>
      </w:rPr>
      <w:pict>
        <v:line id="_x0000_s4855" style="position:absolute;z-index:1386" from="623pt,.35pt" to="623pt,24.85pt" o:allowincell="f">
          <w10:anchorlock/>
        </v:line>
      </w:pict>
    </w:r>
    <w:r>
      <w:rPr>
        <w:lang w:val="ru-RU"/>
      </w:rPr>
      <w:pict>
        <v:line id="_x0000_s4853" style="position:absolute;z-index:1384" from="741.85pt,.5pt" to="741.85pt,25pt" o:allowincell="f">
          <w10:anchorlock/>
        </v:line>
      </w:pict>
    </w:r>
    <w:r>
      <w:rPr>
        <w:lang w:val="ru-RU"/>
      </w:rPr>
      <w:pict>
        <v:line id="_x0000_s4852" style="position:absolute;z-index:1383" from="702.35pt,.5pt" to="702.35pt,25pt" o:allowincell="f">
          <w10:anchorlock/>
        </v:line>
      </w:pict>
    </w:r>
    <w:r>
      <w:rPr>
        <w:lang w:val="ru-RU"/>
      </w:rPr>
      <w:pict>
        <v:line id="_x0000_s4851" style="position:absolute;z-index:1382" from="662.35pt,.5pt" to="662.35pt,25pt" o:allowincell="f">
          <w10:anchorlock/>
        </v:line>
      </w:pict>
    </w:r>
    <w:r>
      <w:rPr>
        <w:lang w:val="ru-RU"/>
      </w:rPr>
      <w:pict>
        <v:line id="_x0000_s4843" style="position:absolute;z-index:1374" from="62.35pt,-37pt" to="62.35pt,25pt" o:allowincell="f">
          <w10:anchorlock/>
        </v:line>
      </w:pict>
    </w:r>
    <w:r>
      <w:rPr>
        <w:lang w:val="ru-RU"/>
      </w:rPr>
      <w:pict>
        <v:line id="_x0000_s4847" style="position:absolute;flip:x;z-index:1378" from="3.35pt,13pt" to="293.35pt,13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>Утвердил  [14:Утвердил]                                                                      Цех   УЧ    РМ    Опер.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4848" style="position:absolute;z-index:1379" from="3.35pt,12.55pt" to="783.35pt,12.5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 xml:space="preserve">Н.контр.  [14:НКонтроль]                                Шестерня                               </w:t>
    </w:r>
    <w:r>
      <w:rPr>
        <w:lang w:val="ru-RU"/>
      </w:rPr>
      <w:t xml:space="preserve">   </w:t>
    </w:r>
    <w:r w:rsidRPr="00E72F3E">
      <w:rPr>
        <w:lang w:val="ru-RU"/>
      </w:rPr>
      <w:t xml:space="preserve">   </w:t>
    </w:r>
    <w:r>
      <w:rPr>
        <w:lang w:val="ru-RU"/>
      </w:rPr>
      <w:t xml:space="preserve">   </w:t>
    </w:r>
    <w:r w:rsidRPr="00E72F3E">
      <w:rPr>
        <w:lang w:val="ru-RU"/>
      </w:rPr>
      <w:t xml:space="preserve">   </w:t>
    </w:r>
    <w:r>
      <w:rPr>
        <w:lang w:val="ru-RU"/>
      </w:rPr>
      <w:t xml:space="preserve">   </w:t>
    </w:r>
    <w:r w:rsidRPr="00E72F3E">
      <w:rPr>
        <w:lang w:val="ru-RU"/>
      </w:rPr>
      <w:t xml:space="preserve">  </w:t>
    </w:r>
    <w:r>
      <w:rPr>
        <w:lang w:val="ru-RU"/>
      </w:rPr>
      <w:t>075</w:t>
    </w:r>
    <w:proofErr w:type="gramEnd"/>
  </w:p>
</w:hdr>
</file>

<file path=word/header3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rect id="_x0000_s4815" style="position:absolute;margin-left:38.85pt;margin-top:180.9pt;width:759.6pt;height:365.4pt;z-index:46;mso-position-horizontal-relative:page;mso-position-vertical-relative:page" o:allowincell="f" filled="f" stroked="f" strokecolor="#930">
          <w10:wrap anchorx="page" anchory="page"/>
          <w10:anchorlock/>
        </v:rect>
      </w:pict>
    </w:r>
    <w:r>
      <w:rPr>
        <w:lang w:val="ru-RU"/>
      </w:rPr>
      <w:pict>
        <v:rect id="_x0000_s4773" style="position:absolute;margin-left:3.35pt;margin-top:.75pt;width:780pt;height:544.15pt;z-index:-48" o:allowincell="f">
          <w10:anchorlock/>
        </v:rect>
      </w:pict>
    </w:r>
    <w:r>
      <w:rPr>
        <w:lang w:val="ru-RU"/>
      </w:rPr>
      <w:pict>
        <v:line id="_x0000_s4814" style="position:absolute;z-index:1347" from="3.5pt,531pt" to="783.5pt,531pt" o:allowincell="f">
          <w10:anchorlock/>
        </v:line>
      </w:pict>
    </w:r>
    <w:r w:rsidRPr="00E72F3E">
      <w:rPr>
        <w:lang w:val="ru-RU"/>
      </w:rPr>
      <w:t xml:space="preserve">                                                                                    ГОСТ 3.1105-84    Форма 7   САПР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4786" style="position:absolute;z-index:1319" from="677.6pt,.7pt" to="677.6pt,62.7pt" o:allowincell="f">
          <w10:anchorlock/>
        </v:line>
      </w:pict>
    </w:r>
    <w:r>
      <w:rPr>
        <w:lang w:val="ru-RU"/>
      </w:rPr>
      <w:pict>
        <v:line id="_x0000_s4785" style="position:absolute;z-index:1318" from="604.85pt,.7pt" to="604.85pt,50.2pt" o:allowincell="f">
          <w10:anchorlock/>
        </v:line>
      </w:pict>
    </w:r>
    <w:r>
      <w:rPr>
        <w:lang w:val="ru-RU"/>
      </w:rPr>
      <w:pict>
        <v:line id="_x0000_s4784" style="position:absolute;z-index:1317" from="578.6pt,.7pt" to="578.6pt,50.2pt" o:allowincell="f">
          <w10:anchorlock/>
        </v:line>
      </w:pict>
    </w:r>
    <w:r>
      <w:rPr>
        <w:lang w:val="ru-RU"/>
      </w:rPr>
      <w:pict>
        <v:line id="_x0000_s4783" style="position:absolute;z-index:1316" from="552.35pt,.7pt" to="552.35pt,50.2pt" o:allowincell="f">
          <w10:anchorlock/>
        </v:line>
      </w:pict>
    </w:r>
    <w:r>
      <w:rPr>
        <w:lang w:val="ru-RU"/>
      </w:rPr>
      <w:pict>
        <v:line id="_x0000_s4778" style="position:absolute;z-index:1311" from="552.35pt,.7pt" to="783.35pt,.7pt" o:allowincell="f">
          <w10:anchorlock/>
        </v:line>
      </w:pict>
    </w:r>
    <w:r>
      <w:rPr>
        <w:lang w:val="ru-RU"/>
      </w:rPr>
      <w:pict>
        <v:line id="_x0000_s4794" style="position:absolute;z-index:1327" from="103.1pt,12.7pt" to="103.1pt,50.2pt" o:allowincell="f">
          <w10:anchorlock/>
        </v:line>
      </w:pic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4795" style="position:absolute;z-index:1328" from="49.85pt,.25pt" to="49.85pt,37.75pt" o:allowincell="f">
          <w10:anchorlock/>
        </v:line>
      </w:pict>
    </w:r>
    <w:r>
      <w:rPr>
        <w:lang w:val="ru-RU"/>
      </w:rPr>
      <w:pict>
        <v:line id="_x0000_s4787" style="position:absolute;z-index:1320" from="736.85pt,-11.75pt" to="736.85pt,50.25pt" o:allowincell="f">
          <w10:anchorlock/>
        </v:line>
      </w:pict>
    </w:r>
    <w:r>
      <w:rPr>
        <w:lang w:val="ru-RU"/>
      </w:rPr>
      <w:pict>
        <v:line id="_x0000_s4793" style="position:absolute;z-index:1326" from="155.6pt,.25pt" to="155.6pt,37.75pt" o:allowincell="f">
          <w10:anchorlock/>
        </v:line>
      </w:pict>
    </w:r>
    <w:r>
      <w:rPr>
        <w:lang w:val="ru-RU"/>
      </w:rPr>
      <w:pict>
        <v:line id="_x0000_s4792" style="position:absolute;z-index:1325" from="195.35pt,.25pt" to="195.35pt,37.75pt" o:allowincell="f">
          <w10:anchorlock/>
        </v:line>
      </w:pict>
    </w:r>
    <w:r>
      <w:rPr>
        <w:lang w:val="ru-RU"/>
      </w:rPr>
      <w:pict>
        <v:line id="_x0000_s4788" style="position:absolute;flip:x;z-index:1321" from="3.35pt,.25pt" to="195.35pt,.25pt" o:allowincell="f">
          <w10:anchorlock/>
        </v:line>
      </w:pict>
    </w:r>
    <w:r>
      <w:rPr>
        <w:lang w:val="ru-RU"/>
      </w:rPr>
      <w:pict>
        <v:line id="_x0000_s4782" style="position:absolute;z-index:1315" from="512.6pt,12.95pt" to="512.6pt,37.7pt" o:allowincell="f">
          <w10:anchorlock/>
        </v:line>
      </w:pict>
    </w:r>
    <w:r w:rsidRPr="00E72F3E">
      <w:rPr>
        <w:lang w:val="ru-RU"/>
      </w:rPr>
      <w:t xml:space="preserve"> Дубл.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4789" style="position:absolute;flip:x;z-index:1322" from="3.35pt,.45pt" to="195.35pt,.45pt" o:allowincell="f">
          <w10:anchorlock/>
        </v:line>
      </w:pict>
    </w:r>
    <w:r>
      <w:rPr>
        <w:lang w:val="ru-RU"/>
      </w:rPr>
      <w:pict>
        <v:line id="_x0000_s4777" style="position:absolute;z-index:1310" from="552.35pt,-12.25pt" to="783.35pt,-12.25pt" o:allowincell="f">
          <w10:anchorlock/>
        </v:line>
      </w:pict>
    </w:r>
    <w:r>
      <w:rPr>
        <w:lang w:val="ru-RU"/>
      </w:rPr>
      <w:pict>
        <v:line id="_x0000_s4781" style="position:absolute;z-index:1314" from="459.35pt,.45pt" to="459.35pt,25.2pt" o:allowincell="f">
          <w10:anchorlock/>
        </v:line>
      </w:pict>
    </w:r>
    <w:r>
      <w:rPr>
        <w:lang w:val="ru-RU"/>
      </w:rPr>
      <w:pict>
        <v:line id="_x0000_s4780" style="position:absolute;z-index:1313" from="400.1pt,.45pt" to="400.1pt,25.2pt" o:allowincell="f">
          <w10:anchorlock/>
        </v:line>
      </w:pict>
    </w:r>
    <w:r>
      <w:rPr>
        <w:lang w:val="ru-RU"/>
      </w:rPr>
      <w:pict>
        <v:line id="_x0000_s4779" style="position:absolute;z-index:1312" from="373.85pt,.45pt" to="373.85pt,25.2pt" o:allowincell="f">
          <w10:anchorlock/>
        </v:line>
      </w:pict>
    </w:r>
    <w:r>
      <w:rPr>
        <w:lang w:val="ru-RU"/>
      </w:rPr>
      <w:pict>
        <v:line id="_x0000_s4774" style="position:absolute;z-index:1307" from="347.6pt,.45pt" to="347.6pt,25.2pt" o:allowincell="f">
          <w10:anchorlock/>
        </v:line>
      </w:pict>
    </w:r>
    <w:r>
      <w:rPr>
        <w:lang w:val="ru-RU"/>
      </w:rPr>
      <w:pict>
        <v:line id="_x0000_s4776" style="position:absolute;z-index:1309" from="347.6pt,12.5pt" to="783.35pt,12.5pt" o:allowincell="f">
          <w10:anchorlock/>
        </v:line>
      </w:pict>
    </w:r>
    <w:r w:rsidRPr="00E72F3E">
      <w:rPr>
        <w:lang w:val="ru-RU"/>
      </w:rPr>
      <w:t xml:space="preserve"> Взам.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4790" style="position:absolute;flip:x;z-index:1323" from="3.35pt,.05pt" to="195.35pt,.05pt" o:allowincell="f">
          <w10:anchorlock/>
        </v:line>
      </w:pict>
    </w:r>
    <w:r>
      <w:rPr>
        <w:lang w:val="ru-RU"/>
      </w:rPr>
      <w:pict>
        <v:line id="_x0000_s4775" style="position:absolute;z-index:1308" from="347.6pt,-12pt" to="783.35pt,-12pt" o:allowincell="f">
          <w10:anchorlock/>
        </v:line>
      </w:pict>
    </w:r>
    <w:r w:rsidRPr="00E72F3E">
      <w:rPr>
        <w:lang w:val="ru-RU"/>
      </w:rPr>
      <w:t xml:space="preserve"> Подл.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4791" style="position:absolute;z-index:1324" from="3.35pt,.35pt" to="783.35pt,.35pt" o:allowincell="f">
          <w10:anchorlock/>
        </v:line>
      </w:pict>
    </w:r>
    <w:r>
      <w:rPr>
        <w:lang w:val="ru-RU"/>
      </w:rPr>
      <w:pict>
        <v:line id="_x0000_s4807" style="position:absolute;flip:y;z-index:1340" from="537.85pt,12.85pt" to="537.85pt,74.3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 xml:space="preserve">ТехноПро                                     [25:Изделие] |                               </w:t>
    </w:r>
    <w:proofErr w:type="gramEnd"/>
    <w:r w:rsidRPr="00E72F3E">
      <w:rPr>
        <w:lang w:val="ru-RU"/>
      </w:rPr>
      <w:fldChar w:fldCharType="begin"/>
    </w:r>
    <w:r w:rsidRPr="00E72F3E">
      <w:rPr>
        <w:lang w:val="ru-RU"/>
      </w:rPr>
      <w:instrText xml:space="preserve"> SECTIONPAGES  \* MERGEFORMAT </w:instrText>
    </w:r>
    <w:r w:rsidRPr="00E72F3E">
      <w:rPr>
        <w:lang w:val="ru-RU"/>
      </w:rPr>
      <w:fldChar w:fldCharType="separate"/>
    </w:r>
    <w:r>
      <w:rPr>
        <w:lang w:val="ru-RU"/>
      </w:rPr>
      <w:t>1</w:t>
    </w:r>
    <w:r w:rsidRPr="00E72F3E">
      <w:rPr>
        <w:lang w:val="ru-RU"/>
      </w:rPr>
      <w:fldChar w:fldCharType="end"/>
    </w:r>
    <w:proofErr w:type="gramStart"/>
    <w:r w:rsidRPr="00E72F3E">
      <w:rPr>
        <w:lang w:val="ru-RU"/>
      </w:rPr>
      <w:t xml:space="preserve">        </w:t>
    </w:r>
    <w:proofErr w:type="gramEnd"/>
    <w:r w:rsidRPr="00E72F3E">
      <w:rPr>
        <w:lang w:val="ru-RU"/>
      </w:rPr>
      <w:fldChar w:fldCharType="begin"/>
    </w:r>
    <w:r w:rsidRPr="00E72F3E">
      <w:rPr>
        <w:lang w:val="ru-RU"/>
      </w:rPr>
      <w:instrText xml:space="preserve"> PAGE </w:instrText>
    </w:r>
    <w:r w:rsidRPr="00E72F3E">
      <w:rPr>
        <w:lang w:val="ru-RU"/>
      </w:rPr>
      <w:fldChar w:fldCharType="separate"/>
    </w:r>
    <w:r>
      <w:rPr>
        <w:lang w:val="ru-RU"/>
      </w:rPr>
      <w:t>1</w:t>
    </w:r>
    <w:r w:rsidRPr="00E72F3E">
      <w:rPr>
        <w:lang w:val="ru-RU"/>
      </w:rPr>
      <w:fldChar w:fldCharType="end"/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4811" style="position:absolute;flip:y;z-index:1344" from="755.35pt,.4pt" to="755.35pt,37.9pt" o:allowincell="f">
          <w10:anchorlock/>
        </v:line>
      </w:pict>
    </w:r>
    <w:r>
      <w:rPr>
        <w:lang w:val="ru-RU"/>
      </w:rPr>
      <w:pict>
        <v:line id="_x0000_s4797" style="position:absolute;z-index:1330" from="293.35pt,-12.1pt" to="293.35pt,62.4pt" o:allowincell="f">
          <w10:anchorlock/>
        </v:line>
      </w:pict>
    </w:r>
    <w:r>
      <w:rPr>
        <w:lang w:val="ru-RU"/>
      </w:rPr>
      <w:pict>
        <v:line id="_x0000_s4806" style="position:absolute;z-index:1339" from="372.85pt,.4pt" to="372.85pt,48.4pt" o:allowincell="f">
          <w10:anchorlock/>
        </v:line>
      </w:pict>
    </w:r>
    <w:r>
      <w:rPr>
        <w:lang w:val="ru-RU"/>
      </w:rPr>
      <w:pict>
        <v:line id="_x0000_s4799" style="position:absolute;z-index:1332" from="167.85pt,.4pt" to="167.85pt,62.4pt" o:allowincell="f">
          <w10:anchorlock/>
        </v:line>
      </w:pict>
    </w:r>
    <w:r>
      <w:rPr>
        <w:lang w:val="ru-RU"/>
      </w:rPr>
      <w:pict>
        <v:line id="_x0000_s4798" style="position:absolute;z-index:1331" from="227.35pt,.4pt" to="227.35pt,62.4pt" o:allowincell="f">
          <w10:anchorlock/>
        </v:line>
      </w:pict>
    </w:r>
    <w:r>
      <w:rPr>
        <w:lang w:val="ru-RU"/>
      </w:rPr>
      <w:pict>
        <v:line id="_x0000_s4796" style="position:absolute;z-index:1329" from="3.35pt,.4pt" to="783.35pt,.4pt" o:allowincell="f">
          <w10:anchorlock/>
        </v:line>
      </w:pict>
    </w:r>
    <w:r w:rsidRPr="00E72F3E">
      <w:rPr>
        <w:lang w:val="ru-RU"/>
      </w:rPr>
      <w:t xml:space="preserve"> Разраб.   </w:t>
    </w:r>
    <w:proofErr w:type="gramStart"/>
    <w:r w:rsidRPr="00E72F3E">
      <w:rPr>
        <w:lang w:val="ru-RU"/>
      </w:rPr>
      <w:t xml:space="preserve">Копцов Д.С.                        </w:t>
    </w:r>
    <w:r w:rsidRPr="00E15AE2">
      <w:rPr>
        <w:rFonts w:cs="Courier New"/>
        <w:color w:val="000000"/>
        <w:sz w:val="20"/>
        <w:shd w:val="clear" w:color="auto" w:fill="FFFFFF"/>
        <w:lang w:val="ru-RU"/>
      </w:rPr>
      <w:t>СФ МАИ</w:t>
    </w:r>
    <w:r w:rsidRPr="00E72F3E">
      <w:rPr>
        <w:lang w:val="ru-RU"/>
      </w:rPr>
      <w:t xml:space="preserve"> </w:t>
    </w:r>
    <w:r>
      <w:rPr>
        <w:lang w:val="ru-RU"/>
      </w:rPr>
      <w:t xml:space="preserve">     </w:t>
    </w:r>
    <w:r w:rsidRPr="00E72F3E">
      <w:rPr>
        <w:lang w:val="ru-RU"/>
      </w:rPr>
      <w:t xml:space="preserve">     [25:НомСборки]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4801" style="position:absolute;flip:x;z-index:1334" from="3.35pt,-.15pt" to="293.35pt,-.1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 xml:space="preserve">Проверил  Фурсов А.А                         [9:Заказ]  2345-4789                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4802" style="position:absolute;flip:x;z-index:1335" from="3.35pt,-.05pt" to="293.35pt,-.0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>Нормир.   [14:Нормировал]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4803" style="position:absolute;flip:x;z-index:1336" from="3.35pt,.35pt" to="783.35pt,.5pt" o:allowincell="f">
          <w10:anchorlock/>
        </v:line>
      </w:pict>
    </w:r>
    <w:r>
      <w:rPr>
        <w:lang w:val="ru-RU"/>
      </w:rPr>
      <w:pict>
        <v:line id="_x0000_s4813" style="position:absolute;z-index:1346" from="623pt,11.85pt" to="783.5pt,11.85pt" o:allowincell="f">
          <w10:anchorlock/>
        </v:line>
      </w:pict>
    </w:r>
    <w:r>
      <w:rPr>
        <w:lang w:val="ru-RU"/>
      </w:rPr>
      <w:pict>
        <v:line id="_x0000_s4812" style="position:absolute;z-index:1345" from="623pt,.35pt" to="623pt,24.85pt" o:allowincell="f">
          <w10:anchorlock/>
        </v:line>
      </w:pict>
    </w:r>
    <w:r>
      <w:rPr>
        <w:lang w:val="ru-RU"/>
      </w:rPr>
      <w:pict>
        <v:line id="_x0000_s4810" style="position:absolute;z-index:1343" from="741.85pt,.5pt" to="741.85pt,25pt" o:allowincell="f">
          <w10:anchorlock/>
        </v:line>
      </w:pict>
    </w:r>
    <w:r>
      <w:rPr>
        <w:lang w:val="ru-RU"/>
      </w:rPr>
      <w:pict>
        <v:line id="_x0000_s4809" style="position:absolute;z-index:1342" from="702.35pt,.5pt" to="702.35pt,25pt" o:allowincell="f">
          <w10:anchorlock/>
        </v:line>
      </w:pict>
    </w:r>
    <w:r>
      <w:rPr>
        <w:lang w:val="ru-RU"/>
      </w:rPr>
      <w:pict>
        <v:line id="_x0000_s4808" style="position:absolute;z-index:1341" from="662.35pt,.5pt" to="662.35pt,25pt" o:allowincell="f">
          <w10:anchorlock/>
        </v:line>
      </w:pict>
    </w:r>
    <w:r>
      <w:rPr>
        <w:lang w:val="ru-RU"/>
      </w:rPr>
      <w:pict>
        <v:line id="_x0000_s4800" style="position:absolute;z-index:1333" from="62.35pt,-37pt" to="62.35pt,25pt" o:allowincell="f">
          <w10:anchorlock/>
        </v:line>
      </w:pict>
    </w:r>
    <w:r>
      <w:rPr>
        <w:lang w:val="ru-RU"/>
      </w:rPr>
      <w:pict>
        <v:line id="_x0000_s4804" style="position:absolute;flip:x;z-index:1337" from="3.35pt,13pt" to="293.35pt,13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 xml:space="preserve">Утвердил  [14:Утвердил]                                                                      </w:t>
    </w:r>
    <w:r>
      <w:rPr>
        <w:lang w:val="ru-RU"/>
      </w:rPr>
      <w:t xml:space="preserve"> </w:t>
    </w:r>
    <w:r w:rsidRPr="00E72F3E">
      <w:rPr>
        <w:lang w:val="ru-RU"/>
      </w:rPr>
      <w:t>Цех   УЧ    РМ    Опер.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4805" style="position:absolute;z-index:1338" from="3.35pt,12.55pt" to="783.35pt,12.5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 xml:space="preserve">Н.контр.  [14:НКонтроль]                                Шестерня                               </w:t>
    </w:r>
    <w:r>
      <w:rPr>
        <w:lang w:val="ru-RU"/>
      </w:rPr>
      <w:t xml:space="preserve">   </w:t>
    </w:r>
    <w:r w:rsidRPr="00E72F3E">
      <w:rPr>
        <w:lang w:val="ru-RU"/>
      </w:rPr>
      <w:t xml:space="preserve">   </w:t>
    </w:r>
    <w:r>
      <w:rPr>
        <w:lang w:val="ru-RU"/>
      </w:rPr>
      <w:t xml:space="preserve">   </w:t>
    </w:r>
    <w:r w:rsidRPr="00E72F3E">
      <w:rPr>
        <w:lang w:val="ru-RU"/>
      </w:rPr>
      <w:t xml:space="preserve">   </w:t>
    </w:r>
    <w:r>
      <w:rPr>
        <w:lang w:val="ru-RU"/>
      </w:rPr>
      <w:t xml:space="preserve">   </w:t>
    </w:r>
    <w:r w:rsidRPr="00E72F3E">
      <w:rPr>
        <w:lang w:val="ru-RU"/>
      </w:rPr>
      <w:t xml:space="preserve">  </w:t>
    </w:r>
    <w:r>
      <w:rPr>
        <w:lang w:val="ru-RU"/>
      </w:rPr>
      <w:t>075</w:t>
    </w:r>
    <w:proofErr w:type="gramEnd"/>
  </w:p>
</w:hdr>
</file>

<file path=word/header3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rect id="_x0000_s5030" style="position:absolute;margin-left:38.85pt;margin-top:182.55pt;width:760.5pt;height:362.7pt;z-index:43;mso-position-horizontal-relative:page;mso-position-vertical-relative:page" stroked="f">
          <w10:wrap anchorx="page" anchory="page"/>
          <w10:anchorlock/>
        </v:rect>
      </w:pict>
    </w:r>
    <w:r>
      <w:rPr>
        <w:lang w:val="ru-RU"/>
      </w:rPr>
      <w:pict>
        <v:rect id="_x0000_s4988" style="position:absolute;margin-left:3.35pt;margin-top:.75pt;width:780pt;height:544.15pt;z-index:-45" o:allowincell="f">
          <w10:anchorlock/>
        </v:rect>
      </w:pict>
    </w:r>
    <w:r>
      <w:rPr>
        <w:lang w:val="ru-RU"/>
      </w:rPr>
      <w:pict>
        <v:line id="_x0000_s5029" style="position:absolute;z-index:1470" from="3.5pt,531pt" to="783.5pt,531pt" o:allowincell="f">
          <w10:anchorlock/>
        </v:line>
      </w:pict>
    </w:r>
    <w:r w:rsidRPr="00E72F3E">
      <w:rPr>
        <w:lang w:val="ru-RU"/>
      </w:rPr>
      <w:t xml:space="preserve">                                                                                    ГОСТ 3.1105-84    Форма 7   САПР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5001" style="position:absolute;z-index:1442" from="677.6pt,.7pt" to="677.6pt,62.7pt" o:allowincell="f">
          <w10:anchorlock/>
        </v:line>
      </w:pict>
    </w:r>
    <w:r>
      <w:rPr>
        <w:lang w:val="ru-RU"/>
      </w:rPr>
      <w:pict>
        <v:line id="_x0000_s5000" style="position:absolute;z-index:1441" from="604.85pt,.7pt" to="604.85pt,50.2pt" o:allowincell="f">
          <w10:anchorlock/>
        </v:line>
      </w:pict>
    </w:r>
    <w:r>
      <w:rPr>
        <w:lang w:val="ru-RU"/>
      </w:rPr>
      <w:pict>
        <v:line id="_x0000_s4999" style="position:absolute;z-index:1440" from="578.6pt,.7pt" to="578.6pt,50.2pt" o:allowincell="f">
          <w10:anchorlock/>
        </v:line>
      </w:pict>
    </w:r>
    <w:r>
      <w:rPr>
        <w:lang w:val="ru-RU"/>
      </w:rPr>
      <w:pict>
        <v:line id="_x0000_s4998" style="position:absolute;z-index:1439" from="552.35pt,.7pt" to="552.35pt,50.2pt" o:allowincell="f">
          <w10:anchorlock/>
        </v:line>
      </w:pict>
    </w:r>
    <w:r>
      <w:rPr>
        <w:lang w:val="ru-RU"/>
      </w:rPr>
      <w:pict>
        <v:line id="_x0000_s4993" style="position:absolute;z-index:1434" from="552.35pt,.7pt" to="783.35pt,.7pt" o:allowincell="f">
          <w10:anchorlock/>
        </v:line>
      </w:pict>
    </w:r>
    <w:r>
      <w:rPr>
        <w:lang w:val="ru-RU"/>
      </w:rPr>
      <w:pict>
        <v:line id="_x0000_s5009" style="position:absolute;z-index:1450" from="103.1pt,12.7pt" to="103.1pt,50.2pt" o:allowincell="f">
          <w10:anchorlock/>
        </v:line>
      </w:pic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5010" style="position:absolute;z-index:1451" from="49.85pt,.25pt" to="49.85pt,37.75pt" o:allowincell="f">
          <w10:anchorlock/>
        </v:line>
      </w:pict>
    </w:r>
    <w:r>
      <w:rPr>
        <w:lang w:val="ru-RU"/>
      </w:rPr>
      <w:pict>
        <v:line id="_x0000_s5002" style="position:absolute;z-index:1443" from="736.85pt,-11.75pt" to="736.85pt,50.25pt" o:allowincell="f">
          <w10:anchorlock/>
        </v:line>
      </w:pict>
    </w:r>
    <w:r>
      <w:rPr>
        <w:lang w:val="ru-RU"/>
      </w:rPr>
      <w:pict>
        <v:line id="_x0000_s5008" style="position:absolute;z-index:1449" from="155.6pt,.25pt" to="155.6pt,37.75pt" o:allowincell="f">
          <w10:anchorlock/>
        </v:line>
      </w:pict>
    </w:r>
    <w:r>
      <w:rPr>
        <w:lang w:val="ru-RU"/>
      </w:rPr>
      <w:pict>
        <v:line id="_x0000_s5007" style="position:absolute;z-index:1448" from="195.35pt,.25pt" to="195.35pt,37.75pt" o:allowincell="f">
          <w10:anchorlock/>
        </v:line>
      </w:pict>
    </w:r>
    <w:r>
      <w:rPr>
        <w:lang w:val="ru-RU"/>
      </w:rPr>
      <w:pict>
        <v:line id="_x0000_s5003" style="position:absolute;flip:x;z-index:1444" from="3.35pt,.25pt" to="195.35pt,.25pt" o:allowincell="f">
          <w10:anchorlock/>
        </v:line>
      </w:pict>
    </w:r>
    <w:r>
      <w:rPr>
        <w:lang w:val="ru-RU"/>
      </w:rPr>
      <w:pict>
        <v:line id="_x0000_s4997" style="position:absolute;z-index:1438" from="512.6pt,12.95pt" to="512.6pt,37.7pt" o:allowincell="f">
          <w10:anchorlock/>
        </v:line>
      </w:pict>
    </w:r>
    <w:r w:rsidRPr="00E72F3E">
      <w:rPr>
        <w:lang w:val="ru-RU"/>
      </w:rPr>
      <w:t xml:space="preserve"> Дубл.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5004" style="position:absolute;flip:x;z-index:1445" from="3.35pt,.45pt" to="195.35pt,.45pt" o:allowincell="f">
          <w10:anchorlock/>
        </v:line>
      </w:pict>
    </w:r>
    <w:r>
      <w:rPr>
        <w:lang w:val="ru-RU"/>
      </w:rPr>
      <w:pict>
        <v:line id="_x0000_s4992" style="position:absolute;z-index:1433" from="552.35pt,-12.25pt" to="783.35pt,-12.25pt" o:allowincell="f">
          <w10:anchorlock/>
        </v:line>
      </w:pict>
    </w:r>
    <w:r>
      <w:rPr>
        <w:lang w:val="ru-RU"/>
      </w:rPr>
      <w:pict>
        <v:line id="_x0000_s4996" style="position:absolute;z-index:1437" from="459.35pt,.45pt" to="459.35pt,25.2pt" o:allowincell="f">
          <w10:anchorlock/>
        </v:line>
      </w:pict>
    </w:r>
    <w:r>
      <w:rPr>
        <w:lang w:val="ru-RU"/>
      </w:rPr>
      <w:pict>
        <v:line id="_x0000_s4995" style="position:absolute;z-index:1436" from="400.1pt,.45pt" to="400.1pt,25.2pt" o:allowincell="f">
          <w10:anchorlock/>
        </v:line>
      </w:pict>
    </w:r>
    <w:r>
      <w:rPr>
        <w:lang w:val="ru-RU"/>
      </w:rPr>
      <w:pict>
        <v:line id="_x0000_s4994" style="position:absolute;z-index:1435" from="373.85pt,.45pt" to="373.85pt,25.2pt" o:allowincell="f">
          <w10:anchorlock/>
        </v:line>
      </w:pict>
    </w:r>
    <w:r>
      <w:rPr>
        <w:lang w:val="ru-RU"/>
      </w:rPr>
      <w:pict>
        <v:line id="_x0000_s4989" style="position:absolute;z-index:1430" from="347.6pt,.45pt" to="347.6pt,25.2pt" o:allowincell="f">
          <w10:anchorlock/>
        </v:line>
      </w:pict>
    </w:r>
    <w:r>
      <w:rPr>
        <w:lang w:val="ru-RU"/>
      </w:rPr>
      <w:pict>
        <v:line id="_x0000_s4991" style="position:absolute;z-index:1432" from="347.6pt,12.5pt" to="783.35pt,12.5pt" o:allowincell="f">
          <w10:anchorlock/>
        </v:line>
      </w:pict>
    </w:r>
    <w:r w:rsidRPr="00E72F3E">
      <w:rPr>
        <w:lang w:val="ru-RU"/>
      </w:rPr>
      <w:t xml:space="preserve"> Взам.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5005" style="position:absolute;flip:x;z-index:1446" from="3.35pt,.05pt" to="195.35pt,.05pt" o:allowincell="f">
          <w10:anchorlock/>
        </v:line>
      </w:pict>
    </w:r>
    <w:r>
      <w:rPr>
        <w:lang w:val="ru-RU"/>
      </w:rPr>
      <w:pict>
        <v:line id="_x0000_s4990" style="position:absolute;z-index:1431" from="347.6pt,-12pt" to="783.35pt,-12pt" o:allowincell="f">
          <w10:anchorlock/>
        </v:line>
      </w:pict>
    </w:r>
    <w:r w:rsidRPr="00E72F3E">
      <w:rPr>
        <w:lang w:val="ru-RU"/>
      </w:rPr>
      <w:t xml:space="preserve"> Подл.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5006" style="position:absolute;z-index:1447" from="3.35pt,.35pt" to="783.35pt,.35pt" o:allowincell="f">
          <w10:anchorlock/>
        </v:line>
      </w:pict>
    </w:r>
    <w:r>
      <w:rPr>
        <w:lang w:val="ru-RU"/>
      </w:rPr>
      <w:pict>
        <v:line id="_x0000_s5022" style="position:absolute;flip:y;z-index:1463" from="537.85pt,12.85pt" to="537.85pt,74.3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 xml:space="preserve">ТехноПро                                     [25:Изделие] |                               </w:t>
    </w:r>
    <w:r w:rsidRPr="00E72F3E">
      <w:rPr>
        <w:lang w:val="ru-RU"/>
      </w:rPr>
      <w:fldChar w:fldCharType="begin"/>
    </w:r>
    <w:r w:rsidRPr="00E72F3E">
      <w:rPr>
        <w:lang w:val="ru-RU"/>
      </w:rPr>
      <w:instrText xml:space="preserve"> SECTIONPAGES  \* MERGEFORMAT </w:instrText>
    </w:r>
    <w:r w:rsidRPr="00E72F3E">
      <w:rPr>
        <w:lang w:val="ru-RU"/>
      </w:rPr>
      <w:fldChar w:fldCharType="separate"/>
    </w:r>
    <w:r>
      <w:rPr>
        <w:lang w:val="ru-RU"/>
      </w:rPr>
      <w:t>1</w:t>
    </w:r>
    <w:r w:rsidRPr="00E72F3E">
      <w:rPr>
        <w:lang w:val="ru-RU"/>
      </w:rPr>
      <w:fldChar w:fldCharType="end"/>
    </w:r>
    <w:r w:rsidRPr="00E72F3E">
      <w:rPr>
        <w:lang w:val="ru-RU"/>
      </w:rPr>
      <w:t xml:space="preserve">        </w:t>
    </w:r>
    <w:r w:rsidRPr="00E72F3E">
      <w:rPr>
        <w:lang w:val="ru-RU"/>
      </w:rPr>
      <w:fldChar w:fldCharType="begin"/>
    </w:r>
    <w:r w:rsidRPr="00E72F3E">
      <w:rPr>
        <w:lang w:val="ru-RU"/>
      </w:rPr>
      <w:instrText xml:space="preserve"> PAGE </w:instrText>
    </w:r>
    <w:r w:rsidRPr="00E72F3E">
      <w:rPr>
        <w:lang w:val="ru-RU"/>
      </w:rPr>
      <w:fldChar w:fldCharType="separate"/>
    </w:r>
    <w:r w:rsidRPr="00E72F3E">
      <w:rPr>
        <w:lang w:val="ru-RU"/>
      </w:rPr>
      <w:t>2</w:t>
    </w:r>
    <w:r w:rsidRPr="00E72F3E">
      <w:rPr>
        <w:lang w:val="ru-RU"/>
      </w:rPr>
      <w:fldChar w:fldCharType="end"/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5026" style="position:absolute;flip:y;z-index:1467" from="755.35pt,.4pt" to="755.35pt,37.9pt" o:allowincell="f">
          <w10:anchorlock/>
        </v:line>
      </w:pict>
    </w:r>
    <w:r>
      <w:rPr>
        <w:lang w:val="ru-RU"/>
      </w:rPr>
      <w:pict>
        <v:line id="_x0000_s5012" style="position:absolute;z-index:1453" from="293.35pt,-12.1pt" to="293.35pt,62.4pt" o:allowincell="f">
          <w10:anchorlock/>
        </v:line>
      </w:pict>
    </w:r>
    <w:r>
      <w:rPr>
        <w:lang w:val="ru-RU"/>
      </w:rPr>
      <w:pict>
        <v:line id="_x0000_s5021" style="position:absolute;z-index:1462" from="372.85pt,.4pt" to="372.85pt,48.4pt" o:allowincell="f">
          <w10:anchorlock/>
        </v:line>
      </w:pict>
    </w:r>
    <w:r>
      <w:rPr>
        <w:lang w:val="ru-RU"/>
      </w:rPr>
      <w:pict>
        <v:line id="_x0000_s5014" style="position:absolute;z-index:1455" from="167.85pt,.4pt" to="167.85pt,62.4pt" o:allowincell="f">
          <w10:anchorlock/>
        </v:line>
      </w:pict>
    </w:r>
    <w:r>
      <w:rPr>
        <w:lang w:val="ru-RU"/>
      </w:rPr>
      <w:pict>
        <v:line id="_x0000_s5013" style="position:absolute;z-index:1454" from="227.35pt,.4pt" to="227.35pt,62.4pt" o:allowincell="f">
          <w10:anchorlock/>
        </v:line>
      </w:pict>
    </w:r>
    <w:r>
      <w:rPr>
        <w:lang w:val="ru-RU"/>
      </w:rPr>
      <w:pict>
        <v:line id="_x0000_s5011" style="position:absolute;z-index:1452" from="3.35pt,.4pt" to="783.35pt,.4pt" o:allowincell="f">
          <w10:anchorlock/>
        </v:line>
      </w:pict>
    </w:r>
    <w:r w:rsidRPr="00E72F3E">
      <w:rPr>
        <w:lang w:val="ru-RU"/>
      </w:rPr>
      <w:t xml:space="preserve"> Разраб.   </w:t>
    </w:r>
    <w:proofErr w:type="gramStart"/>
    <w:r w:rsidRPr="00E72F3E">
      <w:rPr>
        <w:lang w:val="ru-RU"/>
      </w:rPr>
      <w:t>Копцов Д.С.                        BEKTOP     [25:НомСборки]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5016" style="position:absolute;flip:x;z-index:1457" from="3.35pt,-.15pt" to="293.35pt,-.1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 xml:space="preserve">Проверил  Фурсов А.А                         [9:Заказ]  2345-4789                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5017" style="position:absolute;flip:x;z-index:1458" from="3.35pt,-.05pt" to="293.35pt,-.0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>Нормир.   [14:Нормировал]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5018" style="position:absolute;flip:x;z-index:1459" from="3.35pt,.35pt" to="783.35pt,.5pt" o:allowincell="f">
          <w10:anchorlock/>
        </v:line>
      </w:pict>
    </w:r>
    <w:r>
      <w:rPr>
        <w:lang w:val="ru-RU"/>
      </w:rPr>
      <w:pict>
        <v:line id="_x0000_s5028" style="position:absolute;z-index:1469" from="623pt,11.85pt" to="783.5pt,11.85pt" o:allowincell="f">
          <w10:anchorlock/>
        </v:line>
      </w:pict>
    </w:r>
    <w:r>
      <w:rPr>
        <w:lang w:val="ru-RU"/>
      </w:rPr>
      <w:pict>
        <v:line id="_x0000_s5027" style="position:absolute;z-index:1468" from="623pt,.35pt" to="623pt,24.85pt" o:allowincell="f">
          <w10:anchorlock/>
        </v:line>
      </w:pict>
    </w:r>
    <w:r>
      <w:rPr>
        <w:lang w:val="ru-RU"/>
      </w:rPr>
      <w:pict>
        <v:line id="_x0000_s5025" style="position:absolute;z-index:1466" from="741.85pt,.5pt" to="741.85pt,25pt" o:allowincell="f">
          <w10:anchorlock/>
        </v:line>
      </w:pict>
    </w:r>
    <w:r>
      <w:rPr>
        <w:lang w:val="ru-RU"/>
      </w:rPr>
      <w:pict>
        <v:line id="_x0000_s5024" style="position:absolute;z-index:1465" from="702.35pt,.5pt" to="702.35pt,25pt" o:allowincell="f">
          <w10:anchorlock/>
        </v:line>
      </w:pict>
    </w:r>
    <w:r>
      <w:rPr>
        <w:lang w:val="ru-RU"/>
      </w:rPr>
      <w:pict>
        <v:line id="_x0000_s5023" style="position:absolute;z-index:1464" from="662.35pt,.5pt" to="662.35pt,25pt" o:allowincell="f">
          <w10:anchorlock/>
        </v:line>
      </w:pict>
    </w:r>
    <w:r>
      <w:rPr>
        <w:lang w:val="ru-RU"/>
      </w:rPr>
      <w:pict>
        <v:line id="_x0000_s5015" style="position:absolute;z-index:1456" from="62.35pt,-37pt" to="62.35pt,25pt" o:allowincell="f">
          <w10:anchorlock/>
        </v:line>
      </w:pict>
    </w:r>
    <w:r>
      <w:rPr>
        <w:lang w:val="ru-RU"/>
      </w:rPr>
      <w:pict>
        <v:line id="_x0000_s5019" style="position:absolute;flip:x;z-index:1460" from="3.35pt,13pt" to="293.35pt,13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>Утвердил  [14:Утвердил]                                                                      Цех   УЧ    РМ    Опер.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5020" style="position:absolute;z-index:1461" from="3.35pt,12.55pt" to="783.35pt,12.5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 xml:space="preserve">Н.контр.  [14:НКонтроль]                                Шестерня                               </w:t>
    </w:r>
    <w:r>
      <w:rPr>
        <w:lang w:val="ru-RU"/>
      </w:rPr>
      <w:t xml:space="preserve">   </w:t>
    </w:r>
    <w:r w:rsidRPr="00E72F3E">
      <w:rPr>
        <w:lang w:val="ru-RU"/>
      </w:rPr>
      <w:t xml:space="preserve">   </w:t>
    </w:r>
    <w:r>
      <w:rPr>
        <w:lang w:val="ru-RU"/>
      </w:rPr>
      <w:t xml:space="preserve">   </w:t>
    </w:r>
    <w:r w:rsidRPr="00E72F3E">
      <w:rPr>
        <w:lang w:val="ru-RU"/>
      </w:rPr>
      <w:t xml:space="preserve">   </w:t>
    </w:r>
    <w:r>
      <w:rPr>
        <w:lang w:val="ru-RU"/>
      </w:rPr>
      <w:t xml:space="preserve">   </w:t>
    </w:r>
    <w:r w:rsidRPr="00E72F3E">
      <w:rPr>
        <w:lang w:val="ru-RU"/>
      </w:rPr>
      <w:t xml:space="preserve">  </w:t>
    </w:r>
    <w:r>
      <w:rPr>
        <w:lang w:val="ru-RU"/>
      </w:rPr>
      <w:t>080</w:t>
    </w:r>
    <w:proofErr w:type="gramEnd"/>
  </w:p>
</w:hdr>
</file>

<file path=word/header3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rect id="_x0000_s4987" style="position:absolute;margin-left:38.85pt;margin-top:180.9pt;width:759.6pt;height:365.4pt;z-index:44;mso-position-horizontal-relative:page;mso-position-vertical-relative:page" o:allowincell="f" filled="f" stroked="f" strokecolor="#930">
          <w10:wrap anchorx="page" anchory="page"/>
          <w10:anchorlock/>
        </v:rect>
      </w:pict>
    </w:r>
    <w:r>
      <w:rPr>
        <w:lang w:val="ru-RU"/>
      </w:rPr>
      <w:pict>
        <v:rect id="_x0000_s4945" style="position:absolute;margin-left:3.35pt;margin-top:.75pt;width:780pt;height:544.15pt;z-index:-46" o:allowincell="f">
          <w10:anchorlock/>
        </v:rect>
      </w:pict>
    </w:r>
    <w:r>
      <w:rPr>
        <w:lang w:val="ru-RU"/>
      </w:rPr>
      <w:pict>
        <v:line id="_x0000_s4986" style="position:absolute;z-index:1429" from="3.5pt,531pt" to="783.5pt,531pt" o:allowincell="f">
          <w10:anchorlock/>
        </v:line>
      </w:pict>
    </w:r>
    <w:r w:rsidRPr="00E72F3E">
      <w:rPr>
        <w:lang w:val="ru-RU"/>
      </w:rPr>
      <w:t xml:space="preserve">                                                                                    ГОСТ 3.1105-84    Форма 7   САПР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4958" style="position:absolute;z-index:1401" from="677.6pt,.7pt" to="677.6pt,62.7pt" o:allowincell="f">
          <w10:anchorlock/>
        </v:line>
      </w:pict>
    </w:r>
    <w:r>
      <w:rPr>
        <w:lang w:val="ru-RU"/>
      </w:rPr>
      <w:pict>
        <v:line id="_x0000_s4957" style="position:absolute;z-index:1400" from="604.85pt,.7pt" to="604.85pt,50.2pt" o:allowincell="f">
          <w10:anchorlock/>
        </v:line>
      </w:pict>
    </w:r>
    <w:r>
      <w:rPr>
        <w:lang w:val="ru-RU"/>
      </w:rPr>
      <w:pict>
        <v:line id="_x0000_s4956" style="position:absolute;z-index:1399" from="578.6pt,.7pt" to="578.6pt,50.2pt" o:allowincell="f">
          <w10:anchorlock/>
        </v:line>
      </w:pict>
    </w:r>
    <w:r>
      <w:rPr>
        <w:lang w:val="ru-RU"/>
      </w:rPr>
      <w:pict>
        <v:line id="_x0000_s4955" style="position:absolute;z-index:1398" from="552.35pt,.7pt" to="552.35pt,50.2pt" o:allowincell="f">
          <w10:anchorlock/>
        </v:line>
      </w:pict>
    </w:r>
    <w:r>
      <w:rPr>
        <w:lang w:val="ru-RU"/>
      </w:rPr>
      <w:pict>
        <v:line id="_x0000_s4950" style="position:absolute;z-index:1393" from="552.35pt,.7pt" to="783.35pt,.7pt" o:allowincell="f">
          <w10:anchorlock/>
        </v:line>
      </w:pict>
    </w:r>
    <w:r>
      <w:rPr>
        <w:lang w:val="ru-RU"/>
      </w:rPr>
      <w:pict>
        <v:line id="_x0000_s4966" style="position:absolute;z-index:1409" from="103.1pt,12.7pt" to="103.1pt,50.2pt" o:allowincell="f">
          <w10:anchorlock/>
        </v:line>
      </w:pic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4967" style="position:absolute;z-index:1410" from="49.85pt,.25pt" to="49.85pt,37.75pt" o:allowincell="f">
          <w10:anchorlock/>
        </v:line>
      </w:pict>
    </w:r>
    <w:r>
      <w:rPr>
        <w:lang w:val="ru-RU"/>
      </w:rPr>
      <w:pict>
        <v:line id="_x0000_s4959" style="position:absolute;z-index:1402" from="736.85pt,-11.75pt" to="736.85pt,50.25pt" o:allowincell="f">
          <w10:anchorlock/>
        </v:line>
      </w:pict>
    </w:r>
    <w:r>
      <w:rPr>
        <w:lang w:val="ru-RU"/>
      </w:rPr>
      <w:pict>
        <v:line id="_x0000_s4965" style="position:absolute;z-index:1408" from="155.6pt,.25pt" to="155.6pt,37.75pt" o:allowincell="f">
          <w10:anchorlock/>
        </v:line>
      </w:pict>
    </w:r>
    <w:r>
      <w:rPr>
        <w:lang w:val="ru-RU"/>
      </w:rPr>
      <w:pict>
        <v:line id="_x0000_s4964" style="position:absolute;z-index:1407" from="195.35pt,.25pt" to="195.35pt,37.75pt" o:allowincell="f">
          <w10:anchorlock/>
        </v:line>
      </w:pict>
    </w:r>
    <w:r>
      <w:rPr>
        <w:lang w:val="ru-RU"/>
      </w:rPr>
      <w:pict>
        <v:line id="_x0000_s4960" style="position:absolute;flip:x;z-index:1403" from="3.35pt,.25pt" to="195.35pt,.25pt" o:allowincell="f">
          <w10:anchorlock/>
        </v:line>
      </w:pict>
    </w:r>
    <w:r>
      <w:rPr>
        <w:lang w:val="ru-RU"/>
      </w:rPr>
      <w:pict>
        <v:line id="_x0000_s4954" style="position:absolute;z-index:1397" from="512.6pt,12.95pt" to="512.6pt,37.7pt" o:allowincell="f">
          <w10:anchorlock/>
        </v:line>
      </w:pict>
    </w:r>
    <w:r w:rsidRPr="00E72F3E">
      <w:rPr>
        <w:lang w:val="ru-RU"/>
      </w:rPr>
      <w:t xml:space="preserve"> Дубл.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4961" style="position:absolute;flip:x;z-index:1404" from="3.35pt,.45pt" to="195.35pt,.45pt" o:allowincell="f">
          <w10:anchorlock/>
        </v:line>
      </w:pict>
    </w:r>
    <w:r>
      <w:rPr>
        <w:lang w:val="ru-RU"/>
      </w:rPr>
      <w:pict>
        <v:line id="_x0000_s4949" style="position:absolute;z-index:1392" from="552.35pt,-12.25pt" to="783.35pt,-12.25pt" o:allowincell="f">
          <w10:anchorlock/>
        </v:line>
      </w:pict>
    </w:r>
    <w:r>
      <w:rPr>
        <w:lang w:val="ru-RU"/>
      </w:rPr>
      <w:pict>
        <v:line id="_x0000_s4953" style="position:absolute;z-index:1396" from="459.35pt,.45pt" to="459.35pt,25.2pt" o:allowincell="f">
          <w10:anchorlock/>
        </v:line>
      </w:pict>
    </w:r>
    <w:r>
      <w:rPr>
        <w:lang w:val="ru-RU"/>
      </w:rPr>
      <w:pict>
        <v:line id="_x0000_s4952" style="position:absolute;z-index:1395" from="400.1pt,.45pt" to="400.1pt,25.2pt" o:allowincell="f">
          <w10:anchorlock/>
        </v:line>
      </w:pict>
    </w:r>
    <w:r>
      <w:rPr>
        <w:lang w:val="ru-RU"/>
      </w:rPr>
      <w:pict>
        <v:line id="_x0000_s4951" style="position:absolute;z-index:1394" from="373.85pt,.45pt" to="373.85pt,25.2pt" o:allowincell="f">
          <w10:anchorlock/>
        </v:line>
      </w:pict>
    </w:r>
    <w:r>
      <w:rPr>
        <w:lang w:val="ru-RU"/>
      </w:rPr>
      <w:pict>
        <v:line id="_x0000_s4946" style="position:absolute;z-index:1389" from="347.6pt,.45pt" to="347.6pt,25.2pt" o:allowincell="f">
          <w10:anchorlock/>
        </v:line>
      </w:pict>
    </w:r>
    <w:r>
      <w:rPr>
        <w:lang w:val="ru-RU"/>
      </w:rPr>
      <w:pict>
        <v:line id="_x0000_s4948" style="position:absolute;z-index:1391" from="347.6pt,12.5pt" to="783.35pt,12.5pt" o:allowincell="f">
          <w10:anchorlock/>
        </v:line>
      </w:pict>
    </w:r>
    <w:r w:rsidRPr="00E72F3E">
      <w:rPr>
        <w:lang w:val="ru-RU"/>
      </w:rPr>
      <w:t xml:space="preserve"> Взам.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4962" style="position:absolute;flip:x;z-index:1405" from="3.35pt,.05pt" to="195.35pt,.05pt" o:allowincell="f">
          <w10:anchorlock/>
        </v:line>
      </w:pict>
    </w:r>
    <w:r>
      <w:rPr>
        <w:lang w:val="ru-RU"/>
      </w:rPr>
      <w:pict>
        <v:line id="_x0000_s4947" style="position:absolute;z-index:1390" from="347.6pt,-12pt" to="783.35pt,-12pt" o:allowincell="f">
          <w10:anchorlock/>
        </v:line>
      </w:pict>
    </w:r>
    <w:r w:rsidRPr="00E72F3E">
      <w:rPr>
        <w:lang w:val="ru-RU"/>
      </w:rPr>
      <w:t xml:space="preserve"> Подл.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4963" style="position:absolute;z-index:1406" from="3.35pt,.35pt" to="783.35pt,.35pt" o:allowincell="f">
          <w10:anchorlock/>
        </v:line>
      </w:pict>
    </w:r>
    <w:r>
      <w:rPr>
        <w:lang w:val="ru-RU"/>
      </w:rPr>
      <w:pict>
        <v:line id="_x0000_s4979" style="position:absolute;flip:y;z-index:1422" from="537.85pt,12.85pt" to="537.85pt,74.3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 xml:space="preserve">ТехноПро                                     [25:Изделие] |                               </w:t>
    </w:r>
    <w:r w:rsidRPr="00E72F3E">
      <w:rPr>
        <w:lang w:val="ru-RU"/>
      </w:rPr>
      <w:fldChar w:fldCharType="begin"/>
    </w:r>
    <w:r w:rsidRPr="00E72F3E">
      <w:rPr>
        <w:lang w:val="ru-RU"/>
      </w:rPr>
      <w:instrText xml:space="preserve"> SECTIONPAGES  \* MERGEFORMAT </w:instrText>
    </w:r>
    <w:r w:rsidRPr="00E72F3E">
      <w:rPr>
        <w:lang w:val="ru-RU"/>
      </w:rPr>
      <w:fldChar w:fldCharType="separate"/>
    </w:r>
    <w:r>
      <w:rPr>
        <w:lang w:val="ru-RU"/>
      </w:rPr>
      <w:t>1</w:t>
    </w:r>
    <w:r w:rsidRPr="00E72F3E">
      <w:rPr>
        <w:lang w:val="ru-RU"/>
      </w:rPr>
      <w:fldChar w:fldCharType="end"/>
    </w:r>
    <w:r w:rsidRPr="00E72F3E">
      <w:rPr>
        <w:lang w:val="ru-RU"/>
      </w:rPr>
      <w:t xml:space="preserve">        </w:t>
    </w:r>
    <w:r w:rsidRPr="00E72F3E">
      <w:rPr>
        <w:lang w:val="ru-RU"/>
      </w:rPr>
      <w:fldChar w:fldCharType="begin"/>
    </w:r>
    <w:r w:rsidRPr="00E72F3E">
      <w:rPr>
        <w:lang w:val="ru-RU"/>
      </w:rPr>
      <w:instrText xml:space="preserve"> PAGE </w:instrText>
    </w:r>
    <w:r w:rsidRPr="00E72F3E">
      <w:rPr>
        <w:lang w:val="ru-RU"/>
      </w:rPr>
      <w:fldChar w:fldCharType="separate"/>
    </w:r>
    <w:r>
      <w:rPr>
        <w:lang w:val="ru-RU"/>
      </w:rPr>
      <w:t>1</w:t>
    </w:r>
    <w:r w:rsidRPr="00E72F3E">
      <w:rPr>
        <w:lang w:val="ru-RU"/>
      </w:rPr>
      <w:fldChar w:fldCharType="end"/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4983" style="position:absolute;flip:y;z-index:1426" from="755.35pt,.4pt" to="755.35pt,37.9pt" o:allowincell="f">
          <w10:anchorlock/>
        </v:line>
      </w:pict>
    </w:r>
    <w:r>
      <w:rPr>
        <w:lang w:val="ru-RU"/>
      </w:rPr>
      <w:pict>
        <v:line id="_x0000_s4969" style="position:absolute;z-index:1412" from="293.35pt,-12.1pt" to="293.35pt,62.4pt" o:allowincell="f">
          <w10:anchorlock/>
        </v:line>
      </w:pict>
    </w:r>
    <w:r>
      <w:rPr>
        <w:lang w:val="ru-RU"/>
      </w:rPr>
      <w:pict>
        <v:line id="_x0000_s4978" style="position:absolute;z-index:1421" from="372.85pt,.4pt" to="372.85pt,48.4pt" o:allowincell="f">
          <w10:anchorlock/>
        </v:line>
      </w:pict>
    </w:r>
    <w:r>
      <w:rPr>
        <w:lang w:val="ru-RU"/>
      </w:rPr>
      <w:pict>
        <v:line id="_x0000_s4971" style="position:absolute;z-index:1414" from="167.85pt,.4pt" to="167.85pt,62.4pt" o:allowincell="f">
          <w10:anchorlock/>
        </v:line>
      </w:pict>
    </w:r>
    <w:r>
      <w:rPr>
        <w:lang w:val="ru-RU"/>
      </w:rPr>
      <w:pict>
        <v:line id="_x0000_s4970" style="position:absolute;z-index:1413" from="227.35pt,.4pt" to="227.35pt,62.4pt" o:allowincell="f">
          <w10:anchorlock/>
        </v:line>
      </w:pict>
    </w:r>
    <w:r>
      <w:rPr>
        <w:lang w:val="ru-RU"/>
      </w:rPr>
      <w:pict>
        <v:line id="_x0000_s4968" style="position:absolute;z-index:1411" from="3.35pt,.4pt" to="783.35pt,.4pt" o:allowincell="f">
          <w10:anchorlock/>
        </v:line>
      </w:pict>
    </w:r>
    <w:r w:rsidRPr="00E72F3E">
      <w:rPr>
        <w:lang w:val="ru-RU"/>
      </w:rPr>
      <w:t xml:space="preserve"> Разраб.   </w:t>
    </w:r>
    <w:proofErr w:type="gramStart"/>
    <w:r w:rsidRPr="00E72F3E">
      <w:rPr>
        <w:lang w:val="ru-RU"/>
      </w:rPr>
      <w:t xml:space="preserve">Копцов Д.С.                        </w:t>
    </w:r>
    <w:r w:rsidRPr="00E15AE2">
      <w:rPr>
        <w:rFonts w:cs="Courier New"/>
        <w:color w:val="000000"/>
        <w:sz w:val="20"/>
        <w:shd w:val="clear" w:color="auto" w:fill="FFFFFF"/>
        <w:lang w:val="ru-RU"/>
      </w:rPr>
      <w:t>СФ МАИ</w:t>
    </w:r>
    <w:r w:rsidRPr="00E72F3E">
      <w:rPr>
        <w:lang w:val="ru-RU"/>
      </w:rPr>
      <w:t xml:space="preserve"> </w:t>
    </w:r>
    <w:r>
      <w:rPr>
        <w:lang w:val="ru-RU"/>
      </w:rPr>
      <w:t xml:space="preserve">     </w:t>
    </w:r>
    <w:r w:rsidRPr="00E72F3E">
      <w:rPr>
        <w:lang w:val="ru-RU"/>
      </w:rPr>
      <w:t xml:space="preserve">     [25:НомСборки]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4973" style="position:absolute;flip:x;z-index:1416" from="3.35pt,-.15pt" to="293.35pt,-.1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 xml:space="preserve">Проверил  Фурсов А.А                         [9:Заказ]  2345-4789                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4974" style="position:absolute;flip:x;z-index:1417" from="3.35pt,-.05pt" to="293.35pt,-.0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>Нормир.   [14:Нормировал]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4975" style="position:absolute;flip:x;z-index:1418" from="3.35pt,.35pt" to="783.35pt,.5pt" o:allowincell="f">
          <w10:anchorlock/>
        </v:line>
      </w:pict>
    </w:r>
    <w:r>
      <w:rPr>
        <w:lang w:val="ru-RU"/>
      </w:rPr>
      <w:pict>
        <v:line id="_x0000_s4985" style="position:absolute;z-index:1428" from="623pt,11.85pt" to="783.5pt,11.85pt" o:allowincell="f">
          <w10:anchorlock/>
        </v:line>
      </w:pict>
    </w:r>
    <w:r>
      <w:rPr>
        <w:lang w:val="ru-RU"/>
      </w:rPr>
      <w:pict>
        <v:line id="_x0000_s4984" style="position:absolute;z-index:1427" from="623pt,.35pt" to="623pt,24.85pt" o:allowincell="f">
          <w10:anchorlock/>
        </v:line>
      </w:pict>
    </w:r>
    <w:r>
      <w:rPr>
        <w:lang w:val="ru-RU"/>
      </w:rPr>
      <w:pict>
        <v:line id="_x0000_s4982" style="position:absolute;z-index:1425" from="741.85pt,.5pt" to="741.85pt,25pt" o:allowincell="f">
          <w10:anchorlock/>
        </v:line>
      </w:pict>
    </w:r>
    <w:r>
      <w:rPr>
        <w:lang w:val="ru-RU"/>
      </w:rPr>
      <w:pict>
        <v:line id="_x0000_s4981" style="position:absolute;z-index:1424" from="702.35pt,.5pt" to="702.35pt,25pt" o:allowincell="f">
          <w10:anchorlock/>
        </v:line>
      </w:pict>
    </w:r>
    <w:r>
      <w:rPr>
        <w:lang w:val="ru-RU"/>
      </w:rPr>
      <w:pict>
        <v:line id="_x0000_s4980" style="position:absolute;z-index:1423" from="662.35pt,.5pt" to="662.35pt,25pt" o:allowincell="f">
          <w10:anchorlock/>
        </v:line>
      </w:pict>
    </w:r>
    <w:r>
      <w:rPr>
        <w:lang w:val="ru-RU"/>
      </w:rPr>
      <w:pict>
        <v:line id="_x0000_s4972" style="position:absolute;z-index:1415" from="62.35pt,-37pt" to="62.35pt,25pt" o:allowincell="f">
          <w10:anchorlock/>
        </v:line>
      </w:pict>
    </w:r>
    <w:r>
      <w:rPr>
        <w:lang w:val="ru-RU"/>
      </w:rPr>
      <w:pict>
        <v:line id="_x0000_s4976" style="position:absolute;flip:x;z-index:1419" from="3.35pt,13pt" to="293.35pt,13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 xml:space="preserve">Утвердил  [14:Утвердил]                                                                      </w:t>
    </w:r>
    <w:r>
      <w:rPr>
        <w:lang w:val="ru-RU"/>
      </w:rPr>
      <w:t xml:space="preserve"> </w:t>
    </w:r>
    <w:r w:rsidRPr="00E72F3E">
      <w:rPr>
        <w:lang w:val="ru-RU"/>
      </w:rPr>
      <w:t>Цех   УЧ    РМ    Опер.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4977" style="position:absolute;z-index:1420" from="3.35pt,12.55pt" to="783.35pt,12.5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 xml:space="preserve">Н.контр.  [14:НКонтроль]                                Шестерня                               </w:t>
    </w:r>
    <w:r>
      <w:rPr>
        <w:lang w:val="ru-RU"/>
      </w:rPr>
      <w:t xml:space="preserve">   </w:t>
    </w:r>
    <w:r w:rsidRPr="00E72F3E">
      <w:rPr>
        <w:lang w:val="ru-RU"/>
      </w:rPr>
      <w:t xml:space="preserve">   </w:t>
    </w:r>
    <w:r>
      <w:rPr>
        <w:lang w:val="ru-RU"/>
      </w:rPr>
      <w:t xml:space="preserve">   </w:t>
    </w:r>
    <w:r w:rsidRPr="00E72F3E">
      <w:rPr>
        <w:lang w:val="ru-RU"/>
      </w:rPr>
      <w:t xml:space="preserve">   </w:t>
    </w:r>
    <w:r>
      <w:rPr>
        <w:lang w:val="ru-RU"/>
      </w:rPr>
      <w:t xml:space="preserve">   </w:t>
    </w:r>
    <w:r w:rsidRPr="00E72F3E">
      <w:rPr>
        <w:lang w:val="ru-RU"/>
      </w:rPr>
      <w:t xml:space="preserve">  </w:t>
    </w:r>
    <w:r>
      <w:rPr>
        <w:lang w:val="ru-RU"/>
      </w:rPr>
      <w:t>080</w:t>
    </w:r>
    <w:proofErr w:type="gramEnd"/>
  </w:p>
</w:hdr>
</file>

<file path=word/header3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rect id="_x0000_s5202" style="position:absolute;margin-left:38.85pt;margin-top:182.55pt;width:760.5pt;height:362.7pt;z-index:41;mso-position-horizontal-relative:page;mso-position-vertical-relative:page" stroked="f">
          <w10:wrap anchorx="page" anchory="page"/>
          <w10:anchorlock/>
        </v:rect>
      </w:pict>
    </w:r>
    <w:r>
      <w:rPr>
        <w:lang w:val="ru-RU"/>
      </w:rPr>
      <w:pict>
        <v:rect id="_x0000_s5160" style="position:absolute;margin-left:3.35pt;margin-top:.75pt;width:780pt;height:544.15pt;z-index:-43" o:allowincell="f">
          <w10:anchorlock/>
        </v:rect>
      </w:pict>
    </w:r>
    <w:r>
      <w:rPr>
        <w:lang w:val="ru-RU"/>
      </w:rPr>
      <w:pict>
        <v:line id="_x0000_s5201" style="position:absolute;z-index:1552" from="3.5pt,531pt" to="783.5pt,531pt" o:allowincell="f">
          <w10:anchorlock/>
        </v:line>
      </w:pict>
    </w:r>
    <w:r w:rsidRPr="00E72F3E">
      <w:rPr>
        <w:lang w:val="ru-RU"/>
      </w:rPr>
      <w:t xml:space="preserve">                                                                                    ГОСТ 3.1105-84    Форма 7   САПР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5173" style="position:absolute;z-index:1524" from="677.6pt,.7pt" to="677.6pt,62.7pt" o:allowincell="f">
          <w10:anchorlock/>
        </v:line>
      </w:pict>
    </w:r>
    <w:r>
      <w:rPr>
        <w:lang w:val="ru-RU"/>
      </w:rPr>
      <w:pict>
        <v:line id="_x0000_s5172" style="position:absolute;z-index:1523" from="604.85pt,.7pt" to="604.85pt,50.2pt" o:allowincell="f">
          <w10:anchorlock/>
        </v:line>
      </w:pict>
    </w:r>
    <w:r>
      <w:rPr>
        <w:lang w:val="ru-RU"/>
      </w:rPr>
      <w:pict>
        <v:line id="_x0000_s5171" style="position:absolute;z-index:1522" from="578.6pt,.7pt" to="578.6pt,50.2pt" o:allowincell="f">
          <w10:anchorlock/>
        </v:line>
      </w:pict>
    </w:r>
    <w:r>
      <w:rPr>
        <w:lang w:val="ru-RU"/>
      </w:rPr>
      <w:pict>
        <v:line id="_x0000_s5170" style="position:absolute;z-index:1521" from="552.35pt,.7pt" to="552.35pt,50.2pt" o:allowincell="f">
          <w10:anchorlock/>
        </v:line>
      </w:pict>
    </w:r>
    <w:r>
      <w:rPr>
        <w:lang w:val="ru-RU"/>
      </w:rPr>
      <w:pict>
        <v:line id="_x0000_s5165" style="position:absolute;z-index:1516" from="552.35pt,.7pt" to="783.35pt,.7pt" o:allowincell="f">
          <w10:anchorlock/>
        </v:line>
      </w:pict>
    </w:r>
    <w:r>
      <w:rPr>
        <w:lang w:val="ru-RU"/>
      </w:rPr>
      <w:pict>
        <v:line id="_x0000_s5181" style="position:absolute;z-index:1532" from="103.1pt,12.7pt" to="103.1pt,50.2pt" o:allowincell="f">
          <w10:anchorlock/>
        </v:line>
      </w:pic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5182" style="position:absolute;z-index:1533" from="49.85pt,.25pt" to="49.85pt,37.75pt" o:allowincell="f">
          <w10:anchorlock/>
        </v:line>
      </w:pict>
    </w:r>
    <w:r>
      <w:rPr>
        <w:lang w:val="ru-RU"/>
      </w:rPr>
      <w:pict>
        <v:line id="_x0000_s5174" style="position:absolute;z-index:1525" from="736.85pt,-11.75pt" to="736.85pt,50.25pt" o:allowincell="f">
          <w10:anchorlock/>
        </v:line>
      </w:pict>
    </w:r>
    <w:r>
      <w:rPr>
        <w:lang w:val="ru-RU"/>
      </w:rPr>
      <w:pict>
        <v:line id="_x0000_s5180" style="position:absolute;z-index:1531" from="155.6pt,.25pt" to="155.6pt,37.75pt" o:allowincell="f">
          <w10:anchorlock/>
        </v:line>
      </w:pict>
    </w:r>
    <w:r>
      <w:rPr>
        <w:lang w:val="ru-RU"/>
      </w:rPr>
      <w:pict>
        <v:line id="_x0000_s5179" style="position:absolute;z-index:1530" from="195.35pt,.25pt" to="195.35pt,37.75pt" o:allowincell="f">
          <w10:anchorlock/>
        </v:line>
      </w:pict>
    </w:r>
    <w:r>
      <w:rPr>
        <w:lang w:val="ru-RU"/>
      </w:rPr>
      <w:pict>
        <v:line id="_x0000_s5175" style="position:absolute;flip:x;z-index:1526" from="3.35pt,.25pt" to="195.35pt,.25pt" o:allowincell="f">
          <w10:anchorlock/>
        </v:line>
      </w:pict>
    </w:r>
    <w:r>
      <w:rPr>
        <w:lang w:val="ru-RU"/>
      </w:rPr>
      <w:pict>
        <v:line id="_x0000_s5169" style="position:absolute;z-index:1520" from="512.6pt,12.95pt" to="512.6pt,37.7pt" o:allowincell="f">
          <w10:anchorlock/>
        </v:line>
      </w:pict>
    </w:r>
    <w:r w:rsidRPr="00E72F3E">
      <w:rPr>
        <w:lang w:val="ru-RU"/>
      </w:rPr>
      <w:t xml:space="preserve"> Дубл.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5176" style="position:absolute;flip:x;z-index:1527" from="3.35pt,.45pt" to="195.35pt,.45pt" o:allowincell="f">
          <w10:anchorlock/>
        </v:line>
      </w:pict>
    </w:r>
    <w:r>
      <w:rPr>
        <w:lang w:val="ru-RU"/>
      </w:rPr>
      <w:pict>
        <v:line id="_x0000_s5164" style="position:absolute;z-index:1515" from="552.35pt,-12.25pt" to="783.35pt,-12.25pt" o:allowincell="f">
          <w10:anchorlock/>
        </v:line>
      </w:pict>
    </w:r>
    <w:r>
      <w:rPr>
        <w:lang w:val="ru-RU"/>
      </w:rPr>
      <w:pict>
        <v:line id="_x0000_s5168" style="position:absolute;z-index:1519" from="459.35pt,.45pt" to="459.35pt,25.2pt" o:allowincell="f">
          <w10:anchorlock/>
        </v:line>
      </w:pict>
    </w:r>
    <w:r>
      <w:rPr>
        <w:lang w:val="ru-RU"/>
      </w:rPr>
      <w:pict>
        <v:line id="_x0000_s5167" style="position:absolute;z-index:1518" from="400.1pt,.45pt" to="400.1pt,25.2pt" o:allowincell="f">
          <w10:anchorlock/>
        </v:line>
      </w:pict>
    </w:r>
    <w:r>
      <w:rPr>
        <w:lang w:val="ru-RU"/>
      </w:rPr>
      <w:pict>
        <v:line id="_x0000_s5166" style="position:absolute;z-index:1517" from="373.85pt,.45pt" to="373.85pt,25.2pt" o:allowincell="f">
          <w10:anchorlock/>
        </v:line>
      </w:pict>
    </w:r>
    <w:r>
      <w:rPr>
        <w:lang w:val="ru-RU"/>
      </w:rPr>
      <w:pict>
        <v:line id="_x0000_s5161" style="position:absolute;z-index:1512" from="347.6pt,.45pt" to="347.6pt,25.2pt" o:allowincell="f">
          <w10:anchorlock/>
        </v:line>
      </w:pict>
    </w:r>
    <w:r>
      <w:rPr>
        <w:lang w:val="ru-RU"/>
      </w:rPr>
      <w:pict>
        <v:line id="_x0000_s5163" style="position:absolute;z-index:1514" from="347.6pt,12.5pt" to="783.35pt,12.5pt" o:allowincell="f">
          <w10:anchorlock/>
        </v:line>
      </w:pict>
    </w:r>
    <w:r w:rsidRPr="00E72F3E">
      <w:rPr>
        <w:lang w:val="ru-RU"/>
      </w:rPr>
      <w:t xml:space="preserve"> Взам.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5177" style="position:absolute;flip:x;z-index:1528" from="3.35pt,.05pt" to="195.35pt,.05pt" o:allowincell="f">
          <w10:anchorlock/>
        </v:line>
      </w:pict>
    </w:r>
    <w:r>
      <w:rPr>
        <w:lang w:val="ru-RU"/>
      </w:rPr>
      <w:pict>
        <v:line id="_x0000_s5162" style="position:absolute;z-index:1513" from="347.6pt,-12pt" to="783.35pt,-12pt" o:allowincell="f">
          <w10:anchorlock/>
        </v:line>
      </w:pict>
    </w:r>
    <w:r w:rsidRPr="00E72F3E">
      <w:rPr>
        <w:lang w:val="ru-RU"/>
      </w:rPr>
      <w:t xml:space="preserve"> Подл.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5178" style="position:absolute;z-index:1529" from="3.35pt,.35pt" to="783.35pt,.35pt" o:allowincell="f">
          <w10:anchorlock/>
        </v:line>
      </w:pict>
    </w:r>
    <w:r>
      <w:rPr>
        <w:lang w:val="ru-RU"/>
      </w:rPr>
      <w:pict>
        <v:line id="_x0000_s5194" style="position:absolute;flip:y;z-index:1545" from="537.85pt,12.85pt" to="537.85pt,74.3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 xml:space="preserve">ТехноПро                                     [25:Изделие] |                               </w:t>
    </w:r>
    <w:r w:rsidRPr="00E72F3E">
      <w:rPr>
        <w:lang w:val="ru-RU"/>
      </w:rPr>
      <w:fldChar w:fldCharType="begin"/>
    </w:r>
    <w:r w:rsidRPr="00E72F3E">
      <w:rPr>
        <w:lang w:val="ru-RU"/>
      </w:rPr>
      <w:instrText xml:space="preserve"> SECTIONPAGES  \* MERGEFORMAT </w:instrText>
    </w:r>
    <w:r w:rsidRPr="00E72F3E">
      <w:rPr>
        <w:lang w:val="ru-RU"/>
      </w:rPr>
      <w:fldChar w:fldCharType="separate"/>
    </w:r>
    <w:r>
      <w:rPr>
        <w:lang w:val="ru-RU"/>
      </w:rPr>
      <w:t>1</w:t>
    </w:r>
    <w:r w:rsidRPr="00E72F3E">
      <w:rPr>
        <w:lang w:val="ru-RU"/>
      </w:rPr>
      <w:fldChar w:fldCharType="end"/>
    </w:r>
    <w:r w:rsidRPr="00E72F3E">
      <w:rPr>
        <w:lang w:val="ru-RU"/>
      </w:rPr>
      <w:t xml:space="preserve">        </w:t>
    </w:r>
    <w:r w:rsidRPr="00E72F3E">
      <w:rPr>
        <w:lang w:val="ru-RU"/>
      </w:rPr>
      <w:fldChar w:fldCharType="begin"/>
    </w:r>
    <w:r w:rsidRPr="00E72F3E">
      <w:rPr>
        <w:lang w:val="ru-RU"/>
      </w:rPr>
      <w:instrText xml:space="preserve"> PAGE </w:instrText>
    </w:r>
    <w:r w:rsidRPr="00E72F3E">
      <w:rPr>
        <w:lang w:val="ru-RU"/>
      </w:rPr>
      <w:fldChar w:fldCharType="separate"/>
    </w:r>
    <w:r w:rsidRPr="00E72F3E">
      <w:rPr>
        <w:lang w:val="ru-RU"/>
      </w:rPr>
      <w:t>2</w:t>
    </w:r>
    <w:r w:rsidRPr="00E72F3E">
      <w:rPr>
        <w:lang w:val="ru-RU"/>
      </w:rPr>
      <w:fldChar w:fldCharType="end"/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5198" style="position:absolute;flip:y;z-index:1549" from="755.35pt,.4pt" to="755.35pt,37.9pt" o:allowincell="f">
          <w10:anchorlock/>
        </v:line>
      </w:pict>
    </w:r>
    <w:r>
      <w:rPr>
        <w:lang w:val="ru-RU"/>
      </w:rPr>
      <w:pict>
        <v:line id="_x0000_s5184" style="position:absolute;z-index:1535" from="293.35pt,-12.1pt" to="293.35pt,62.4pt" o:allowincell="f">
          <w10:anchorlock/>
        </v:line>
      </w:pict>
    </w:r>
    <w:r>
      <w:rPr>
        <w:lang w:val="ru-RU"/>
      </w:rPr>
      <w:pict>
        <v:line id="_x0000_s5193" style="position:absolute;z-index:1544" from="372.85pt,.4pt" to="372.85pt,48.4pt" o:allowincell="f">
          <w10:anchorlock/>
        </v:line>
      </w:pict>
    </w:r>
    <w:r>
      <w:rPr>
        <w:lang w:val="ru-RU"/>
      </w:rPr>
      <w:pict>
        <v:line id="_x0000_s5186" style="position:absolute;z-index:1537" from="167.85pt,.4pt" to="167.85pt,62.4pt" o:allowincell="f">
          <w10:anchorlock/>
        </v:line>
      </w:pict>
    </w:r>
    <w:r>
      <w:rPr>
        <w:lang w:val="ru-RU"/>
      </w:rPr>
      <w:pict>
        <v:line id="_x0000_s5185" style="position:absolute;z-index:1536" from="227.35pt,.4pt" to="227.35pt,62.4pt" o:allowincell="f">
          <w10:anchorlock/>
        </v:line>
      </w:pict>
    </w:r>
    <w:r>
      <w:rPr>
        <w:lang w:val="ru-RU"/>
      </w:rPr>
      <w:pict>
        <v:line id="_x0000_s5183" style="position:absolute;z-index:1534" from="3.35pt,.4pt" to="783.35pt,.4pt" o:allowincell="f">
          <w10:anchorlock/>
        </v:line>
      </w:pict>
    </w:r>
    <w:r w:rsidRPr="00E72F3E">
      <w:rPr>
        <w:lang w:val="ru-RU"/>
      </w:rPr>
      <w:t xml:space="preserve"> Разраб.   </w:t>
    </w:r>
    <w:proofErr w:type="gramStart"/>
    <w:r w:rsidRPr="00E72F3E">
      <w:rPr>
        <w:lang w:val="ru-RU"/>
      </w:rPr>
      <w:t>Копцов Д.С.                        BEKTOP     [25:НомСборки]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5188" style="position:absolute;flip:x;z-index:1539" from="3.35pt,-.15pt" to="293.35pt,-.1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 xml:space="preserve">Проверил  Фурсов А.А                         [9:Заказ]  2345-4789                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5189" style="position:absolute;flip:x;z-index:1540" from="3.35pt,-.05pt" to="293.35pt,-.0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>Нормир.   [14:Нормировал]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5190" style="position:absolute;flip:x;z-index:1541" from="3.35pt,.35pt" to="783.35pt,.5pt" o:allowincell="f">
          <w10:anchorlock/>
        </v:line>
      </w:pict>
    </w:r>
    <w:r>
      <w:rPr>
        <w:lang w:val="ru-RU"/>
      </w:rPr>
      <w:pict>
        <v:line id="_x0000_s5200" style="position:absolute;z-index:1551" from="623pt,11.85pt" to="783.5pt,11.85pt" o:allowincell="f">
          <w10:anchorlock/>
        </v:line>
      </w:pict>
    </w:r>
    <w:r>
      <w:rPr>
        <w:lang w:val="ru-RU"/>
      </w:rPr>
      <w:pict>
        <v:line id="_x0000_s5199" style="position:absolute;z-index:1550" from="623pt,.35pt" to="623pt,24.85pt" o:allowincell="f">
          <w10:anchorlock/>
        </v:line>
      </w:pict>
    </w:r>
    <w:r>
      <w:rPr>
        <w:lang w:val="ru-RU"/>
      </w:rPr>
      <w:pict>
        <v:line id="_x0000_s5197" style="position:absolute;z-index:1548" from="741.85pt,.5pt" to="741.85pt,25pt" o:allowincell="f">
          <w10:anchorlock/>
        </v:line>
      </w:pict>
    </w:r>
    <w:r>
      <w:rPr>
        <w:lang w:val="ru-RU"/>
      </w:rPr>
      <w:pict>
        <v:line id="_x0000_s5196" style="position:absolute;z-index:1547" from="702.35pt,.5pt" to="702.35pt,25pt" o:allowincell="f">
          <w10:anchorlock/>
        </v:line>
      </w:pict>
    </w:r>
    <w:r>
      <w:rPr>
        <w:lang w:val="ru-RU"/>
      </w:rPr>
      <w:pict>
        <v:line id="_x0000_s5195" style="position:absolute;z-index:1546" from="662.35pt,.5pt" to="662.35pt,25pt" o:allowincell="f">
          <w10:anchorlock/>
        </v:line>
      </w:pict>
    </w:r>
    <w:r>
      <w:rPr>
        <w:lang w:val="ru-RU"/>
      </w:rPr>
      <w:pict>
        <v:line id="_x0000_s5187" style="position:absolute;z-index:1538" from="62.35pt,-37pt" to="62.35pt,25pt" o:allowincell="f">
          <w10:anchorlock/>
        </v:line>
      </w:pict>
    </w:r>
    <w:r>
      <w:rPr>
        <w:lang w:val="ru-RU"/>
      </w:rPr>
      <w:pict>
        <v:line id="_x0000_s5191" style="position:absolute;flip:x;z-index:1542" from="3.35pt,13pt" to="293.35pt,13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>Утвердил  [14:Утвердил]                                                                      Цех   УЧ    РМ    Опер.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5192" style="position:absolute;z-index:1543" from="3.35pt,12.55pt" to="783.35pt,12.5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>Н.контр.  [14:</w:t>
    </w:r>
    <w:proofErr w:type="gramEnd"/>
    <w:r w:rsidRPr="00E72F3E">
      <w:rPr>
        <w:lang w:val="ru-RU"/>
      </w:rPr>
      <w:t>НКонтроль]                                Шестерня                               [3:ОперЦех]   [3:ОперУчасток]   [3:</w:t>
    </w:r>
    <w:proofErr w:type="gramStart"/>
    <w:r w:rsidRPr="00E72F3E">
      <w:rPr>
        <w:lang w:val="ru-RU"/>
      </w:rPr>
      <w:t xml:space="preserve">ОперРМ]  </w:t>
    </w:r>
    <w:r>
      <w:rPr>
        <w:lang w:val="ru-RU"/>
      </w:rPr>
      <w:t>085</w:t>
    </w:r>
    <w:proofErr w:type="gramEnd"/>
  </w:p>
</w:hdr>
</file>

<file path=word/header3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rect id="_x0000_s5159" style="position:absolute;margin-left:38.85pt;margin-top:180.9pt;width:759.6pt;height:365.4pt;z-index:42;mso-position-horizontal-relative:page;mso-position-vertical-relative:page" o:allowincell="f" filled="f" stroked="f" strokecolor="#930">
          <w10:wrap anchorx="page" anchory="page"/>
          <w10:anchorlock/>
        </v:rect>
      </w:pict>
    </w:r>
    <w:r>
      <w:rPr>
        <w:lang w:val="ru-RU"/>
      </w:rPr>
      <w:pict>
        <v:rect id="_x0000_s5117" style="position:absolute;margin-left:3.35pt;margin-top:.75pt;width:780pt;height:544.15pt;z-index:-44" o:allowincell="f">
          <w10:anchorlock/>
        </v:rect>
      </w:pict>
    </w:r>
    <w:r>
      <w:rPr>
        <w:lang w:val="ru-RU"/>
      </w:rPr>
      <w:pict>
        <v:line id="_x0000_s5158" style="position:absolute;z-index:1511" from="3.5pt,531pt" to="783.5pt,531pt" o:allowincell="f">
          <w10:anchorlock/>
        </v:line>
      </w:pict>
    </w:r>
    <w:r w:rsidRPr="00E72F3E">
      <w:rPr>
        <w:lang w:val="ru-RU"/>
      </w:rPr>
      <w:t xml:space="preserve">                                                                                    ГОСТ 3.1105-84    Форма 7   САПР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5130" style="position:absolute;z-index:1483" from="677.6pt,.7pt" to="677.6pt,62.7pt" o:allowincell="f">
          <w10:anchorlock/>
        </v:line>
      </w:pict>
    </w:r>
    <w:r>
      <w:rPr>
        <w:lang w:val="ru-RU"/>
      </w:rPr>
      <w:pict>
        <v:line id="_x0000_s5129" style="position:absolute;z-index:1482" from="604.85pt,.7pt" to="604.85pt,50.2pt" o:allowincell="f">
          <w10:anchorlock/>
        </v:line>
      </w:pict>
    </w:r>
    <w:r>
      <w:rPr>
        <w:lang w:val="ru-RU"/>
      </w:rPr>
      <w:pict>
        <v:line id="_x0000_s5128" style="position:absolute;z-index:1481" from="578.6pt,.7pt" to="578.6pt,50.2pt" o:allowincell="f">
          <w10:anchorlock/>
        </v:line>
      </w:pict>
    </w:r>
    <w:r>
      <w:rPr>
        <w:lang w:val="ru-RU"/>
      </w:rPr>
      <w:pict>
        <v:line id="_x0000_s5127" style="position:absolute;z-index:1480" from="552.35pt,.7pt" to="552.35pt,50.2pt" o:allowincell="f">
          <w10:anchorlock/>
        </v:line>
      </w:pict>
    </w:r>
    <w:r>
      <w:rPr>
        <w:lang w:val="ru-RU"/>
      </w:rPr>
      <w:pict>
        <v:line id="_x0000_s5122" style="position:absolute;z-index:1475" from="552.35pt,.7pt" to="783.35pt,.7pt" o:allowincell="f">
          <w10:anchorlock/>
        </v:line>
      </w:pict>
    </w:r>
    <w:r>
      <w:rPr>
        <w:lang w:val="ru-RU"/>
      </w:rPr>
      <w:pict>
        <v:line id="_x0000_s5138" style="position:absolute;z-index:1491" from="103.1pt,12.7pt" to="103.1pt,50.2pt" o:allowincell="f">
          <w10:anchorlock/>
        </v:line>
      </w:pic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5139" style="position:absolute;z-index:1492" from="49.85pt,.25pt" to="49.85pt,37.75pt" o:allowincell="f">
          <w10:anchorlock/>
        </v:line>
      </w:pict>
    </w:r>
    <w:r>
      <w:rPr>
        <w:lang w:val="ru-RU"/>
      </w:rPr>
      <w:pict>
        <v:line id="_x0000_s5131" style="position:absolute;z-index:1484" from="736.85pt,-11.75pt" to="736.85pt,50.25pt" o:allowincell="f">
          <w10:anchorlock/>
        </v:line>
      </w:pict>
    </w:r>
    <w:r>
      <w:rPr>
        <w:lang w:val="ru-RU"/>
      </w:rPr>
      <w:pict>
        <v:line id="_x0000_s5137" style="position:absolute;z-index:1490" from="155.6pt,.25pt" to="155.6pt,37.75pt" o:allowincell="f">
          <w10:anchorlock/>
        </v:line>
      </w:pict>
    </w:r>
    <w:r>
      <w:rPr>
        <w:lang w:val="ru-RU"/>
      </w:rPr>
      <w:pict>
        <v:line id="_x0000_s5136" style="position:absolute;z-index:1489" from="195.35pt,.25pt" to="195.35pt,37.75pt" o:allowincell="f">
          <w10:anchorlock/>
        </v:line>
      </w:pict>
    </w:r>
    <w:r>
      <w:rPr>
        <w:lang w:val="ru-RU"/>
      </w:rPr>
      <w:pict>
        <v:line id="_x0000_s5132" style="position:absolute;flip:x;z-index:1485" from="3.35pt,.25pt" to="195.35pt,.25pt" o:allowincell="f">
          <w10:anchorlock/>
        </v:line>
      </w:pict>
    </w:r>
    <w:r>
      <w:rPr>
        <w:lang w:val="ru-RU"/>
      </w:rPr>
      <w:pict>
        <v:line id="_x0000_s5126" style="position:absolute;z-index:1479" from="512.6pt,12.95pt" to="512.6pt,37.7pt" o:allowincell="f">
          <w10:anchorlock/>
        </v:line>
      </w:pict>
    </w:r>
    <w:r w:rsidRPr="00E72F3E">
      <w:rPr>
        <w:lang w:val="ru-RU"/>
      </w:rPr>
      <w:t xml:space="preserve"> Дубл.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5133" style="position:absolute;flip:x;z-index:1486" from="3.35pt,.45pt" to="195.35pt,.45pt" o:allowincell="f">
          <w10:anchorlock/>
        </v:line>
      </w:pict>
    </w:r>
    <w:r>
      <w:rPr>
        <w:lang w:val="ru-RU"/>
      </w:rPr>
      <w:pict>
        <v:line id="_x0000_s5121" style="position:absolute;z-index:1474" from="552.35pt,-12.25pt" to="783.35pt,-12.25pt" o:allowincell="f">
          <w10:anchorlock/>
        </v:line>
      </w:pict>
    </w:r>
    <w:r>
      <w:rPr>
        <w:lang w:val="ru-RU"/>
      </w:rPr>
      <w:pict>
        <v:line id="_x0000_s5125" style="position:absolute;z-index:1478" from="459.35pt,.45pt" to="459.35pt,25.2pt" o:allowincell="f">
          <w10:anchorlock/>
        </v:line>
      </w:pict>
    </w:r>
    <w:r>
      <w:rPr>
        <w:lang w:val="ru-RU"/>
      </w:rPr>
      <w:pict>
        <v:line id="_x0000_s5124" style="position:absolute;z-index:1477" from="400.1pt,.45pt" to="400.1pt,25.2pt" o:allowincell="f">
          <w10:anchorlock/>
        </v:line>
      </w:pict>
    </w:r>
    <w:r>
      <w:rPr>
        <w:lang w:val="ru-RU"/>
      </w:rPr>
      <w:pict>
        <v:line id="_x0000_s5123" style="position:absolute;z-index:1476" from="373.85pt,.45pt" to="373.85pt,25.2pt" o:allowincell="f">
          <w10:anchorlock/>
        </v:line>
      </w:pict>
    </w:r>
    <w:r>
      <w:rPr>
        <w:lang w:val="ru-RU"/>
      </w:rPr>
      <w:pict>
        <v:line id="_x0000_s5118" style="position:absolute;z-index:1471" from="347.6pt,.45pt" to="347.6pt,25.2pt" o:allowincell="f">
          <w10:anchorlock/>
        </v:line>
      </w:pict>
    </w:r>
    <w:r>
      <w:rPr>
        <w:lang w:val="ru-RU"/>
      </w:rPr>
      <w:pict>
        <v:line id="_x0000_s5120" style="position:absolute;z-index:1473" from="347.6pt,12.5pt" to="783.35pt,12.5pt" o:allowincell="f">
          <w10:anchorlock/>
        </v:line>
      </w:pict>
    </w:r>
    <w:r w:rsidRPr="00E72F3E">
      <w:rPr>
        <w:lang w:val="ru-RU"/>
      </w:rPr>
      <w:t xml:space="preserve"> Взам.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5134" style="position:absolute;flip:x;z-index:1487" from="3.35pt,.05pt" to="195.35pt,.05pt" o:allowincell="f">
          <w10:anchorlock/>
        </v:line>
      </w:pict>
    </w:r>
    <w:r>
      <w:rPr>
        <w:lang w:val="ru-RU"/>
      </w:rPr>
      <w:pict>
        <v:line id="_x0000_s5119" style="position:absolute;z-index:1472" from="347.6pt,-12pt" to="783.35pt,-12pt" o:allowincell="f">
          <w10:anchorlock/>
        </v:line>
      </w:pict>
    </w:r>
    <w:r w:rsidRPr="00E72F3E">
      <w:rPr>
        <w:lang w:val="ru-RU"/>
      </w:rPr>
      <w:t xml:space="preserve"> Подл.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5135" style="position:absolute;z-index:1488" from="3.35pt,.35pt" to="783.35pt,.35pt" o:allowincell="f">
          <w10:anchorlock/>
        </v:line>
      </w:pict>
    </w:r>
    <w:r>
      <w:rPr>
        <w:lang w:val="ru-RU"/>
      </w:rPr>
      <w:pict>
        <v:line id="_x0000_s5151" style="position:absolute;flip:y;z-index:1504" from="537.85pt,12.85pt" to="537.85pt,74.3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 xml:space="preserve">ТехноПро                                     [25:Изделие] |                               </w:t>
    </w:r>
    <w:r w:rsidRPr="00E72F3E">
      <w:rPr>
        <w:lang w:val="ru-RU"/>
      </w:rPr>
      <w:fldChar w:fldCharType="begin"/>
    </w:r>
    <w:r w:rsidRPr="00E72F3E">
      <w:rPr>
        <w:lang w:val="ru-RU"/>
      </w:rPr>
      <w:instrText xml:space="preserve"> SECTIONPAGES  \* MERGEFORMAT </w:instrText>
    </w:r>
    <w:r w:rsidRPr="00E72F3E">
      <w:rPr>
        <w:lang w:val="ru-RU"/>
      </w:rPr>
      <w:fldChar w:fldCharType="separate"/>
    </w:r>
    <w:r>
      <w:rPr>
        <w:lang w:val="ru-RU"/>
      </w:rPr>
      <w:t>1</w:t>
    </w:r>
    <w:r w:rsidRPr="00E72F3E">
      <w:rPr>
        <w:lang w:val="ru-RU"/>
      </w:rPr>
      <w:fldChar w:fldCharType="end"/>
    </w:r>
    <w:r w:rsidRPr="00E72F3E">
      <w:rPr>
        <w:lang w:val="ru-RU"/>
      </w:rPr>
      <w:t xml:space="preserve">        </w:t>
    </w:r>
    <w:r w:rsidRPr="00E72F3E">
      <w:rPr>
        <w:lang w:val="ru-RU"/>
      </w:rPr>
      <w:fldChar w:fldCharType="begin"/>
    </w:r>
    <w:r w:rsidRPr="00E72F3E">
      <w:rPr>
        <w:lang w:val="ru-RU"/>
      </w:rPr>
      <w:instrText xml:space="preserve"> PAGE </w:instrText>
    </w:r>
    <w:r w:rsidRPr="00E72F3E">
      <w:rPr>
        <w:lang w:val="ru-RU"/>
      </w:rPr>
      <w:fldChar w:fldCharType="separate"/>
    </w:r>
    <w:r>
      <w:rPr>
        <w:lang w:val="ru-RU"/>
      </w:rPr>
      <w:t>1</w:t>
    </w:r>
    <w:r w:rsidRPr="00E72F3E">
      <w:rPr>
        <w:lang w:val="ru-RU"/>
      </w:rPr>
      <w:fldChar w:fldCharType="end"/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5155" style="position:absolute;flip:y;z-index:1508" from="755.35pt,.4pt" to="755.35pt,37.9pt" o:allowincell="f">
          <w10:anchorlock/>
        </v:line>
      </w:pict>
    </w:r>
    <w:r>
      <w:rPr>
        <w:lang w:val="ru-RU"/>
      </w:rPr>
      <w:pict>
        <v:line id="_x0000_s5141" style="position:absolute;z-index:1494" from="293.35pt,-12.1pt" to="293.35pt,62.4pt" o:allowincell="f">
          <w10:anchorlock/>
        </v:line>
      </w:pict>
    </w:r>
    <w:r>
      <w:rPr>
        <w:lang w:val="ru-RU"/>
      </w:rPr>
      <w:pict>
        <v:line id="_x0000_s5150" style="position:absolute;z-index:1503" from="372.85pt,.4pt" to="372.85pt,48.4pt" o:allowincell="f">
          <w10:anchorlock/>
        </v:line>
      </w:pict>
    </w:r>
    <w:r>
      <w:rPr>
        <w:lang w:val="ru-RU"/>
      </w:rPr>
      <w:pict>
        <v:line id="_x0000_s5143" style="position:absolute;z-index:1496" from="167.85pt,.4pt" to="167.85pt,62.4pt" o:allowincell="f">
          <w10:anchorlock/>
        </v:line>
      </w:pict>
    </w:r>
    <w:r>
      <w:rPr>
        <w:lang w:val="ru-RU"/>
      </w:rPr>
      <w:pict>
        <v:line id="_x0000_s5142" style="position:absolute;z-index:1495" from="227.35pt,.4pt" to="227.35pt,62.4pt" o:allowincell="f">
          <w10:anchorlock/>
        </v:line>
      </w:pict>
    </w:r>
    <w:r>
      <w:rPr>
        <w:lang w:val="ru-RU"/>
      </w:rPr>
      <w:pict>
        <v:line id="_x0000_s5140" style="position:absolute;z-index:1493" from="3.35pt,.4pt" to="783.35pt,.4pt" o:allowincell="f">
          <w10:anchorlock/>
        </v:line>
      </w:pict>
    </w:r>
    <w:r w:rsidRPr="00E72F3E">
      <w:rPr>
        <w:lang w:val="ru-RU"/>
      </w:rPr>
      <w:t xml:space="preserve"> Разраб.   </w:t>
    </w:r>
    <w:proofErr w:type="gramStart"/>
    <w:r w:rsidRPr="00E72F3E">
      <w:rPr>
        <w:lang w:val="ru-RU"/>
      </w:rPr>
      <w:t>Копцов Д.С.                        BEKTOP     [25:НомСборки]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5145" style="position:absolute;flip:x;z-index:1498" from="3.35pt,-.15pt" to="293.35pt,-.1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 xml:space="preserve">Проверил  Фурсов А.А                         [9:Заказ]  2345-4789                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5146" style="position:absolute;flip:x;z-index:1499" from="3.35pt,-.05pt" to="293.35pt,-.0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>Нормир.   [14:Нормировал]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5147" style="position:absolute;flip:x;z-index:1500" from="3.35pt,.35pt" to="783.35pt,.5pt" o:allowincell="f">
          <w10:anchorlock/>
        </v:line>
      </w:pict>
    </w:r>
    <w:r>
      <w:rPr>
        <w:lang w:val="ru-RU"/>
      </w:rPr>
      <w:pict>
        <v:line id="_x0000_s5157" style="position:absolute;z-index:1510" from="623pt,11.85pt" to="783.5pt,11.85pt" o:allowincell="f">
          <w10:anchorlock/>
        </v:line>
      </w:pict>
    </w:r>
    <w:r>
      <w:rPr>
        <w:lang w:val="ru-RU"/>
      </w:rPr>
      <w:pict>
        <v:line id="_x0000_s5156" style="position:absolute;z-index:1509" from="623pt,.35pt" to="623pt,24.85pt" o:allowincell="f">
          <w10:anchorlock/>
        </v:line>
      </w:pict>
    </w:r>
    <w:r>
      <w:rPr>
        <w:lang w:val="ru-RU"/>
      </w:rPr>
      <w:pict>
        <v:line id="_x0000_s5154" style="position:absolute;z-index:1507" from="741.85pt,.5pt" to="741.85pt,25pt" o:allowincell="f">
          <w10:anchorlock/>
        </v:line>
      </w:pict>
    </w:r>
    <w:r>
      <w:rPr>
        <w:lang w:val="ru-RU"/>
      </w:rPr>
      <w:pict>
        <v:line id="_x0000_s5153" style="position:absolute;z-index:1506" from="702.35pt,.5pt" to="702.35pt,25pt" o:allowincell="f">
          <w10:anchorlock/>
        </v:line>
      </w:pict>
    </w:r>
    <w:r>
      <w:rPr>
        <w:lang w:val="ru-RU"/>
      </w:rPr>
      <w:pict>
        <v:line id="_x0000_s5152" style="position:absolute;z-index:1505" from="662.35pt,.5pt" to="662.35pt,25pt" o:allowincell="f">
          <w10:anchorlock/>
        </v:line>
      </w:pict>
    </w:r>
    <w:r>
      <w:rPr>
        <w:lang w:val="ru-RU"/>
      </w:rPr>
      <w:pict>
        <v:line id="_x0000_s5144" style="position:absolute;z-index:1497" from="62.35pt,-37pt" to="62.35pt,25pt" o:allowincell="f">
          <w10:anchorlock/>
        </v:line>
      </w:pict>
    </w:r>
    <w:r>
      <w:rPr>
        <w:lang w:val="ru-RU"/>
      </w:rPr>
      <w:pict>
        <v:line id="_x0000_s5148" style="position:absolute;flip:x;z-index:1501" from="3.35pt,13pt" to="293.35pt,13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>Утвердил  [14:Утвердил]                                                                      Цех   УЧ    РМ    Опер.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5149" style="position:absolute;z-index:1502" from="3.35pt,12.55pt" to="783.35pt,12.5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>Н.контр.  [14:</w:t>
    </w:r>
    <w:proofErr w:type="gramEnd"/>
    <w:r w:rsidRPr="00E72F3E">
      <w:rPr>
        <w:lang w:val="ru-RU"/>
      </w:rPr>
      <w:t>НКонтроль]                                Шестерня                               [3:ОперЦех]   [3:ОперУчасток]   [3:</w:t>
    </w:r>
    <w:proofErr w:type="gramStart"/>
    <w:r w:rsidRPr="00E72F3E">
      <w:rPr>
        <w:lang w:val="ru-RU"/>
      </w:rPr>
      <w:t xml:space="preserve">ОперРМ]  </w:t>
    </w:r>
    <w:r>
      <w:rPr>
        <w:lang w:val="ru-RU"/>
      </w:rPr>
      <w:t>085</w:t>
    </w:r>
    <w:proofErr w:type="gramEnd"/>
  </w:p>
</w:hdr>
</file>

<file path=word/header3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rect id="_x0000_s5374" style="position:absolute;margin-left:38.85pt;margin-top:182.55pt;width:760.5pt;height:362.7pt;z-index:39;mso-position-horizontal-relative:page;mso-position-vertical-relative:page" stroked="f">
          <w10:wrap anchorx="page" anchory="page"/>
          <w10:anchorlock/>
        </v:rect>
      </w:pict>
    </w:r>
    <w:r>
      <w:rPr>
        <w:lang w:val="ru-RU"/>
      </w:rPr>
      <w:pict>
        <v:rect id="_x0000_s5332" style="position:absolute;margin-left:3.35pt;margin-top:.75pt;width:780pt;height:544.15pt;z-index:-41" o:allowincell="f">
          <w10:anchorlock/>
        </v:rect>
      </w:pict>
    </w:r>
    <w:r>
      <w:rPr>
        <w:lang w:val="ru-RU"/>
      </w:rPr>
      <w:pict>
        <v:line id="_x0000_s5373" style="position:absolute;z-index:1634" from="3.5pt,531pt" to="783.5pt,531pt" o:allowincell="f">
          <w10:anchorlock/>
        </v:line>
      </w:pict>
    </w:r>
    <w:r w:rsidRPr="00E72F3E">
      <w:rPr>
        <w:lang w:val="ru-RU"/>
      </w:rPr>
      <w:t xml:space="preserve">                                                                                    ГОСТ 3.1105-84    Форма 7   САПР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5345" style="position:absolute;z-index:1606" from="677.6pt,.7pt" to="677.6pt,62.7pt" o:allowincell="f">
          <w10:anchorlock/>
        </v:line>
      </w:pict>
    </w:r>
    <w:r>
      <w:rPr>
        <w:lang w:val="ru-RU"/>
      </w:rPr>
      <w:pict>
        <v:line id="_x0000_s5344" style="position:absolute;z-index:1605" from="604.85pt,.7pt" to="604.85pt,50.2pt" o:allowincell="f">
          <w10:anchorlock/>
        </v:line>
      </w:pict>
    </w:r>
    <w:r>
      <w:rPr>
        <w:lang w:val="ru-RU"/>
      </w:rPr>
      <w:pict>
        <v:line id="_x0000_s5343" style="position:absolute;z-index:1604" from="578.6pt,.7pt" to="578.6pt,50.2pt" o:allowincell="f">
          <w10:anchorlock/>
        </v:line>
      </w:pict>
    </w:r>
    <w:r>
      <w:rPr>
        <w:lang w:val="ru-RU"/>
      </w:rPr>
      <w:pict>
        <v:line id="_x0000_s5342" style="position:absolute;z-index:1603" from="552.35pt,.7pt" to="552.35pt,50.2pt" o:allowincell="f">
          <w10:anchorlock/>
        </v:line>
      </w:pict>
    </w:r>
    <w:r>
      <w:rPr>
        <w:lang w:val="ru-RU"/>
      </w:rPr>
      <w:pict>
        <v:line id="_x0000_s5337" style="position:absolute;z-index:1598" from="552.35pt,.7pt" to="783.35pt,.7pt" o:allowincell="f">
          <w10:anchorlock/>
        </v:line>
      </w:pict>
    </w:r>
    <w:r>
      <w:rPr>
        <w:lang w:val="ru-RU"/>
      </w:rPr>
      <w:pict>
        <v:line id="_x0000_s5353" style="position:absolute;z-index:1614" from="103.1pt,12.7pt" to="103.1pt,50.2pt" o:allowincell="f">
          <w10:anchorlock/>
        </v:line>
      </w:pic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5354" style="position:absolute;z-index:1615" from="49.85pt,.25pt" to="49.85pt,37.75pt" o:allowincell="f">
          <w10:anchorlock/>
        </v:line>
      </w:pict>
    </w:r>
    <w:r>
      <w:rPr>
        <w:lang w:val="ru-RU"/>
      </w:rPr>
      <w:pict>
        <v:line id="_x0000_s5346" style="position:absolute;z-index:1607" from="736.85pt,-11.75pt" to="736.85pt,50.25pt" o:allowincell="f">
          <w10:anchorlock/>
        </v:line>
      </w:pict>
    </w:r>
    <w:r>
      <w:rPr>
        <w:lang w:val="ru-RU"/>
      </w:rPr>
      <w:pict>
        <v:line id="_x0000_s5352" style="position:absolute;z-index:1613" from="155.6pt,.25pt" to="155.6pt,37.75pt" o:allowincell="f">
          <w10:anchorlock/>
        </v:line>
      </w:pict>
    </w:r>
    <w:r>
      <w:rPr>
        <w:lang w:val="ru-RU"/>
      </w:rPr>
      <w:pict>
        <v:line id="_x0000_s5351" style="position:absolute;z-index:1612" from="195.35pt,.25pt" to="195.35pt,37.75pt" o:allowincell="f">
          <w10:anchorlock/>
        </v:line>
      </w:pict>
    </w:r>
    <w:r>
      <w:rPr>
        <w:lang w:val="ru-RU"/>
      </w:rPr>
      <w:pict>
        <v:line id="_x0000_s5347" style="position:absolute;flip:x;z-index:1608" from="3.35pt,.25pt" to="195.35pt,.25pt" o:allowincell="f">
          <w10:anchorlock/>
        </v:line>
      </w:pict>
    </w:r>
    <w:r>
      <w:rPr>
        <w:lang w:val="ru-RU"/>
      </w:rPr>
      <w:pict>
        <v:line id="_x0000_s5341" style="position:absolute;z-index:1602" from="512.6pt,12.95pt" to="512.6pt,37.7pt" o:allowincell="f">
          <w10:anchorlock/>
        </v:line>
      </w:pict>
    </w:r>
    <w:r w:rsidRPr="00E72F3E">
      <w:rPr>
        <w:lang w:val="ru-RU"/>
      </w:rPr>
      <w:t xml:space="preserve"> Дубл.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5348" style="position:absolute;flip:x;z-index:1609" from="3.35pt,.45pt" to="195.35pt,.45pt" o:allowincell="f">
          <w10:anchorlock/>
        </v:line>
      </w:pict>
    </w:r>
    <w:r>
      <w:rPr>
        <w:lang w:val="ru-RU"/>
      </w:rPr>
      <w:pict>
        <v:line id="_x0000_s5336" style="position:absolute;z-index:1597" from="552.35pt,-12.25pt" to="783.35pt,-12.25pt" o:allowincell="f">
          <w10:anchorlock/>
        </v:line>
      </w:pict>
    </w:r>
    <w:r>
      <w:rPr>
        <w:lang w:val="ru-RU"/>
      </w:rPr>
      <w:pict>
        <v:line id="_x0000_s5340" style="position:absolute;z-index:1601" from="459.35pt,.45pt" to="459.35pt,25.2pt" o:allowincell="f">
          <w10:anchorlock/>
        </v:line>
      </w:pict>
    </w:r>
    <w:r>
      <w:rPr>
        <w:lang w:val="ru-RU"/>
      </w:rPr>
      <w:pict>
        <v:line id="_x0000_s5339" style="position:absolute;z-index:1600" from="400.1pt,.45pt" to="400.1pt,25.2pt" o:allowincell="f">
          <w10:anchorlock/>
        </v:line>
      </w:pict>
    </w:r>
    <w:r>
      <w:rPr>
        <w:lang w:val="ru-RU"/>
      </w:rPr>
      <w:pict>
        <v:line id="_x0000_s5338" style="position:absolute;z-index:1599" from="373.85pt,.45pt" to="373.85pt,25.2pt" o:allowincell="f">
          <w10:anchorlock/>
        </v:line>
      </w:pict>
    </w:r>
    <w:r>
      <w:rPr>
        <w:lang w:val="ru-RU"/>
      </w:rPr>
      <w:pict>
        <v:line id="_x0000_s5333" style="position:absolute;z-index:1594" from="347.6pt,.45pt" to="347.6pt,25.2pt" o:allowincell="f">
          <w10:anchorlock/>
        </v:line>
      </w:pict>
    </w:r>
    <w:r>
      <w:rPr>
        <w:lang w:val="ru-RU"/>
      </w:rPr>
      <w:pict>
        <v:line id="_x0000_s5335" style="position:absolute;z-index:1596" from="347.6pt,12.5pt" to="783.35pt,12.5pt" o:allowincell="f">
          <w10:anchorlock/>
        </v:line>
      </w:pict>
    </w:r>
    <w:r w:rsidRPr="00E72F3E">
      <w:rPr>
        <w:lang w:val="ru-RU"/>
      </w:rPr>
      <w:t xml:space="preserve"> Взам.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5349" style="position:absolute;flip:x;z-index:1610" from="3.35pt,.05pt" to="195.35pt,.05pt" o:allowincell="f">
          <w10:anchorlock/>
        </v:line>
      </w:pict>
    </w:r>
    <w:r>
      <w:rPr>
        <w:lang w:val="ru-RU"/>
      </w:rPr>
      <w:pict>
        <v:line id="_x0000_s5334" style="position:absolute;z-index:1595" from="347.6pt,-12pt" to="783.35pt,-12pt" o:allowincell="f">
          <w10:anchorlock/>
        </v:line>
      </w:pict>
    </w:r>
    <w:r w:rsidRPr="00E72F3E">
      <w:rPr>
        <w:lang w:val="ru-RU"/>
      </w:rPr>
      <w:t xml:space="preserve"> Подл.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5350" style="position:absolute;z-index:1611" from="3.35pt,.35pt" to="783.35pt,.35pt" o:allowincell="f">
          <w10:anchorlock/>
        </v:line>
      </w:pict>
    </w:r>
    <w:r>
      <w:rPr>
        <w:lang w:val="ru-RU"/>
      </w:rPr>
      <w:pict>
        <v:line id="_x0000_s5366" style="position:absolute;flip:y;z-index:1627" from="537.85pt,12.85pt" to="537.85pt,74.3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 xml:space="preserve">ТехноПро                                     [25:Изделие] |                               </w:t>
    </w:r>
    <w:r w:rsidRPr="00E72F3E">
      <w:rPr>
        <w:lang w:val="ru-RU"/>
      </w:rPr>
      <w:fldChar w:fldCharType="begin"/>
    </w:r>
    <w:r w:rsidRPr="00E72F3E">
      <w:rPr>
        <w:lang w:val="ru-RU"/>
      </w:rPr>
      <w:instrText xml:space="preserve"> SECTIONPAGES  \* MERGEFORMAT </w:instrText>
    </w:r>
    <w:r w:rsidRPr="00E72F3E">
      <w:rPr>
        <w:lang w:val="ru-RU"/>
      </w:rPr>
      <w:fldChar w:fldCharType="separate"/>
    </w:r>
    <w:r>
      <w:rPr>
        <w:lang w:val="ru-RU"/>
      </w:rPr>
      <w:t>1</w:t>
    </w:r>
    <w:r w:rsidRPr="00E72F3E">
      <w:rPr>
        <w:lang w:val="ru-RU"/>
      </w:rPr>
      <w:fldChar w:fldCharType="end"/>
    </w:r>
    <w:r w:rsidRPr="00E72F3E">
      <w:rPr>
        <w:lang w:val="ru-RU"/>
      </w:rPr>
      <w:t xml:space="preserve">        </w:t>
    </w:r>
    <w:r w:rsidRPr="00E72F3E">
      <w:rPr>
        <w:lang w:val="ru-RU"/>
      </w:rPr>
      <w:fldChar w:fldCharType="begin"/>
    </w:r>
    <w:r w:rsidRPr="00E72F3E">
      <w:rPr>
        <w:lang w:val="ru-RU"/>
      </w:rPr>
      <w:instrText xml:space="preserve"> PAGE </w:instrText>
    </w:r>
    <w:r w:rsidRPr="00E72F3E">
      <w:rPr>
        <w:lang w:val="ru-RU"/>
      </w:rPr>
      <w:fldChar w:fldCharType="separate"/>
    </w:r>
    <w:r w:rsidRPr="00E72F3E">
      <w:rPr>
        <w:lang w:val="ru-RU"/>
      </w:rPr>
      <w:t>2</w:t>
    </w:r>
    <w:r w:rsidRPr="00E72F3E">
      <w:rPr>
        <w:lang w:val="ru-RU"/>
      </w:rPr>
      <w:fldChar w:fldCharType="end"/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5370" style="position:absolute;flip:y;z-index:1631" from="755.35pt,.4pt" to="755.35pt,37.9pt" o:allowincell="f">
          <w10:anchorlock/>
        </v:line>
      </w:pict>
    </w:r>
    <w:r>
      <w:rPr>
        <w:lang w:val="ru-RU"/>
      </w:rPr>
      <w:pict>
        <v:line id="_x0000_s5356" style="position:absolute;z-index:1617" from="293.35pt,-12.1pt" to="293.35pt,62.4pt" o:allowincell="f">
          <w10:anchorlock/>
        </v:line>
      </w:pict>
    </w:r>
    <w:r>
      <w:rPr>
        <w:lang w:val="ru-RU"/>
      </w:rPr>
      <w:pict>
        <v:line id="_x0000_s5365" style="position:absolute;z-index:1626" from="372.85pt,.4pt" to="372.85pt,48.4pt" o:allowincell="f">
          <w10:anchorlock/>
        </v:line>
      </w:pict>
    </w:r>
    <w:r>
      <w:rPr>
        <w:lang w:val="ru-RU"/>
      </w:rPr>
      <w:pict>
        <v:line id="_x0000_s5358" style="position:absolute;z-index:1619" from="167.85pt,.4pt" to="167.85pt,62.4pt" o:allowincell="f">
          <w10:anchorlock/>
        </v:line>
      </w:pict>
    </w:r>
    <w:r>
      <w:rPr>
        <w:lang w:val="ru-RU"/>
      </w:rPr>
      <w:pict>
        <v:line id="_x0000_s5357" style="position:absolute;z-index:1618" from="227.35pt,.4pt" to="227.35pt,62.4pt" o:allowincell="f">
          <w10:anchorlock/>
        </v:line>
      </w:pict>
    </w:r>
    <w:r>
      <w:rPr>
        <w:lang w:val="ru-RU"/>
      </w:rPr>
      <w:pict>
        <v:line id="_x0000_s5355" style="position:absolute;z-index:1616" from="3.35pt,.4pt" to="783.35pt,.4pt" o:allowincell="f">
          <w10:anchorlock/>
        </v:line>
      </w:pict>
    </w:r>
    <w:r w:rsidRPr="00E72F3E">
      <w:rPr>
        <w:lang w:val="ru-RU"/>
      </w:rPr>
      <w:t xml:space="preserve"> Разраб.   </w:t>
    </w:r>
    <w:proofErr w:type="gramStart"/>
    <w:r w:rsidRPr="00E72F3E">
      <w:rPr>
        <w:lang w:val="ru-RU"/>
      </w:rPr>
      <w:t>Копцов Д.С.                        BEKTOP     [25:НомСборки]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5360" style="position:absolute;flip:x;z-index:1621" from="3.35pt,-.15pt" to="293.35pt,-.1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 xml:space="preserve">Проверил  Фурсов А.А                         [9:Заказ]  2345-4789                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5361" style="position:absolute;flip:x;z-index:1622" from="3.35pt,-.05pt" to="293.35pt,-.0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>Нормир.   [14:Нормировал]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5362" style="position:absolute;flip:x;z-index:1623" from="3.35pt,.35pt" to="783.35pt,.5pt" o:allowincell="f">
          <w10:anchorlock/>
        </v:line>
      </w:pict>
    </w:r>
    <w:r>
      <w:rPr>
        <w:lang w:val="ru-RU"/>
      </w:rPr>
      <w:pict>
        <v:line id="_x0000_s5372" style="position:absolute;z-index:1633" from="623pt,11.85pt" to="783.5pt,11.85pt" o:allowincell="f">
          <w10:anchorlock/>
        </v:line>
      </w:pict>
    </w:r>
    <w:r>
      <w:rPr>
        <w:lang w:val="ru-RU"/>
      </w:rPr>
      <w:pict>
        <v:line id="_x0000_s5371" style="position:absolute;z-index:1632" from="623pt,.35pt" to="623pt,24.85pt" o:allowincell="f">
          <w10:anchorlock/>
        </v:line>
      </w:pict>
    </w:r>
    <w:r>
      <w:rPr>
        <w:lang w:val="ru-RU"/>
      </w:rPr>
      <w:pict>
        <v:line id="_x0000_s5369" style="position:absolute;z-index:1630" from="741.85pt,.5pt" to="741.85pt,25pt" o:allowincell="f">
          <w10:anchorlock/>
        </v:line>
      </w:pict>
    </w:r>
    <w:r>
      <w:rPr>
        <w:lang w:val="ru-RU"/>
      </w:rPr>
      <w:pict>
        <v:line id="_x0000_s5368" style="position:absolute;z-index:1629" from="702.35pt,.5pt" to="702.35pt,25pt" o:allowincell="f">
          <w10:anchorlock/>
        </v:line>
      </w:pict>
    </w:r>
    <w:r>
      <w:rPr>
        <w:lang w:val="ru-RU"/>
      </w:rPr>
      <w:pict>
        <v:line id="_x0000_s5367" style="position:absolute;z-index:1628" from="662.35pt,.5pt" to="662.35pt,25pt" o:allowincell="f">
          <w10:anchorlock/>
        </v:line>
      </w:pict>
    </w:r>
    <w:r>
      <w:rPr>
        <w:lang w:val="ru-RU"/>
      </w:rPr>
      <w:pict>
        <v:line id="_x0000_s5359" style="position:absolute;z-index:1620" from="62.35pt,-37pt" to="62.35pt,25pt" o:allowincell="f">
          <w10:anchorlock/>
        </v:line>
      </w:pict>
    </w:r>
    <w:r>
      <w:rPr>
        <w:lang w:val="ru-RU"/>
      </w:rPr>
      <w:pict>
        <v:line id="_x0000_s5363" style="position:absolute;flip:x;z-index:1624" from="3.35pt,13pt" to="293.35pt,13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>Утвердил  [14:Утвердил]                                                                      Цех   УЧ    РМ    Опер.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5364" style="position:absolute;z-index:1625" from="3.35pt,12.55pt" to="783.35pt,12.5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 xml:space="preserve">Н.контр.  [14:НКонтроль]                                Шестерня                               </w:t>
    </w:r>
    <w:r>
      <w:rPr>
        <w:lang w:val="ru-RU"/>
      </w:rPr>
      <w:t xml:space="preserve">   </w:t>
    </w:r>
    <w:r w:rsidRPr="00E72F3E">
      <w:rPr>
        <w:lang w:val="ru-RU"/>
      </w:rPr>
      <w:t xml:space="preserve">   </w:t>
    </w:r>
    <w:r>
      <w:rPr>
        <w:lang w:val="ru-RU"/>
      </w:rPr>
      <w:t xml:space="preserve">   </w:t>
    </w:r>
    <w:r w:rsidRPr="00E72F3E">
      <w:rPr>
        <w:lang w:val="ru-RU"/>
      </w:rPr>
      <w:t xml:space="preserve">   </w:t>
    </w:r>
    <w:r>
      <w:rPr>
        <w:lang w:val="ru-RU"/>
      </w:rPr>
      <w:t xml:space="preserve">   </w:t>
    </w:r>
    <w:r w:rsidRPr="00E72F3E">
      <w:rPr>
        <w:lang w:val="ru-RU"/>
      </w:rPr>
      <w:t xml:space="preserve">  </w:t>
    </w:r>
    <w:r>
      <w:rPr>
        <w:lang w:val="ru-RU"/>
      </w:rPr>
      <w:t>090</w:t>
    </w:r>
    <w:proofErr w:type="gramEnd"/>
  </w:p>
</w:hdr>
</file>

<file path=word/header3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rect id="_x0000_s5331" style="position:absolute;margin-left:38.85pt;margin-top:180.9pt;width:759.6pt;height:365.4pt;z-index:40;mso-position-horizontal-relative:page;mso-position-vertical-relative:page" o:allowincell="f" filled="f" stroked="f" strokecolor="#930">
          <w10:wrap anchorx="page" anchory="page"/>
          <w10:anchorlock/>
        </v:rect>
      </w:pict>
    </w:r>
    <w:r>
      <w:rPr>
        <w:lang w:val="ru-RU"/>
      </w:rPr>
      <w:pict>
        <v:rect id="_x0000_s5289" style="position:absolute;margin-left:3.35pt;margin-top:.75pt;width:780pt;height:544.15pt;z-index:-42" o:allowincell="f">
          <w10:anchorlock/>
        </v:rect>
      </w:pict>
    </w:r>
    <w:r>
      <w:rPr>
        <w:lang w:val="ru-RU"/>
      </w:rPr>
      <w:pict>
        <v:line id="_x0000_s5330" style="position:absolute;z-index:1593" from="3.5pt,531pt" to="783.5pt,531pt" o:allowincell="f">
          <w10:anchorlock/>
        </v:line>
      </w:pict>
    </w:r>
    <w:r w:rsidRPr="00E72F3E">
      <w:rPr>
        <w:lang w:val="ru-RU"/>
      </w:rPr>
      <w:t xml:space="preserve">                                                                                    ГОСТ 3.1105-84    Форма 7   САПР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5302" style="position:absolute;z-index:1565" from="677.6pt,.7pt" to="677.6pt,62.7pt" o:allowincell="f">
          <w10:anchorlock/>
        </v:line>
      </w:pict>
    </w:r>
    <w:r>
      <w:rPr>
        <w:lang w:val="ru-RU"/>
      </w:rPr>
      <w:pict>
        <v:line id="_x0000_s5301" style="position:absolute;z-index:1564" from="604.85pt,.7pt" to="604.85pt,50.2pt" o:allowincell="f">
          <w10:anchorlock/>
        </v:line>
      </w:pict>
    </w:r>
    <w:r>
      <w:rPr>
        <w:lang w:val="ru-RU"/>
      </w:rPr>
      <w:pict>
        <v:line id="_x0000_s5300" style="position:absolute;z-index:1563" from="578.6pt,.7pt" to="578.6pt,50.2pt" o:allowincell="f">
          <w10:anchorlock/>
        </v:line>
      </w:pict>
    </w:r>
    <w:r>
      <w:rPr>
        <w:lang w:val="ru-RU"/>
      </w:rPr>
      <w:pict>
        <v:line id="_x0000_s5299" style="position:absolute;z-index:1562" from="552.35pt,.7pt" to="552.35pt,50.2pt" o:allowincell="f">
          <w10:anchorlock/>
        </v:line>
      </w:pict>
    </w:r>
    <w:r>
      <w:rPr>
        <w:lang w:val="ru-RU"/>
      </w:rPr>
      <w:pict>
        <v:line id="_x0000_s5294" style="position:absolute;z-index:1557" from="552.35pt,.7pt" to="783.35pt,.7pt" o:allowincell="f">
          <w10:anchorlock/>
        </v:line>
      </w:pict>
    </w:r>
    <w:r>
      <w:rPr>
        <w:lang w:val="ru-RU"/>
      </w:rPr>
      <w:pict>
        <v:line id="_x0000_s5310" style="position:absolute;z-index:1573" from="103.1pt,12.7pt" to="103.1pt,50.2pt" o:allowincell="f">
          <w10:anchorlock/>
        </v:line>
      </w:pic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5311" style="position:absolute;z-index:1574" from="49.85pt,.25pt" to="49.85pt,37.75pt" o:allowincell="f">
          <w10:anchorlock/>
        </v:line>
      </w:pict>
    </w:r>
    <w:r>
      <w:rPr>
        <w:lang w:val="ru-RU"/>
      </w:rPr>
      <w:pict>
        <v:line id="_x0000_s5303" style="position:absolute;z-index:1566" from="736.85pt,-11.75pt" to="736.85pt,50.25pt" o:allowincell="f">
          <w10:anchorlock/>
        </v:line>
      </w:pict>
    </w:r>
    <w:r>
      <w:rPr>
        <w:lang w:val="ru-RU"/>
      </w:rPr>
      <w:pict>
        <v:line id="_x0000_s5309" style="position:absolute;z-index:1572" from="155.6pt,.25pt" to="155.6pt,37.75pt" o:allowincell="f">
          <w10:anchorlock/>
        </v:line>
      </w:pict>
    </w:r>
    <w:r>
      <w:rPr>
        <w:lang w:val="ru-RU"/>
      </w:rPr>
      <w:pict>
        <v:line id="_x0000_s5308" style="position:absolute;z-index:1571" from="195.35pt,.25pt" to="195.35pt,37.75pt" o:allowincell="f">
          <w10:anchorlock/>
        </v:line>
      </w:pict>
    </w:r>
    <w:r>
      <w:rPr>
        <w:lang w:val="ru-RU"/>
      </w:rPr>
      <w:pict>
        <v:line id="_x0000_s5304" style="position:absolute;flip:x;z-index:1567" from="3.35pt,.25pt" to="195.35pt,.25pt" o:allowincell="f">
          <w10:anchorlock/>
        </v:line>
      </w:pict>
    </w:r>
    <w:r>
      <w:rPr>
        <w:lang w:val="ru-RU"/>
      </w:rPr>
      <w:pict>
        <v:line id="_x0000_s5298" style="position:absolute;z-index:1561" from="512.6pt,12.95pt" to="512.6pt,37.7pt" o:allowincell="f">
          <w10:anchorlock/>
        </v:line>
      </w:pict>
    </w:r>
    <w:r w:rsidRPr="00E72F3E">
      <w:rPr>
        <w:lang w:val="ru-RU"/>
      </w:rPr>
      <w:t xml:space="preserve"> Дубл.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5305" style="position:absolute;flip:x;z-index:1568" from="3.35pt,.45pt" to="195.35pt,.45pt" o:allowincell="f">
          <w10:anchorlock/>
        </v:line>
      </w:pict>
    </w:r>
    <w:r>
      <w:rPr>
        <w:lang w:val="ru-RU"/>
      </w:rPr>
      <w:pict>
        <v:line id="_x0000_s5293" style="position:absolute;z-index:1556" from="552.35pt,-12.25pt" to="783.35pt,-12.25pt" o:allowincell="f">
          <w10:anchorlock/>
        </v:line>
      </w:pict>
    </w:r>
    <w:r>
      <w:rPr>
        <w:lang w:val="ru-RU"/>
      </w:rPr>
      <w:pict>
        <v:line id="_x0000_s5297" style="position:absolute;z-index:1560" from="459.35pt,.45pt" to="459.35pt,25.2pt" o:allowincell="f">
          <w10:anchorlock/>
        </v:line>
      </w:pict>
    </w:r>
    <w:r>
      <w:rPr>
        <w:lang w:val="ru-RU"/>
      </w:rPr>
      <w:pict>
        <v:line id="_x0000_s5296" style="position:absolute;z-index:1559" from="400.1pt,.45pt" to="400.1pt,25.2pt" o:allowincell="f">
          <w10:anchorlock/>
        </v:line>
      </w:pict>
    </w:r>
    <w:r>
      <w:rPr>
        <w:lang w:val="ru-RU"/>
      </w:rPr>
      <w:pict>
        <v:line id="_x0000_s5295" style="position:absolute;z-index:1558" from="373.85pt,.45pt" to="373.85pt,25.2pt" o:allowincell="f">
          <w10:anchorlock/>
        </v:line>
      </w:pict>
    </w:r>
    <w:r>
      <w:rPr>
        <w:lang w:val="ru-RU"/>
      </w:rPr>
      <w:pict>
        <v:line id="_x0000_s5290" style="position:absolute;z-index:1553" from="347.6pt,.45pt" to="347.6pt,25.2pt" o:allowincell="f">
          <w10:anchorlock/>
        </v:line>
      </w:pict>
    </w:r>
    <w:r>
      <w:rPr>
        <w:lang w:val="ru-RU"/>
      </w:rPr>
      <w:pict>
        <v:line id="_x0000_s5292" style="position:absolute;z-index:1555" from="347.6pt,12.5pt" to="783.35pt,12.5pt" o:allowincell="f">
          <w10:anchorlock/>
        </v:line>
      </w:pict>
    </w:r>
    <w:r w:rsidRPr="00E72F3E">
      <w:rPr>
        <w:lang w:val="ru-RU"/>
      </w:rPr>
      <w:t xml:space="preserve"> Взам.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5306" style="position:absolute;flip:x;z-index:1569" from="3.35pt,.05pt" to="195.35pt,.05pt" o:allowincell="f">
          <w10:anchorlock/>
        </v:line>
      </w:pict>
    </w:r>
    <w:r>
      <w:rPr>
        <w:lang w:val="ru-RU"/>
      </w:rPr>
      <w:pict>
        <v:line id="_x0000_s5291" style="position:absolute;z-index:1554" from="347.6pt,-12pt" to="783.35pt,-12pt" o:allowincell="f">
          <w10:anchorlock/>
        </v:line>
      </w:pict>
    </w:r>
    <w:r w:rsidRPr="00E72F3E">
      <w:rPr>
        <w:lang w:val="ru-RU"/>
      </w:rPr>
      <w:t xml:space="preserve"> Подл.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5307" style="position:absolute;z-index:1570" from="3.35pt,.35pt" to="783.35pt,.35pt" o:allowincell="f">
          <w10:anchorlock/>
        </v:line>
      </w:pict>
    </w:r>
    <w:r>
      <w:rPr>
        <w:lang w:val="ru-RU"/>
      </w:rPr>
      <w:pict>
        <v:line id="_x0000_s5323" style="position:absolute;flip:y;z-index:1586" from="537.85pt,12.85pt" to="537.85pt,74.3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 xml:space="preserve">ТехноПро                                     [25:Изделие] |                               </w:t>
    </w:r>
    <w:r w:rsidRPr="00E72F3E">
      <w:rPr>
        <w:lang w:val="ru-RU"/>
      </w:rPr>
      <w:fldChar w:fldCharType="begin"/>
    </w:r>
    <w:r w:rsidRPr="00E72F3E">
      <w:rPr>
        <w:lang w:val="ru-RU"/>
      </w:rPr>
      <w:instrText xml:space="preserve"> SECTIONPAGES  \* MERGEFORMAT </w:instrText>
    </w:r>
    <w:r w:rsidRPr="00E72F3E">
      <w:rPr>
        <w:lang w:val="ru-RU"/>
      </w:rPr>
      <w:fldChar w:fldCharType="separate"/>
    </w:r>
    <w:r>
      <w:rPr>
        <w:lang w:val="ru-RU"/>
      </w:rPr>
      <w:t>1</w:t>
    </w:r>
    <w:r w:rsidRPr="00E72F3E">
      <w:rPr>
        <w:lang w:val="ru-RU"/>
      </w:rPr>
      <w:fldChar w:fldCharType="end"/>
    </w:r>
    <w:r w:rsidRPr="00E72F3E">
      <w:rPr>
        <w:lang w:val="ru-RU"/>
      </w:rPr>
      <w:t xml:space="preserve">        </w:t>
    </w:r>
    <w:r w:rsidRPr="00E72F3E">
      <w:rPr>
        <w:lang w:val="ru-RU"/>
      </w:rPr>
      <w:fldChar w:fldCharType="begin"/>
    </w:r>
    <w:r w:rsidRPr="00E72F3E">
      <w:rPr>
        <w:lang w:val="ru-RU"/>
      </w:rPr>
      <w:instrText xml:space="preserve"> PAGE </w:instrText>
    </w:r>
    <w:r w:rsidRPr="00E72F3E">
      <w:rPr>
        <w:lang w:val="ru-RU"/>
      </w:rPr>
      <w:fldChar w:fldCharType="separate"/>
    </w:r>
    <w:r>
      <w:rPr>
        <w:lang w:val="ru-RU"/>
      </w:rPr>
      <w:t>1</w:t>
    </w:r>
    <w:r w:rsidRPr="00E72F3E">
      <w:rPr>
        <w:lang w:val="ru-RU"/>
      </w:rPr>
      <w:fldChar w:fldCharType="end"/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5327" style="position:absolute;flip:y;z-index:1590" from="755.35pt,.4pt" to="755.35pt,37.9pt" o:allowincell="f">
          <w10:anchorlock/>
        </v:line>
      </w:pict>
    </w:r>
    <w:r>
      <w:rPr>
        <w:lang w:val="ru-RU"/>
      </w:rPr>
      <w:pict>
        <v:line id="_x0000_s5313" style="position:absolute;z-index:1576" from="293.35pt,-12.1pt" to="293.35pt,62.4pt" o:allowincell="f">
          <w10:anchorlock/>
        </v:line>
      </w:pict>
    </w:r>
    <w:r>
      <w:rPr>
        <w:lang w:val="ru-RU"/>
      </w:rPr>
      <w:pict>
        <v:line id="_x0000_s5322" style="position:absolute;z-index:1585" from="372.85pt,.4pt" to="372.85pt,48.4pt" o:allowincell="f">
          <w10:anchorlock/>
        </v:line>
      </w:pict>
    </w:r>
    <w:r>
      <w:rPr>
        <w:lang w:val="ru-RU"/>
      </w:rPr>
      <w:pict>
        <v:line id="_x0000_s5315" style="position:absolute;z-index:1578" from="167.85pt,.4pt" to="167.85pt,62.4pt" o:allowincell="f">
          <w10:anchorlock/>
        </v:line>
      </w:pict>
    </w:r>
    <w:r>
      <w:rPr>
        <w:lang w:val="ru-RU"/>
      </w:rPr>
      <w:pict>
        <v:line id="_x0000_s5314" style="position:absolute;z-index:1577" from="227.35pt,.4pt" to="227.35pt,62.4pt" o:allowincell="f">
          <w10:anchorlock/>
        </v:line>
      </w:pict>
    </w:r>
    <w:r>
      <w:rPr>
        <w:lang w:val="ru-RU"/>
      </w:rPr>
      <w:pict>
        <v:line id="_x0000_s5312" style="position:absolute;z-index:1575" from="3.35pt,.4pt" to="783.35pt,.4pt" o:allowincell="f">
          <w10:anchorlock/>
        </v:line>
      </w:pict>
    </w:r>
    <w:r w:rsidRPr="00E72F3E">
      <w:rPr>
        <w:lang w:val="ru-RU"/>
      </w:rPr>
      <w:t xml:space="preserve"> Разраб.   </w:t>
    </w:r>
    <w:proofErr w:type="gramStart"/>
    <w:r w:rsidRPr="00E72F3E">
      <w:rPr>
        <w:lang w:val="ru-RU"/>
      </w:rPr>
      <w:t xml:space="preserve">Копцов Д.С.                        </w:t>
    </w:r>
    <w:r w:rsidRPr="00E15AE2">
      <w:rPr>
        <w:rFonts w:cs="Courier New"/>
        <w:color w:val="000000"/>
        <w:sz w:val="20"/>
        <w:shd w:val="clear" w:color="auto" w:fill="FFFFFF"/>
        <w:lang w:val="ru-RU"/>
      </w:rPr>
      <w:t>СФ МАИ</w:t>
    </w:r>
    <w:r w:rsidRPr="00E72F3E">
      <w:rPr>
        <w:lang w:val="ru-RU"/>
      </w:rPr>
      <w:t xml:space="preserve"> </w:t>
    </w:r>
    <w:r>
      <w:rPr>
        <w:lang w:val="ru-RU"/>
      </w:rPr>
      <w:t xml:space="preserve">     </w:t>
    </w:r>
    <w:r w:rsidRPr="00E72F3E">
      <w:rPr>
        <w:lang w:val="ru-RU"/>
      </w:rPr>
      <w:t xml:space="preserve">    [25:НомСборки]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5317" style="position:absolute;flip:x;z-index:1580" from="3.35pt,-.15pt" to="293.35pt,-.1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 xml:space="preserve">Проверил  Фурсов А.А                         [9:Заказ]  2345-4789                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5318" style="position:absolute;flip:x;z-index:1581" from="3.35pt,-.05pt" to="293.35pt,-.0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>Нормир.   [14:Нормировал]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5319" style="position:absolute;flip:x;z-index:1582" from="3.35pt,.35pt" to="783.35pt,.5pt" o:allowincell="f">
          <w10:anchorlock/>
        </v:line>
      </w:pict>
    </w:r>
    <w:r>
      <w:rPr>
        <w:lang w:val="ru-RU"/>
      </w:rPr>
      <w:pict>
        <v:line id="_x0000_s5329" style="position:absolute;z-index:1592" from="623pt,11.85pt" to="783.5pt,11.85pt" o:allowincell="f">
          <w10:anchorlock/>
        </v:line>
      </w:pict>
    </w:r>
    <w:r>
      <w:rPr>
        <w:lang w:val="ru-RU"/>
      </w:rPr>
      <w:pict>
        <v:line id="_x0000_s5328" style="position:absolute;z-index:1591" from="623pt,.35pt" to="623pt,24.85pt" o:allowincell="f">
          <w10:anchorlock/>
        </v:line>
      </w:pict>
    </w:r>
    <w:r>
      <w:rPr>
        <w:lang w:val="ru-RU"/>
      </w:rPr>
      <w:pict>
        <v:line id="_x0000_s5326" style="position:absolute;z-index:1589" from="741.85pt,.5pt" to="741.85pt,25pt" o:allowincell="f">
          <w10:anchorlock/>
        </v:line>
      </w:pict>
    </w:r>
    <w:r>
      <w:rPr>
        <w:lang w:val="ru-RU"/>
      </w:rPr>
      <w:pict>
        <v:line id="_x0000_s5325" style="position:absolute;z-index:1588" from="702.35pt,.5pt" to="702.35pt,25pt" o:allowincell="f">
          <w10:anchorlock/>
        </v:line>
      </w:pict>
    </w:r>
    <w:r>
      <w:rPr>
        <w:lang w:val="ru-RU"/>
      </w:rPr>
      <w:pict>
        <v:line id="_x0000_s5324" style="position:absolute;z-index:1587" from="662.35pt,.5pt" to="662.35pt,25pt" o:allowincell="f">
          <w10:anchorlock/>
        </v:line>
      </w:pict>
    </w:r>
    <w:r>
      <w:rPr>
        <w:lang w:val="ru-RU"/>
      </w:rPr>
      <w:pict>
        <v:line id="_x0000_s5316" style="position:absolute;z-index:1579" from="62.35pt,-37pt" to="62.35pt,25pt" o:allowincell="f">
          <w10:anchorlock/>
        </v:line>
      </w:pict>
    </w:r>
    <w:r>
      <w:rPr>
        <w:lang w:val="ru-RU"/>
      </w:rPr>
      <w:pict>
        <v:line id="_x0000_s5320" style="position:absolute;flip:x;z-index:1583" from="3.35pt,13pt" to="293.35pt,13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 xml:space="preserve">Утвердил  [14:Утвердил]                                                                      </w:t>
    </w:r>
    <w:r>
      <w:rPr>
        <w:lang w:val="ru-RU"/>
      </w:rPr>
      <w:t xml:space="preserve"> </w:t>
    </w:r>
    <w:r w:rsidRPr="00E72F3E">
      <w:rPr>
        <w:lang w:val="ru-RU"/>
      </w:rPr>
      <w:t>Цех   УЧ    РМ    Опер.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5321" style="position:absolute;z-index:1584" from="3.35pt,12.55pt" to="783.35pt,12.5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 xml:space="preserve">Н.контр.  [14:НКонтроль]                                Шестерня                               </w:t>
    </w:r>
    <w:r>
      <w:rPr>
        <w:lang w:val="ru-RU"/>
      </w:rPr>
      <w:t xml:space="preserve">   </w:t>
    </w:r>
    <w:r w:rsidRPr="00E72F3E">
      <w:rPr>
        <w:lang w:val="ru-RU"/>
      </w:rPr>
      <w:t xml:space="preserve">   </w:t>
    </w:r>
    <w:r>
      <w:rPr>
        <w:lang w:val="ru-RU"/>
      </w:rPr>
      <w:t xml:space="preserve">   </w:t>
    </w:r>
    <w:r w:rsidRPr="00E72F3E">
      <w:rPr>
        <w:lang w:val="ru-RU"/>
      </w:rPr>
      <w:t xml:space="preserve">   </w:t>
    </w:r>
    <w:r>
      <w:rPr>
        <w:lang w:val="ru-RU"/>
      </w:rPr>
      <w:t xml:space="preserve">   </w:t>
    </w:r>
    <w:r w:rsidRPr="00E72F3E">
      <w:rPr>
        <w:lang w:val="ru-RU"/>
      </w:rPr>
      <w:t xml:space="preserve">  </w:t>
    </w:r>
    <w:r>
      <w:rPr>
        <w:lang w:val="ru-RU"/>
      </w:rPr>
      <w:t>090</w:t>
    </w:r>
    <w:proofErr w:type="gramEnd"/>
  </w:p>
</w:hdr>
</file>

<file path=word/header4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rect id="_x0000_s5546" style="position:absolute;margin-left:38.85pt;margin-top:182.55pt;width:760.5pt;height:362.7pt;z-index:37;mso-position-horizontal-relative:page;mso-position-vertical-relative:page" stroked="f">
          <w10:wrap anchorx="page" anchory="page"/>
          <w10:anchorlock/>
        </v:rect>
      </w:pict>
    </w:r>
    <w:r>
      <w:rPr>
        <w:lang w:val="ru-RU"/>
      </w:rPr>
      <w:pict>
        <v:rect id="_x0000_s5504" style="position:absolute;margin-left:3.35pt;margin-top:.75pt;width:780pt;height:544.15pt;z-index:-39" o:allowincell="f">
          <w10:anchorlock/>
        </v:rect>
      </w:pict>
    </w:r>
    <w:r>
      <w:rPr>
        <w:lang w:val="ru-RU"/>
      </w:rPr>
      <w:pict>
        <v:line id="_x0000_s5545" style="position:absolute;z-index:1716" from="3.5pt,531pt" to="783.5pt,531pt" o:allowincell="f">
          <w10:anchorlock/>
        </v:line>
      </w:pict>
    </w:r>
    <w:r w:rsidRPr="00E72F3E">
      <w:rPr>
        <w:lang w:val="ru-RU"/>
      </w:rPr>
      <w:t xml:space="preserve">                                                                                    ГОСТ 3.1105-84    Форма 7   САПР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5517" style="position:absolute;z-index:1688" from="677.6pt,.7pt" to="677.6pt,62.7pt" o:allowincell="f">
          <w10:anchorlock/>
        </v:line>
      </w:pict>
    </w:r>
    <w:r>
      <w:rPr>
        <w:lang w:val="ru-RU"/>
      </w:rPr>
      <w:pict>
        <v:line id="_x0000_s5516" style="position:absolute;z-index:1687" from="604.85pt,.7pt" to="604.85pt,50.2pt" o:allowincell="f">
          <w10:anchorlock/>
        </v:line>
      </w:pict>
    </w:r>
    <w:r>
      <w:rPr>
        <w:lang w:val="ru-RU"/>
      </w:rPr>
      <w:pict>
        <v:line id="_x0000_s5515" style="position:absolute;z-index:1686" from="578.6pt,.7pt" to="578.6pt,50.2pt" o:allowincell="f">
          <w10:anchorlock/>
        </v:line>
      </w:pict>
    </w:r>
    <w:r>
      <w:rPr>
        <w:lang w:val="ru-RU"/>
      </w:rPr>
      <w:pict>
        <v:line id="_x0000_s5514" style="position:absolute;z-index:1685" from="552.35pt,.7pt" to="552.35pt,50.2pt" o:allowincell="f">
          <w10:anchorlock/>
        </v:line>
      </w:pict>
    </w:r>
    <w:r>
      <w:rPr>
        <w:lang w:val="ru-RU"/>
      </w:rPr>
      <w:pict>
        <v:line id="_x0000_s5509" style="position:absolute;z-index:1680" from="552.35pt,.7pt" to="783.35pt,.7pt" o:allowincell="f">
          <w10:anchorlock/>
        </v:line>
      </w:pict>
    </w:r>
    <w:r>
      <w:rPr>
        <w:lang w:val="ru-RU"/>
      </w:rPr>
      <w:pict>
        <v:line id="_x0000_s5525" style="position:absolute;z-index:1696" from="103.1pt,12.7pt" to="103.1pt,50.2pt" o:allowincell="f">
          <w10:anchorlock/>
        </v:line>
      </w:pic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5526" style="position:absolute;z-index:1697" from="49.85pt,.25pt" to="49.85pt,37.75pt" o:allowincell="f">
          <w10:anchorlock/>
        </v:line>
      </w:pict>
    </w:r>
    <w:r>
      <w:rPr>
        <w:lang w:val="ru-RU"/>
      </w:rPr>
      <w:pict>
        <v:line id="_x0000_s5518" style="position:absolute;z-index:1689" from="736.85pt,-11.75pt" to="736.85pt,50.25pt" o:allowincell="f">
          <w10:anchorlock/>
        </v:line>
      </w:pict>
    </w:r>
    <w:r>
      <w:rPr>
        <w:lang w:val="ru-RU"/>
      </w:rPr>
      <w:pict>
        <v:line id="_x0000_s5524" style="position:absolute;z-index:1695" from="155.6pt,.25pt" to="155.6pt,37.75pt" o:allowincell="f">
          <w10:anchorlock/>
        </v:line>
      </w:pict>
    </w:r>
    <w:r>
      <w:rPr>
        <w:lang w:val="ru-RU"/>
      </w:rPr>
      <w:pict>
        <v:line id="_x0000_s5523" style="position:absolute;z-index:1694" from="195.35pt,.25pt" to="195.35pt,37.75pt" o:allowincell="f">
          <w10:anchorlock/>
        </v:line>
      </w:pict>
    </w:r>
    <w:r>
      <w:rPr>
        <w:lang w:val="ru-RU"/>
      </w:rPr>
      <w:pict>
        <v:line id="_x0000_s5519" style="position:absolute;flip:x;z-index:1690" from="3.35pt,.25pt" to="195.35pt,.25pt" o:allowincell="f">
          <w10:anchorlock/>
        </v:line>
      </w:pict>
    </w:r>
    <w:r>
      <w:rPr>
        <w:lang w:val="ru-RU"/>
      </w:rPr>
      <w:pict>
        <v:line id="_x0000_s5513" style="position:absolute;z-index:1684" from="512.6pt,12.95pt" to="512.6pt,37.7pt" o:allowincell="f">
          <w10:anchorlock/>
        </v:line>
      </w:pict>
    </w:r>
    <w:r w:rsidRPr="00E72F3E">
      <w:rPr>
        <w:lang w:val="ru-RU"/>
      </w:rPr>
      <w:t xml:space="preserve"> Дубл.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5520" style="position:absolute;flip:x;z-index:1691" from="3.35pt,.45pt" to="195.35pt,.45pt" o:allowincell="f">
          <w10:anchorlock/>
        </v:line>
      </w:pict>
    </w:r>
    <w:r>
      <w:rPr>
        <w:lang w:val="ru-RU"/>
      </w:rPr>
      <w:pict>
        <v:line id="_x0000_s5508" style="position:absolute;z-index:1679" from="552.35pt,-12.25pt" to="783.35pt,-12.25pt" o:allowincell="f">
          <w10:anchorlock/>
        </v:line>
      </w:pict>
    </w:r>
    <w:r>
      <w:rPr>
        <w:lang w:val="ru-RU"/>
      </w:rPr>
      <w:pict>
        <v:line id="_x0000_s5512" style="position:absolute;z-index:1683" from="459.35pt,.45pt" to="459.35pt,25.2pt" o:allowincell="f">
          <w10:anchorlock/>
        </v:line>
      </w:pict>
    </w:r>
    <w:r>
      <w:rPr>
        <w:lang w:val="ru-RU"/>
      </w:rPr>
      <w:pict>
        <v:line id="_x0000_s5511" style="position:absolute;z-index:1682" from="400.1pt,.45pt" to="400.1pt,25.2pt" o:allowincell="f">
          <w10:anchorlock/>
        </v:line>
      </w:pict>
    </w:r>
    <w:r>
      <w:rPr>
        <w:lang w:val="ru-RU"/>
      </w:rPr>
      <w:pict>
        <v:line id="_x0000_s5510" style="position:absolute;z-index:1681" from="373.85pt,.45pt" to="373.85pt,25.2pt" o:allowincell="f">
          <w10:anchorlock/>
        </v:line>
      </w:pict>
    </w:r>
    <w:r>
      <w:rPr>
        <w:lang w:val="ru-RU"/>
      </w:rPr>
      <w:pict>
        <v:line id="_x0000_s5505" style="position:absolute;z-index:1676" from="347.6pt,.45pt" to="347.6pt,25.2pt" o:allowincell="f">
          <w10:anchorlock/>
        </v:line>
      </w:pict>
    </w:r>
    <w:r>
      <w:rPr>
        <w:lang w:val="ru-RU"/>
      </w:rPr>
      <w:pict>
        <v:line id="_x0000_s5507" style="position:absolute;z-index:1678" from="347.6pt,12.5pt" to="783.35pt,12.5pt" o:allowincell="f">
          <w10:anchorlock/>
        </v:line>
      </w:pict>
    </w:r>
    <w:r w:rsidRPr="00E72F3E">
      <w:rPr>
        <w:lang w:val="ru-RU"/>
      </w:rPr>
      <w:t xml:space="preserve"> Взам.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5521" style="position:absolute;flip:x;z-index:1692" from="3.35pt,.05pt" to="195.35pt,.05pt" o:allowincell="f">
          <w10:anchorlock/>
        </v:line>
      </w:pict>
    </w:r>
    <w:r>
      <w:rPr>
        <w:lang w:val="ru-RU"/>
      </w:rPr>
      <w:pict>
        <v:line id="_x0000_s5506" style="position:absolute;z-index:1677" from="347.6pt,-12pt" to="783.35pt,-12pt" o:allowincell="f">
          <w10:anchorlock/>
        </v:line>
      </w:pict>
    </w:r>
    <w:r w:rsidRPr="00E72F3E">
      <w:rPr>
        <w:lang w:val="ru-RU"/>
      </w:rPr>
      <w:t xml:space="preserve"> Подл.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5522" style="position:absolute;z-index:1693" from="3.35pt,.35pt" to="783.35pt,.35pt" o:allowincell="f">
          <w10:anchorlock/>
        </v:line>
      </w:pict>
    </w:r>
    <w:r>
      <w:rPr>
        <w:lang w:val="ru-RU"/>
      </w:rPr>
      <w:pict>
        <v:line id="_x0000_s5538" style="position:absolute;flip:y;z-index:1709" from="537.85pt,12.85pt" to="537.85pt,74.3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 xml:space="preserve">ТехноПро                                     [25:Изделие] |                               </w:t>
    </w:r>
    <w:r w:rsidRPr="00E72F3E">
      <w:rPr>
        <w:lang w:val="ru-RU"/>
      </w:rPr>
      <w:fldChar w:fldCharType="begin"/>
    </w:r>
    <w:r w:rsidRPr="00E72F3E">
      <w:rPr>
        <w:lang w:val="ru-RU"/>
      </w:rPr>
      <w:instrText xml:space="preserve"> SECTIONPAGES  \* MERGEFORMAT </w:instrText>
    </w:r>
    <w:r w:rsidRPr="00E72F3E">
      <w:rPr>
        <w:lang w:val="ru-RU"/>
      </w:rPr>
      <w:fldChar w:fldCharType="separate"/>
    </w:r>
    <w:r>
      <w:rPr>
        <w:lang w:val="ru-RU"/>
      </w:rPr>
      <w:t>1</w:t>
    </w:r>
    <w:r w:rsidRPr="00E72F3E">
      <w:rPr>
        <w:lang w:val="ru-RU"/>
      </w:rPr>
      <w:fldChar w:fldCharType="end"/>
    </w:r>
    <w:r w:rsidRPr="00E72F3E">
      <w:rPr>
        <w:lang w:val="ru-RU"/>
      </w:rPr>
      <w:t xml:space="preserve">        </w:t>
    </w:r>
    <w:r w:rsidRPr="00E72F3E">
      <w:rPr>
        <w:lang w:val="ru-RU"/>
      </w:rPr>
      <w:fldChar w:fldCharType="begin"/>
    </w:r>
    <w:r w:rsidRPr="00E72F3E">
      <w:rPr>
        <w:lang w:val="ru-RU"/>
      </w:rPr>
      <w:instrText xml:space="preserve"> PAGE </w:instrText>
    </w:r>
    <w:r w:rsidRPr="00E72F3E">
      <w:rPr>
        <w:lang w:val="ru-RU"/>
      </w:rPr>
      <w:fldChar w:fldCharType="separate"/>
    </w:r>
    <w:r w:rsidRPr="00E72F3E">
      <w:rPr>
        <w:lang w:val="ru-RU"/>
      </w:rPr>
      <w:t>2</w:t>
    </w:r>
    <w:r w:rsidRPr="00E72F3E">
      <w:rPr>
        <w:lang w:val="ru-RU"/>
      </w:rPr>
      <w:fldChar w:fldCharType="end"/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5542" style="position:absolute;flip:y;z-index:1713" from="755.35pt,.4pt" to="755.35pt,37.9pt" o:allowincell="f">
          <w10:anchorlock/>
        </v:line>
      </w:pict>
    </w:r>
    <w:r>
      <w:rPr>
        <w:lang w:val="ru-RU"/>
      </w:rPr>
      <w:pict>
        <v:line id="_x0000_s5528" style="position:absolute;z-index:1699" from="293.35pt,-12.1pt" to="293.35pt,62.4pt" o:allowincell="f">
          <w10:anchorlock/>
        </v:line>
      </w:pict>
    </w:r>
    <w:r>
      <w:rPr>
        <w:lang w:val="ru-RU"/>
      </w:rPr>
      <w:pict>
        <v:line id="_x0000_s5537" style="position:absolute;z-index:1708" from="372.85pt,.4pt" to="372.85pt,48.4pt" o:allowincell="f">
          <w10:anchorlock/>
        </v:line>
      </w:pict>
    </w:r>
    <w:r>
      <w:rPr>
        <w:lang w:val="ru-RU"/>
      </w:rPr>
      <w:pict>
        <v:line id="_x0000_s5530" style="position:absolute;z-index:1701" from="167.85pt,.4pt" to="167.85pt,62.4pt" o:allowincell="f">
          <w10:anchorlock/>
        </v:line>
      </w:pict>
    </w:r>
    <w:r>
      <w:rPr>
        <w:lang w:val="ru-RU"/>
      </w:rPr>
      <w:pict>
        <v:line id="_x0000_s5529" style="position:absolute;z-index:1700" from="227.35pt,.4pt" to="227.35pt,62.4pt" o:allowincell="f">
          <w10:anchorlock/>
        </v:line>
      </w:pict>
    </w:r>
    <w:r>
      <w:rPr>
        <w:lang w:val="ru-RU"/>
      </w:rPr>
      <w:pict>
        <v:line id="_x0000_s5527" style="position:absolute;z-index:1698" from="3.35pt,.4pt" to="783.35pt,.4pt" o:allowincell="f">
          <w10:anchorlock/>
        </v:line>
      </w:pict>
    </w:r>
    <w:r w:rsidRPr="00E72F3E">
      <w:rPr>
        <w:lang w:val="ru-RU"/>
      </w:rPr>
      <w:t xml:space="preserve"> Разраб.   </w:t>
    </w:r>
    <w:proofErr w:type="gramStart"/>
    <w:r w:rsidRPr="00E72F3E">
      <w:rPr>
        <w:lang w:val="ru-RU"/>
      </w:rPr>
      <w:t>Копцов Д.С.                        BEKTOP     [25:НомСборки]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5532" style="position:absolute;flip:x;z-index:1703" from="3.35pt,-.15pt" to="293.35pt,-.1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 xml:space="preserve">Проверил  Фурсов А.А                         [9:Заказ]  2345-4789                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5533" style="position:absolute;flip:x;z-index:1704" from="3.35pt,-.05pt" to="293.35pt,-.0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>Нормир.   [14:Нормировал]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5534" style="position:absolute;flip:x;z-index:1705" from="3.35pt,.35pt" to="783.35pt,.5pt" o:allowincell="f">
          <w10:anchorlock/>
        </v:line>
      </w:pict>
    </w:r>
    <w:r>
      <w:rPr>
        <w:lang w:val="ru-RU"/>
      </w:rPr>
      <w:pict>
        <v:line id="_x0000_s5544" style="position:absolute;z-index:1715" from="623pt,11.85pt" to="783.5pt,11.85pt" o:allowincell="f">
          <w10:anchorlock/>
        </v:line>
      </w:pict>
    </w:r>
    <w:r>
      <w:rPr>
        <w:lang w:val="ru-RU"/>
      </w:rPr>
      <w:pict>
        <v:line id="_x0000_s5543" style="position:absolute;z-index:1714" from="623pt,.35pt" to="623pt,24.85pt" o:allowincell="f">
          <w10:anchorlock/>
        </v:line>
      </w:pict>
    </w:r>
    <w:r>
      <w:rPr>
        <w:lang w:val="ru-RU"/>
      </w:rPr>
      <w:pict>
        <v:line id="_x0000_s5541" style="position:absolute;z-index:1712" from="741.85pt,.5pt" to="741.85pt,25pt" o:allowincell="f">
          <w10:anchorlock/>
        </v:line>
      </w:pict>
    </w:r>
    <w:r>
      <w:rPr>
        <w:lang w:val="ru-RU"/>
      </w:rPr>
      <w:pict>
        <v:line id="_x0000_s5540" style="position:absolute;z-index:1711" from="702.35pt,.5pt" to="702.35pt,25pt" o:allowincell="f">
          <w10:anchorlock/>
        </v:line>
      </w:pict>
    </w:r>
    <w:r>
      <w:rPr>
        <w:lang w:val="ru-RU"/>
      </w:rPr>
      <w:pict>
        <v:line id="_x0000_s5539" style="position:absolute;z-index:1710" from="662.35pt,.5pt" to="662.35pt,25pt" o:allowincell="f">
          <w10:anchorlock/>
        </v:line>
      </w:pict>
    </w:r>
    <w:r>
      <w:rPr>
        <w:lang w:val="ru-RU"/>
      </w:rPr>
      <w:pict>
        <v:line id="_x0000_s5531" style="position:absolute;z-index:1702" from="62.35pt,-37pt" to="62.35pt,25pt" o:allowincell="f">
          <w10:anchorlock/>
        </v:line>
      </w:pict>
    </w:r>
    <w:r>
      <w:rPr>
        <w:lang w:val="ru-RU"/>
      </w:rPr>
      <w:pict>
        <v:line id="_x0000_s5535" style="position:absolute;flip:x;z-index:1706" from="3.35pt,13pt" to="293.35pt,13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>Утвердил  [14:Утвердил]                                                                      Цех   УЧ    РМ    Опер.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5536" style="position:absolute;z-index:1707" from="3.35pt,12.55pt" to="783.35pt,12.5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 xml:space="preserve">Н.контр.  [14:НКонтроль]                                Шестерня                               </w:t>
    </w:r>
    <w:r>
      <w:rPr>
        <w:lang w:val="ru-RU"/>
      </w:rPr>
      <w:t xml:space="preserve">   </w:t>
    </w:r>
    <w:r w:rsidRPr="00E72F3E">
      <w:rPr>
        <w:lang w:val="ru-RU"/>
      </w:rPr>
      <w:t xml:space="preserve">   </w:t>
    </w:r>
    <w:r>
      <w:rPr>
        <w:lang w:val="ru-RU"/>
      </w:rPr>
      <w:t xml:space="preserve">   </w:t>
    </w:r>
    <w:r w:rsidRPr="00E72F3E">
      <w:rPr>
        <w:lang w:val="ru-RU"/>
      </w:rPr>
      <w:t xml:space="preserve">   </w:t>
    </w:r>
    <w:r>
      <w:rPr>
        <w:lang w:val="ru-RU"/>
      </w:rPr>
      <w:t xml:space="preserve">   </w:t>
    </w:r>
    <w:r w:rsidRPr="00E72F3E">
      <w:rPr>
        <w:lang w:val="ru-RU"/>
      </w:rPr>
      <w:t xml:space="preserve">  </w:t>
    </w:r>
    <w:r>
      <w:rPr>
        <w:lang w:val="ru-RU"/>
      </w:rPr>
      <w:t>095</w:t>
    </w:r>
    <w:proofErr w:type="gramEnd"/>
  </w:p>
</w:hdr>
</file>

<file path=word/header4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rect id="_x0000_s5503" style="position:absolute;margin-left:38.85pt;margin-top:180.9pt;width:759.6pt;height:365.4pt;z-index:38;mso-position-horizontal-relative:page;mso-position-vertical-relative:page" o:allowincell="f" filled="f" stroked="f" strokecolor="#930">
          <w10:wrap anchorx="page" anchory="page"/>
          <w10:anchorlock/>
        </v:rect>
      </w:pict>
    </w:r>
    <w:r>
      <w:rPr>
        <w:lang w:val="ru-RU"/>
      </w:rPr>
      <w:pict>
        <v:rect id="_x0000_s5461" style="position:absolute;margin-left:3.35pt;margin-top:.75pt;width:780pt;height:544.15pt;z-index:-40" o:allowincell="f">
          <w10:anchorlock/>
        </v:rect>
      </w:pict>
    </w:r>
    <w:r>
      <w:rPr>
        <w:lang w:val="ru-RU"/>
      </w:rPr>
      <w:pict>
        <v:line id="_x0000_s5502" style="position:absolute;z-index:1675" from="3.5pt,531pt" to="783.5pt,531pt" o:allowincell="f">
          <w10:anchorlock/>
        </v:line>
      </w:pict>
    </w:r>
    <w:r w:rsidRPr="00E72F3E">
      <w:rPr>
        <w:lang w:val="ru-RU"/>
      </w:rPr>
      <w:t xml:space="preserve">                                                                                    ГОСТ 3.1105-84    Форма 7   САПР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5474" style="position:absolute;z-index:1647" from="677.6pt,.7pt" to="677.6pt,62.7pt" o:allowincell="f">
          <w10:anchorlock/>
        </v:line>
      </w:pict>
    </w:r>
    <w:r>
      <w:rPr>
        <w:lang w:val="ru-RU"/>
      </w:rPr>
      <w:pict>
        <v:line id="_x0000_s5473" style="position:absolute;z-index:1646" from="604.85pt,.7pt" to="604.85pt,50.2pt" o:allowincell="f">
          <w10:anchorlock/>
        </v:line>
      </w:pict>
    </w:r>
    <w:r>
      <w:rPr>
        <w:lang w:val="ru-RU"/>
      </w:rPr>
      <w:pict>
        <v:line id="_x0000_s5472" style="position:absolute;z-index:1645" from="578.6pt,.7pt" to="578.6pt,50.2pt" o:allowincell="f">
          <w10:anchorlock/>
        </v:line>
      </w:pict>
    </w:r>
    <w:r>
      <w:rPr>
        <w:lang w:val="ru-RU"/>
      </w:rPr>
      <w:pict>
        <v:line id="_x0000_s5471" style="position:absolute;z-index:1644" from="552.35pt,.7pt" to="552.35pt,50.2pt" o:allowincell="f">
          <w10:anchorlock/>
        </v:line>
      </w:pict>
    </w:r>
    <w:r>
      <w:rPr>
        <w:lang w:val="ru-RU"/>
      </w:rPr>
      <w:pict>
        <v:line id="_x0000_s5466" style="position:absolute;z-index:1639" from="552.35pt,.7pt" to="783.35pt,.7pt" o:allowincell="f">
          <w10:anchorlock/>
        </v:line>
      </w:pict>
    </w:r>
    <w:r>
      <w:rPr>
        <w:lang w:val="ru-RU"/>
      </w:rPr>
      <w:pict>
        <v:line id="_x0000_s5482" style="position:absolute;z-index:1655" from="103.1pt,12.7pt" to="103.1pt,50.2pt" o:allowincell="f">
          <w10:anchorlock/>
        </v:line>
      </w:pic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5483" style="position:absolute;z-index:1656" from="49.85pt,.25pt" to="49.85pt,37.75pt" o:allowincell="f">
          <w10:anchorlock/>
        </v:line>
      </w:pict>
    </w:r>
    <w:r>
      <w:rPr>
        <w:lang w:val="ru-RU"/>
      </w:rPr>
      <w:pict>
        <v:line id="_x0000_s5475" style="position:absolute;z-index:1648" from="736.85pt,-11.75pt" to="736.85pt,50.25pt" o:allowincell="f">
          <w10:anchorlock/>
        </v:line>
      </w:pict>
    </w:r>
    <w:r>
      <w:rPr>
        <w:lang w:val="ru-RU"/>
      </w:rPr>
      <w:pict>
        <v:line id="_x0000_s5481" style="position:absolute;z-index:1654" from="155.6pt,.25pt" to="155.6pt,37.75pt" o:allowincell="f">
          <w10:anchorlock/>
        </v:line>
      </w:pict>
    </w:r>
    <w:r>
      <w:rPr>
        <w:lang w:val="ru-RU"/>
      </w:rPr>
      <w:pict>
        <v:line id="_x0000_s5480" style="position:absolute;z-index:1653" from="195.35pt,.25pt" to="195.35pt,37.75pt" o:allowincell="f">
          <w10:anchorlock/>
        </v:line>
      </w:pict>
    </w:r>
    <w:r>
      <w:rPr>
        <w:lang w:val="ru-RU"/>
      </w:rPr>
      <w:pict>
        <v:line id="_x0000_s5476" style="position:absolute;flip:x;z-index:1649" from="3.35pt,.25pt" to="195.35pt,.25pt" o:allowincell="f">
          <w10:anchorlock/>
        </v:line>
      </w:pict>
    </w:r>
    <w:r>
      <w:rPr>
        <w:lang w:val="ru-RU"/>
      </w:rPr>
      <w:pict>
        <v:line id="_x0000_s5470" style="position:absolute;z-index:1643" from="512.6pt,12.95pt" to="512.6pt,37.7pt" o:allowincell="f">
          <w10:anchorlock/>
        </v:line>
      </w:pict>
    </w:r>
    <w:r w:rsidRPr="00E72F3E">
      <w:rPr>
        <w:lang w:val="ru-RU"/>
      </w:rPr>
      <w:t xml:space="preserve"> Дубл.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5477" style="position:absolute;flip:x;z-index:1650" from="3.35pt,.45pt" to="195.35pt,.45pt" o:allowincell="f">
          <w10:anchorlock/>
        </v:line>
      </w:pict>
    </w:r>
    <w:r>
      <w:rPr>
        <w:lang w:val="ru-RU"/>
      </w:rPr>
      <w:pict>
        <v:line id="_x0000_s5465" style="position:absolute;z-index:1638" from="552.35pt,-12.25pt" to="783.35pt,-12.25pt" o:allowincell="f">
          <w10:anchorlock/>
        </v:line>
      </w:pict>
    </w:r>
    <w:r>
      <w:rPr>
        <w:lang w:val="ru-RU"/>
      </w:rPr>
      <w:pict>
        <v:line id="_x0000_s5469" style="position:absolute;z-index:1642" from="459.35pt,.45pt" to="459.35pt,25.2pt" o:allowincell="f">
          <w10:anchorlock/>
        </v:line>
      </w:pict>
    </w:r>
    <w:r>
      <w:rPr>
        <w:lang w:val="ru-RU"/>
      </w:rPr>
      <w:pict>
        <v:line id="_x0000_s5468" style="position:absolute;z-index:1641" from="400.1pt,.45pt" to="400.1pt,25.2pt" o:allowincell="f">
          <w10:anchorlock/>
        </v:line>
      </w:pict>
    </w:r>
    <w:r>
      <w:rPr>
        <w:lang w:val="ru-RU"/>
      </w:rPr>
      <w:pict>
        <v:line id="_x0000_s5467" style="position:absolute;z-index:1640" from="373.85pt,.45pt" to="373.85pt,25.2pt" o:allowincell="f">
          <w10:anchorlock/>
        </v:line>
      </w:pict>
    </w:r>
    <w:r>
      <w:rPr>
        <w:lang w:val="ru-RU"/>
      </w:rPr>
      <w:pict>
        <v:line id="_x0000_s5462" style="position:absolute;z-index:1635" from="347.6pt,.45pt" to="347.6pt,25.2pt" o:allowincell="f">
          <w10:anchorlock/>
        </v:line>
      </w:pict>
    </w:r>
    <w:r>
      <w:rPr>
        <w:lang w:val="ru-RU"/>
      </w:rPr>
      <w:pict>
        <v:line id="_x0000_s5464" style="position:absolute;z-index:1637" from="347.6pt,12.5pt" to="783.35pt,12.5pt" o:allowincell="f">
          <w10:anchorlock/>
        </v:line>
      </w:pict>
    </w:r>
    <w:r w:rsidRPr="00E72F3E">
      <w:rPr>
        <w:lang w:val="ru-RU"/>
      </w:rPr>
      <w:t xml:space="preserve"> Взам.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5478" style="position:absolute;flip:x;z-index:1651" from="3.35pt,.05pt" to="195.35pt,.05pt" o:allowincell="f">
          <w10:anchorlock/>
        </v:line>
      </w:pict>
    </w:r>
    <w:r>
      <w:rPr>
        <w:lang w:val="ru-RU"/>
      </w:rPr>
      <w:pict>
        <v:line id="_x0000_s5463" style="position:absolute;z-index:1636" from="347.6pt,-12pt" to="783.35pt,-12pt" o:allowincell="f">
          <w10:anchorlock/>
        </v:line>
      </w:pict>
    </w:r>
    <w:r w:rsidRPr="00E72F3E">
      <w:rPr>
        <w:lang w:val="ru-RU"/>
      </w:rPr>
      <w:t xml:space="preserve"> Подл.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5479" style="position:absolute;z-index:1652" from="3.35pt,.35pt" to="783.35pt,.35pt" o:allowincell="f">
          <w10:anchorlock/>
        </v:line>
      </w:pict>
    </w:r>
    <w:r>
      <w:rPr>
        <w:lang w:val="ru-RU"/>
      </w:rPr>
      <w:pict>
        <v:line id="_x0000_s5495" style="position:absolute;flip:y;z-index:1668" from="537.85pt,12.85pt" to="537.85pt,74.3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 xml:space="preserve">ТехноПро                                     [25:Изделие] |                               </w:t>
    </w:r>
    <w:proofErr w:type="gramEnd"/>
    <w:r w:rsidRPr="00E72F3E">
      <w:rPr>
        <w:lang w:val="ru-RU"/>
      </w:rPr>
      <w:fldChar w:fldCharType="begin"/>
    </w:r>
    <w:r w:rsidRPr="00E72F3E">
      <w:rPr>
        <w:lang w:val="ru-RU"/>
      </w:rPr>
      <w:instrText xml:space="preserve"> SECTIONPAGES  \* MERGEFORMAT </w:instrText>
    </w:r>
    <w:r w:rsidRPr="00E72F3E">
      <w:rPr>
        <w:lang w:val="ru-RU"/>
      </w:rPr>
      <w:fldChar w:fldCharType="separate"/>
    </w:r>
    <w:r>
      <w:rPr>
        <w:lang w:val="ru-RU"/>
      </w:rPr>
      <w:t>1</w:t>
    </w:r>
    <w:r w:rsidRPr="00E72F3E">
      <w:rPr>
        <w:lang w:val="ru-RU"/>
      </w:rPr>
      <w:fldChar w:fldCharType="end"/>
    </w:r>
    <w:proofErr w:type="gramStart"/>
    <w:r w:rsidRPr="00E72F3E">
      <w:rPr>
        <w:lang w:val="ru-RU"/>
      </w:rPr>
      <w:t xml:space="preserve">        </w:t>
    </w:r>
    <w:proofErr w:type="gramEnd"/>
    <w:r w:rsidRPr="00E72F3E">
      <w:rPr>
        <w:lang w:val="ru-RU"/>
      </w:rPr>
      <w:fldChar w:fldCharType="begin"/>
    </w:r>
    <w:r w:rsidRPr="00E72F3E">
      <w:rPr>
        <w:lang w:val="ru-RU"/>
      </w:rPr>
      <w:instrText xml:space="preserve"> PAGE </w:instrText>
    </w:r>
    <w:r w:rsidRPr="00E72F3E">
      <w:rPr>
        <w:lang w:val="ru-RU"/>
      </w:rPr>
      <w:fldChar w:fldCharType="separate"/>
    </w:r>
    <w:r>
      <w:rPr>
        <w:lang w:val="ru-RU"/>
      </w:rPr>
      <w:t>1</w:t>
    </w:r>
    <w:r w:rsidRPr="00E72F3E">
      <w:rPr>
        <w:lang w:val="ru-RU"/>
      </w:rPr>
      <w:fldChar w:fldCharType="end"/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5499" style="position:absolute;flip:y;z-index:1672" from="755.35pt,.4pt" to="755.35pt,37.9pt" o:allowincell="f">
          <w10:anchorlock/>
        </v:line>
      </w:pict>
    </w:r>
    <w:r>
      <w:rPr>
        <w:lang w:val="ru-RU"/>
      </w:rPr>
      <w:pict>
        <v:line id="_x0000_s5485" style="position:absolute;z-index:1658" from="293.35pt,-12.1pt" to="293.35pt,62.4pt" o:allowincell="f">
          <w10:anchorlock/>
        </v:line>
      </w:pict>
    </w:r>
    <w:r>
      <w:rPr>
        <w:lang w:val="ru-RU"/>
      </w:rPr>
      <w:pict>
        <v:line id="_x0000_s5494" style="position:absolute;z-index:1667" from="372.85pt,.4pt" to="372.85pt,48.4pt" o:allowincell="f">
          <w10:anchorlock/>
        </v:line>
      </w:pict>
    </w:r>
    <w:r>
      <w:rPr>
        <w:lang w:val="ru-RU"/>
      </w:rPr>
      <w:pict>
        <v:line id="_x0000_s5487" style="position:absolute;z-index:1660" from="167.85pt,.4pt" to="167.85pt,62.4pt" o:allowincell="f">
          <w10:anchorlock/>
        </v:line>
      </w:pict>
    </w:r>
    <w:r>
      <w:rPr>
        <w:lang w:val="ru-RU"/>
      </w:rPr>
      <w:pict>
        <v:line id="_x0000_s5486" style="position:absolute;z-index:1659" from="227.35pt,.4pt" to="227.35pt,62.4pt" o:allowincell="f">
          <w10:anchorlock/>
        </v:line>
      </w:pict>
    </w:r>
    <w:r>
      <w:rPr>
        <w:lang w:val="ru-RU"/>
      </w:rPr>
      <w:pict>
        <v:line id="_x0000_s5484" style="position:absolute;z-index:1657" from="3.35pt,.4pt" to="783.35pt,.4pt" o:allowincell="f">
          <w10:anchorlock/>
        </v:line>
      </w:pict>
    </w:r>
    <w:r w:rsidRPr="00E72F3E">
      <w:rPr>
        <w:lang w:val="ru-RU"/>
      </w:rPr>
      <w:t xml:space="preserve"> Разраб.   </w:t>
    </w:r>
    <w:proofErr w:type="gramStart"/>
    <w:r w:rsidRPr="00E72F3E">
      <w:rPr>
        <w:lang w:val="ru-RU"/>
      </w:rPr>
      <w:t xml:space="preserve">Копцов Д.С.                        </w:t>
    </w:r>
    <w:r w:rsidRPr="00E15AE2">
      <w:rPr>
        <w:rFonts w:cs="Courier New"/>
        <w:color w:val="000000"/>
        <w:sz w:val="20"/>
        <w:shd w:val="clear" w:color="auto" w:fill="FFFFFF"/>
        <w:lang w:val="ru-RU"/>
      </w:rPr>
      <w:t>СФ МАИ</w:t>
    </w:r>
    <w:r w:rsidRPr="00E72F3E">
      <w:rPr>
        <w:lang w:val="ru-RU"/>
      </w:rPr>
      <w:t xml:space="preserve"> </w:t>
    </w:r>
    <w:r>
      <w:rPr>
        <w:lang w:val="ru-RU"/>
      </w:rPr>
      <w:t xml:space="preserve">     </w:t>
    </w:r>
    <w:r w:rsidRPr="00E72F3E">
      <w:rPr>
        <w:lang w:val="ru-RU"/>
      </w:rPr>
      <w:t xml:space="preserve">    [25:НомСборки]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5489" style="position:absolute;flip:x;z-index:1662" from="3.35pt,-.15pt" to="293.35pt,-.1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 xml:space="preserve">Проверил  Фурсов А.А                         [9:Заказ]  2345-4789                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5490" style="position:absolute;flip:x;z-index:1663" from="3.35pt,-.05pt" to="293.35pt,-.0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>Нормир.   [14:Нормировал]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5491" style="position:absolute;flip:x;z-index:1664" from="3.35pt,.35pt" to="783.35pt,.5pt" o:allowincell="f">
          <w10:anchorlock/>
        </v:line>
      </w:pict>
    </w:r>
    <w:r>
      <w:rPr>
        <w:lang w:val="ru-RU"/>
      </w:rPr>
      <w:pict>
        <v:line id="_x0000_s5501" style="position:absolute;z-index:1674" from="623pt,11.85pt" to="783.5pt,11.85pt" o:allowincell="f">
          <w10:anchorlock/>
        </v:line>
      </w:pict>
    </w:r>
    <w:r>
      <w:rPr>
        <w:lang w:val="ru-RU"/>
      </w:rPr>
      <w:pict>
        <v:line id="_x0000_s5500" style="position:absolute;z-index:1673" from="623pt,.35pt" to="623pt,24.85pt" o:allowincell="f">
          <w10:anchorlock/>
        </v:line>
      </w:pict>
    </w:r>
    <w:r>
      <w:rPr>
        <w:lang w:val="ru-RU"/>
      </w:rPr>
      <w:pict>
        <v:line id="_x0000_s5498" style="position:absolute;z-index:1671" from="741.85pt,.5pt" to="741.85pt,25pt" o:allowincell="f">
          <w10:anchorlock/>
        </v:line>
      </w:pict>
    </w:r>
    <w:r>
      <w:rPr>
        <w:lang w:val="ru-RU"/>
      </w:rPr>
      <w:pict>
        <v:line id="_x0000_s5497" style="position:absolute;z-index:1670" from="702.35pt,.5pt" to="702.35pt,25pt" o:allowincell="f">
          <w10:anchorlock/>
        </v:line>
      </w:pict>
    </w:r>
    <w:r>
      <w:rPr>
        <w:lang w:val="ru-RU"/>
      </w:rPr>
      <w:pict>
        <v:line id="_x0000_s5496" style="position:absolute;z-index:1669" from="662.35pt,.5pt" to="662.35pt,25pt" o:allowincell="f">
          <w10:anchorlock/>
        </v:line>
      </w:pict>
    </w:r>
    <w:r>
      <w:rPr>
        <w:lang w:val="ru-RU"/>
      </w:rPr>
      <w:pict>
        <v:line id="_x0000_s5488" style="position:absolute;z-index:1661" from="62.35pt,-37pt" to="62.35pt,25pt" o:allowincell="f">
          <w10:anchorlock/>
        </v:line>
      </w:pict>
    </w:r>
    <w:r>
      <w:rPr>
        <w:lang w:val="ru-RU"/>
      </w:rPr>
      <w:pict>
        <v:line id="_x0000_s5492" style="position:absolute;flip:x;z-index:1665" from="3.35pt,13pt" to="293.35pt,13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 xml:space="preserve">Утвердил  [14:Утвердил]                                                                      </w:t>
    </w:r>
    <w:r>
      <w:rPr>
        <w:lang w:val="ru-RU"/>
      </w:rPr>
      <w:t xml:space="preserve"> </w:t>
    </w:r>
    <w:r w:rsidRPr="00E72F3E">
      <w:rPr>
        <w:lang w:val="ru-RU"/>
      </w:rPr>
      <w:t>Цех   УЧ    РМ    Опер.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5493" style="position:absolute;z-index:1666" from="3.35pt,12.55pt" to="783.35pt,12.5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 xml:space="preserve">Н.контр.  [14:НКонтроль]                                Шестерня                               </w:t>
    </w:r>
    <w:r>
      <w:rPr>
        <w:lang w:val="ru-RU"/>
      </w:rPr>
      <w:t xml:space="preserve">   </w:t>
    </w:r>
    <w:r w:rsidRPr="00E72F3E">
      <w:rPr>
        <w:lang w:val="ru-RU"/>
      </w:rPr>
      <w:t xml:space="preserve">   </w:t>
    </w:r>
    <w:r>
      <w:rPr>
        <w:lang w:val="ru-RU"/>
      </w:rPr>
      <w:t xml:space="preserve">   </w:t>
    </w:r>
    <w:r w:rsidRPr="00E72F3E">
      <w:rPr>
        <w:lang w:val="ru-RU"/>
      </w:rPr>
      <w:t xml:space="preserve">   </w:t>
    </w:r>
    <w:r>
      <w:rPr>
        <w:lang w:val="ru-RU"/>
      </w:rPr>
      <w:t xml:space="preserve">   </w:t>
    </w:r>
    <w:r w:rsidRPr="00E72F3E">
      <w:rPr>
        <w:lang w:val="ru-RU"/>
      </w:rPr>
      <w:t xml:space="preserve">  </w:t>
    </w:r>
    <w:r>
      <w:rPr>
        <w:lang w:val="ru-RU"/>
      </w:rPr>
      <w:t>095</w:t>
    </w:r>
    <w:proofErr w:type="gramEnd"/>
  </w:p>
</w:hdr>
</file>

<file path=word/header4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rect id="_x0000_s5718" style="position:absolute;margin-left:38.85pt;margin-top:182.55pt;width:760.5pt;height:362.7pt;z-index:35;mso-position-horizontal-relative:page;mso-position-vertical-relative:page" stroked="f">
          <w10:wrap anchorx="page" anchory="page"/>
          <w10:anchorlock/>
        </v:rect>
      </w:pict>
    </w:r>
    <w:r>
      <w:rPr>
        <w:lang w:val="ru-RU"/>
      </w:rPr>
      <w:pict>
        <v:rect id="_x0000_s5676" style="position:absolute;margin-left:3.35pt;margin-top:.75pt;width:780pt;height:544.15pt;z-index:-37" o:allowincell="f">
          <w10:anchorlock/>
        </v:rect>
      </w:pict>
    </w:r>
    <w:r>
      <w:rPr>
        <w:lang w:val="ru-RU"/>
      </w:rPr>
      <w:pict>
        <v:line id="_x0000_s5717" style="position:absolute;z-index:1798" from="3.5pt,531pt" to="783.5pt,531pt" o:allowincell="f">
          <w10:anchorlock/>
        </v:line>
      </w:pict>
    </w:r>
    <w:r w:rsidRPr="00E72F3E">
      <w:rPr>
        <w:lang w:val="ru-RU"/>
      </w:rPr>
      <w:t xml:space="preserve">                                                                                    ГОСТ 3.1105-84    Форма 7   САПР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5689" style="position:absolute;z-index:1770" from="677.6pt,.7pt" to="677.6pt,62.7pt" o:allowincell="f">
          <w10:anchorlock/>
        </v:line>
      </w:pict>
    </w:r>
    <w:r>
      <w:rPr>
        <w:lang w:val="ru-RU"/>
      </w:rPr>
      <w:pict>
        <v:line id="_x0000_s5688" style="position:absolute;z-index:1769" from="604.85pt,.7pt" to="604.85pt,50.2pt" o:allowincell="f">
          <w10:anchorlock/>
        </v:line>
      </w:pict>
    </w:r>
    <w:r>
      <w:rPr>
        <w:lang w:val="ru-RU"/>
      </w:rPr>
      <w:pict>
        <v:line id="_x0000_s5687" style="position:absolute;z-index:1768" from="578.6pt,.7pt" to="578.6pt,50.2pt" o:allowincell="f">
          <w10:anchorlock/>
        </v:line>
      </w:pict>
    </w:r>
    <w:r>
      <w:rPr>
        <w:lang w:val="ru-RU"/>
      </w:rPr>
      <w:pict>
        <v:line id="_x0000_s5686" style="position:absolute;z-index:1767" from="552.35pt,.7pt" to="552.35pt,50.2pt" o:allowincell="f">
          <w10:anchorlock/>
        </v:line>
      </w:pict>
    </w:r>
    <w:r>
      <w:rPr>
        <w:lang w:val="ru-RU"/>
      </w:rPr>
      <w:pict>
        <v:line id="_x0000_s5681" style="position:absolute;z-index:1762" from="552.35pt,.7pt" to="783.35pt,.7pt" o:allowincell="f">
          <w10:anchorlock/>
        </v:line>
      </w:pict>
    </w:r>
    <w:r>
      <w:rPr>
        <w:lang w:val="ru-RU"/>
      </w:rPr>
      <w:pict>
        <v:line id="_x0000_s5697" style="position:absolute;z-index:1778" from="103.1pt,12.7pt" to="103.1pt,50.2pt" o:allowincell="f">
          <w10:anchorlock/>
        </v:line>
      </w:pic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5698" style="position:absolute;z-index:1779" from="49.85pt,.25pt" to="49.85pt,37.75pt" o:allowincell="f">
          <w10:anchorlock/>
        </v:line>
      </w:pict>
    </w:r>
    <w:r>
      <w:rPr>
        <w:lang w:val="ru-RU"/>
      </w:rPr>
      <w:pict>
        <v:line id="_x0000_s5690" style="position:absolute;z-index:1771" from="736.85pt,-11.75pt" to="736.85pt,50.25pt" o:allowincell="f">
          <w10:anchorlock/>
        </v:line>
      </w:pict>
    </w:r>
    <w:r>
      <w:rPr>
        <w:lang w:val="ru-RU"/>
      </w:rPr>
      <w:pict>
        <v:line id="_x0000_s5696" style="position:absolute;z-index:1777" from="155.6pt,.25pt" to="155.6pt,37.75pt" o:allowincell="f">
          <w10:anchorlock/>
        </v:line>
      </w:pict>
    </w:r>
    <w:r>
      <w:rPr>
        <w:lang w:val="ru-RU"/>
      </w:rPr>
      <w:pict>
        <v:line id="_x0000_s5695" style="position:absolute;z-index:1776" from="195.35pt,.25pt" to="195.35pt,37.75pt" o:allowincell="f">
          <w10:anchorlock/>
        </v:line>
      </w:pict>
    </w:r>
    <w:r>
      <w:rPr>
        <w:lang w:val="ru-RU"/>
      </w:rPr>
      <w:pict>
        <v:line id="_x0000_s5691" style="position:absolute;flip:x;z-index:1772" from="3.35pt,.25pt" to="195.35pt,.25pt" o:allowincell="f">
          <w10:anchorlock/>
        </v:line>
      </w:pict>
    </w:r>
    <w:r>
      <w:rPr>
        <w:lang w:val="ru-RU"/>
      </w:rPr>
      <w:pict>
        <v:line id="_x0000_s5685" style="position:absolute;z-index:1766" from="512.6pt,12.95pt" to="512.6pt,37.7pt" o:allowincell="f">
          <w10:anchorlock/>
        </v:line>
      </w:pict>
    </w:r>
    <w:r w:rsidRPr="00E72F3E">
      <w:rPr>
        <w:lang w:val="ru-RU"/>
      </w:rPr>
      <w:t xml:space="preserve"> Дубл.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5692" style="position:absolute;flip:x;z-index:1773" from="3.35pt,.45pt" to="195.35pt,.45pt" o:allowincell="f">
          <w10:anchorlock/>
        </v:line>
      </w:pict>
    </w:r>
    <w:r>
      <w:rPr>
        <w:lang w:val="ru-RU"/>
      </w:rPr>
      <w:pict>
        <v:line id="_x0000_s5680" style="position:absolute;z-index:1761" from="552.35pt,-12.25pt" to="783.35pt,-12.25pt" o:allowincell="f">
          <w10:anchorlock/>
        </v:line>
      </w:pict>
    </w:r>
    <w:r>
      <w:rPr>
        <w:lang w:val="ru-RU"/>
      </w:rPr>
      <w:pict>
        <v:line id="_x0000_s5684" style="position:absolute;z-index:1765" from="459.35pt,.45pt" to="459.35pt,25.2pt" o:allowincell="f">
          <w10:anchorlock/>
        </v:line>
      </w:pict>
    </w:r>
    <w:r>
      <w:rPr>
        <w:lang w:val="ru-RU"/>
      </w:rPr>
      <w:pict>
        <v:line id="_x0000_s5683" style="position:absolute;z-index:1764" from="400.1pt,.45pt" to="400.1pt,25.2pt" o:allowincell="f">
          <w10:anchorlock/>
        </v:line>
      </w:pict>
    </w:r>
    <w:r>
      <w:rPr>
        <w:lang w:val="ru-RU"/>
      </w:rPr>
      <w:pict>
        <v:line id="_x0000_s5682" style="position:absolute;z-index:1763" from="373.85pt,.45pt" to="373.85pt,25.2pt" o:allowincell="f">
          <w10:anchorlock/>
        </v:line>
      </w:pict>
    </w:r>
    <w:r>
      <w:rPr>
        <w:lang w:val="ru-RU"/>
      </w:rPr>
      <w:pict>
        <v:line id="_x0000_s5677" style="position:absolute;z-index:1758" from="347.6pt,.45pt" to="347.6pt,25.2pt" o:allowincell="f">
          <w10:anchorlock/>
        </v:line>
      </w:pict>
    </w:r>
    <w:r>
      <w:rPr>
        <w:lang w:val="ru-RU"/>
      </w:rPr>
      <w:pict>
        <v:line id="_x0000_s5679" style="position:absolute;z-index:1760" from="347.6pt,12.5pt" to="783.35pt,12.5pt" o:allowincell="f">
          <w10:anchorlock/>
        </v:line>
      </w:pict>
    </w:r>
    <w:r w:rsidRPr="00E72F3E">
      <w:rPr>
        <w:lang w:val="ru-RU"/>
      </w:rPr>
      <w:t xml:space="preserve"> Взам.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5693" style="position:absolute;flip:x;z-index:1774" from="3.35pt,.05pt" to="195.35pt,.05pt" o:allowincell="f">
          <w10:anchorlock/>
        </v:line>
      </w:pict>
    </w:r>
    <w:r>
      <w:rPr>
        <w:lang w:val="ru-RU"/>
      </w:rPr>
      <w:pict>
        <v:line id="_x0000_s5678" style="position:absolute;z-index:1759" from="347.6pt,-12pt" to="783.35pt,-12pt" o:allowincell="f">
          <w10:anchorlock/>
        </v:line>
      </w:pict>
    </w:r>
    <w:r w:rsidRPr="00E72F3E">
      <w:rPr>
        <w:lang w:val="ru-RU"/>
      </w:rPr>
      <w:t xml:space="preserve"> Подл.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5694" style="position:absolute;z-index:1775" from="3.35pt,.35pt" to="783.35pt,.35pt" o:allowincell="f">
          <w10:anchorlock/>
        </v:line>
      </w:pict>
    </w:r>
    <w:r>
      <w:rPr>
        <w:lang w:val="ru-RU"/>
      </w:rPr>
      <w:pict>
        <v:line id="_x0000_s5710" style="position:absolute;flip:y;z-index:1791" from="537.85pt,12.85pt" to="537.85pt,74.3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 xml:space="preserve">ТехноПро                                     [25:Изделие] |                               </w:t>
    </w:r>
    <w:r w:rsidRPr="00E72F3E">
      <w:rPr>
        <w:lang w:val="ru-RU"/>
      </w:rPr>
      <w:fldChar w:fldCharType="begin"/>
    </w:r>
    <w:r w:rsidRPr="00E72F3E">
      <w:rPr>
        <w:lang w:val="ru-RU"/>
      </w:rPr>
      <w:instrText xml:space="preserve"> SECTIONPAGES  \* MERGEFORMAT </w:instrText>
    </w:r>
    <w:r w:rsidRPr="00E72F3E">
      <w:rPr>
        <w:lang w:val="ru-RU"/>
      </w:rPr>
      <w:fldChar w:fldCharType="separate"/>
    </w:r>
    <w:r>
      <w:rPr>
        <w:lang w:val="ru-RU"/>
      </w:rPr>
      <w:t>1</w:t>
    </w:r>
    <w:r w:rsidRPr="00E72F3E">
      <w:rPr>
        <w:lang w:val="ru-RU"/>
      </w:rPr>
      <w:fldChar w:fldCharType="end"/>
    </w:r>
    <w:r w:rsidRPr="00E72F3E">
      <w:rPr>
        <w:lang w:val="ru-RU"/>
      </w:rPr>
      <w:t xml:space="preserve">        </w:t>
    </w:r>
    <w:r w:rsidRPr="00E72F3E">
      <w:rPr>
        <w:lang w:val="ru-RU"/>
      </w:rPr>
      <w:fldChar w:fldCharType="begin"/>
    </w:r>
    <w:r w:rsidRPr="00E72F3E">
      <w:rPr>
        <w:lang w:val="ru-RU"/>
      </w:rPr>
      <w:instrText xml:space="preserve"> PAGE </w:instrText>
    </w:r>
    <w:r w:rsidRPr="00E72F3E">
      <w:rPr>
        <w:lang w:val="ru-RU"/>
      </w:rPr>
      <w:fldChar w:fldCharType="separate"/>
    </w:r>
    <w:r w:rsidRPr="00E72F3E">
      <w:rPr>
        <w:lang w:val="ru-RU"/>
      </w:rPr>
      <w:t>2</w:t>
    </w:r>
    <w:r w:rsidRPr="00E72F3E">
      <w:rPr>
        <w:lang w:val="ru-RU"/>
      </w:rPr>
      <w:fldChar w:fldCharType="end"/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5714" style="position:absolute;flip:y;z-index:1795" from="755.35pt,.4pt" to="755.35pt,37.9pt" o:allowincell="f">
          <w10:anchorlock/>
        </v:line>
      </w:pict>
    </w:r>
    <w:r>
      <w:rPr>
        <w:lang w:val="ru-RU"/>
      </w:rPr>
      <w:pict>
        <v:line id="_x0000_s5700" style="position:absolute;z-index:1781" from="293.35pt,-12.1pt" to="293.35pt,62.4pt" o:allowincell="f">
          <w10:anchorlock/>
        </v:line>
      </w:pict>
    </w:r>
    <w:r>
      <w:rPr>
        <w:lang w:val="ru-RU"/>
      </w:rPr>
      <w:pict>
        <v:line id="_x0000_s5709" style="position:absolute;z-index:1790" from="372.85pt,.4pt" to="372.85pt,48.4pt" o:allowincell="f">
          <w10:anchorlock/>
        </v:line>
      </w:pict>
    </w:r>
    <w:r>
      <w:rPr>
        <w:lang w:val="ru-RU"/>
      </w:rPr>
      <w:pict>
        <v:line id="_x0000_s5702" style="position:absolute;z-index:1783" from="167.85pt,.4pt" to="167.85pt,62.4pt" o:allowincell="f">
          <w10:anchorlock/>
        </v:line>
      </w:pict>
    </w:r>
    <w:r>
      <w:rPr>
        <w:lang w:val="ru-RU"/>
      </w:rPr>
      <w:pict>
        <v:line id="_x0000_s5701" style="position:absolute;z-index:1782" from="227.35pt,.4pt" to="227.35pt,62.4pt" o:allowincell="f">
          <w10:anchorlock/>
        </v:line>
      </w:pict>
    </w:r>
    <w:r>
      <w:rPr>
        <w:lang w:val="ru-RU"/>
      </w:rPr>
      <w:pict>
        <v:line id="_x0000_s5699" style="position:absolute;z-index:1780" from="3.35pt,.4pt" to="783.35pt,.4pt" o:allowincell="f">
          <w10:anchorlock/>
        </v:line>
      </w:pict>
    </w:r>
    <w:r w:rsidRPr="00E72F3E">
      <w:rPr>
        <w:lang w:val="ru-RU"/>
      </w:rPr>
      <w:t xml:space="preserve"> Разраб.   </w:t>
    </w:r>
    <w:proofErr w:type="gramStart"/>
    <w:r w:rsidRPr="00E72F3E">
      <w:rPr>
        <w:lang w:val="ru-RU"/>
      </w:rPr>
      <w:t>Копцов Д.С.                        BEKTOP     [25:НомСборки]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5704" style="position:absolute;flip:x;z-index:1785" from="3.35pt,-.15pt" to="293.35pt,-.1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 xml:space="preserve">Проверил  Фурсов А.А                         [9:Заказ]  2345-4789                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5705" style="position:absolute;flip:x;z-index:1786" from="3.35pt,-.05pt" to="293.35pt,-.0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>Нормир.   [14:Нормировал]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5706" style="position:absolute;flip:x;z-index:1787" from="3.35pt,.35pt" to="783.35pt,.5pt" o:allowincell="f">
          <w10:anchorlock/>
        </v:line>
      </w:pict>
    </w:r>
    <w:r>
      <w:rPr>
        <w:lang w:val="ru-RU"/>
      </w:rPr>
      <w:pict>
        <v:line id="_x0000_s5716" style="position:absolute;z-index:1797" from="623pt,11.85pt" to="783.5pt,11.85pt" o:allowincell="f">
          <w10:anchorlock/>
        </v:line>
      </w:pict>
    </w:r>
    <w:r>
      <w:rPr>
        <w:lang w:val="ru-RU"/>
      </w:rPr>
      <w:pict>
        <v:line id="_x0000_s5715" style="position:absolute;z-index:1796" from="623pt,.35pt" to="623pt,24.85pt" o:allowincell="f">
          <w10:anchorlock/>
        </v:line>
      </w:pict>
    </w:r>
    <w:r>
      <w:rPr>
        <w:lang w:val="ru-RU"/>
      </w:rPr>
      <w:pict>
        <v:line id="_x0000_s5713" style="position:absolute;z-index:1794" from="741.85pt,.5pt" to="741.85pt,25pt" o:allowincell="f">
          <w10:anchorlock/>
        </v:line>
      </w:pict>
    </w:r>
    <w:r>
      <w:rPr>
        <w:lang w:val="ru-RU"/>
      </w:rPr>
      <w:pict>
        <v:line id="_x0000_s5712" style="position:absolute;z-index:1793" from="702.35pt,.5pt" to="702.35pt,25pt" o:allowincell="f">
          <w10:anchorlock/>
        </v:line>
      </w:pict>
    </w:r>
    <w:r>
      <w:rPr>
        <w:lang w:val="ru-RU"/>
      </w:rPr>
      <w:pict>
        <v:line id="_x0000_s5711" style="position:absolute;z-index:1792" from="662.35pt,.5pt" to="662.35pt,25pt" o:allowincell="f">
          <w10:anchorlock/>
        </v:line>
      </w:pict>
    </w:r>
    <w:r>
      <w:rPr>
        <w:lang w:val="ru-RU"/>
      </w:rPr>
      <w:pict>
        <v:line id="_x0000_s5703" style="position:absolute;z-index:1784" from="62.35pt,-37pt" to="62.35pt,25pt" o:allowincell="f">
          <w10:anchorlock/>
        </v:line>
      </w:pict>
    </w:r>
    <w:r>
      <w:rPr>
        <w:lang w:val="ru-RU"/>
      </w:rPr>
      <w:pict>
        <v:line id="_x0000_s5707" style="position:absolute;flip:x;z-index:1788" from="3.35pt,13pt" to="293.35pt,13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>Утвердил  [14:Утвердил]                                                                      Цех   УЧ    РМ    Опер.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5708" style="position:absolute;z-index:1789" from="3.35pt,12.55pt" to="783.35pt,12.5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 xml:space="preserve">Н.контр.  [14:НКонтроль]                                Шестерня                               </w:t>
    </w:r>
    <w:r>
      <w:rPr>
        <w:lang w:val="ru-RU"/>
      </w:rPr>
      <w:t xml:space="preserve">   </w:t>
    </w:r>
    <w:r w:rsidRPr="00E72F3E">
      <w:rPr>
        <w:lang w:val="ru-RU"/>
      </w:rPr>
      <w:t xml:space="preserve">   </w:t>
    </w:r>
    <w:r>
      <w:rPr>
        <w:lang w:val="ru-RU"/>
      </w:rPr>
      <w:t xml:space="preserve">   </w:t>
    </w:r>
    <w:r w:rsidRPr="00E72F3E">
      <w:rPr>
        <w:lang w:val="ru-RU"/>
      </w:rPr>
      <w:t xml:space="preserve">   </w:t>
    </w:r>
    <w:r>
      <w:rPr>
        <w:lang w:val="ru-RU"/>
      </w:rPr>
      <w:t xml:space="preserve">   </w:t>
    </w:r>
    <w:r w:rsidRPr="00E72F3E">
      <w:rPr>
        <w:lang w:val="ru-RU"/>
      </w:rPr>
      <w:t xml:space="preserve">  </w:t>
    </w:r>
    <w:r>
      <w:rPr>
        <w:lang w:val="ru-RU"/>
      </w:rPr>
      <w:t>100</w:t>
    </w:r>
    <w:proofErr w:type="gramEnd"/>
  </w:p>
</w:hdr>
</file>

<file path=word/header4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rect id="_x0000_s5675" style="position:absolute;margin-left:38.85pt;margin-top:180.9pt;width:759.6pt;height:365.4pt;z-index:36;mso-position-horizontal-relative:page;mso-position-vertical-relative:page" o:allowincell="f" filled="f" stroked="f" strokecolor="#930">
          <w10:wrap anchorx="page" anchory="page"/>
          <w10:anchorlock/>
        </v:rect>
      </w:pict>
    </w:r>
    <w:r>
      <w:rPr>
        <w:lang w:val="ru-RU"/>
      </w:rPr>
      <w:pict>
        <v:rect id="_x0000_s5633" style="position:absolute;margin-left:3.35pt;margin-top:.75pt;width:780pt;height:544.15pt;z-index:-38" o:allowincell="f">
          <w10:anchorlock/>
        </v:rect>
      </w:pict>
    </w:r>
    <w:r>
      <w:rPr>
        <w:lang w:val="ru-RU"/>
      </w:rPr>
      <w:pict>
        <v:line id="_x0000_s5674" style="position:absolute;z-index:1757" from="3.5pt,531pt" to="783.5pt,531pt" o:allowincell="f">
          <w10:anchorlock/>
        </v:line>
      </w:pict>
    </w:r>
    <w:r w:rsidRPr="00E72F3E">
      <w:rPr>
        <w:lang w:val="ru-RU"/>
      </w:rPr>
      <w:t xml:space="preserve">                                                                                    ГОСТ 3.1105-84    Форма 7   САПР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5646" style="position:absolute;z-index:1729" from="677.6pt,.7pt" to="677.6pt,62.7pt" o:allowincell="f">
          <w10:anchorlock/>
        </v:line>
      </w:pict>
    </w:r>
    <w:r>
      <w:rPr>
        <w:lang w:val="ru-RU"/>
      </w:rPr>
      <w:pict>
        <v:line id="_x0000_s5645" style="position:absolute;z-index:1728" from="604.85pt,.7pt" to="604.85pt,50.2pt" o:allowincell="f">
          <w10:anchorlock/>
        </v:line>
      </w:pict>
    </w:r>
    <w:r>
      <w:rPr>
        <w:lang w:val="ru-RU"/>
      </w:rPr>
      <w:pict>
        <v:line id="_x0000_s5644" style="position:absolute;z-index:1727" from="578.6pt,.7pt" to="578.6pt,50.2pt" o:allowincell="f">
          <w10:anchorlock/>
        </v:line>
      </w:pict>
    </w:r>
    <w:r>
      <w:rPr>
        <w:lang w:val="ru-RU"/>
      </w:rPr>
      <w:pict>
        <v:line id="_x0000_s5643" style="position:absolute;z-index:1726" from="552.35pt,.7pt" to="552.35pt,50.2pt" o:allowincell="f">
          <w10:anchorlock/>
        </v:line>
      </w:pict>
    </w:r>
    <w:r>
      <w:rPr>
        <w:lang w:val="ru-RU"/>
      </w:rPr>
      <w:pict>
        <v:line id="_x0000_s5638" style="position:absolute;z-index:1721" from="552.35pt,.7pt" to="783.35pt,.7pt" o:allowincell="f">
          <w10:anchorlock/>
        </v:line>
      </w:pict>
    </w:r>
    <w:r>
      <w:rPr>
        <w:lang w:val="ru-RU"/>
      </w:rPr>
      <w:pict>
        <v:line id="_x0000_s5654" style="position:absolute;z-index:1737" from="103.1pt,12.7pt" to="103.1pt,50.2pt" o:allowincell="f">
          <w10:anchorlock/>
        </v:line>
      </w:pic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5655" style="position:absolute;z-index:1738" from="49.85pt,.25pt" to="49.85pt,37.75pt" o:allowincell="f">
          <w10:anchorlock/>
        </v:line>
      </w:pict>
    </w:r>
    <w:r>
      <w:rPr>
        <w:lang w:val="ru-RU"/>
      </w:rPr>
      <w:pict>
        <v:line id="_x0000_s5647" style="position:absolute;z-index:1730" from="736.85pt,-11.75pt" to="736.85pt,50.25pt" o:allowincell="f">
          <w10:anchorlock/>
        </v:line>
      </w:pict>
    </w:r>
    <w:r>
      <w:rPr>
        <w:lang w:val="ru-RU"/>
      </w:rPr>
      <w:pict>
        <v:line id="_x0000_s5653" style="position:absolute;z-index:1736" from="155.6pt,.25pt" to="155.6pt,37.75pt" o:allowincell="f">
          <w10:anchorlock/>
        </v:line>
      </w:pict>
    </w:r>
    <w:r>
      <w:rPr>
        <w:lang w:val="ru-RU"/>
      </w:rPr>
      <w:pict>
        <v:line id="_x0000_s5652" style="position:absolute;z-index:1735" from="195.35pt,.25pt" to="195.35pt,37.75pt" o:allowincell="f">
          <w10:anchorlock/>
        </v:line>
      </w:pict>
    </w:r>
    <w:r>
      <w:rPr>
        <w:lang w:val="ru-RU"/>
      </w:rPr>
      <w:pict>
        <v:line id="_x0000_s5648" style="position:absolute;flip:x;z-index:1731" from="3.35pt,.25pt" to="195.35pt,.25pt" o:allowincell="f">
          <w10:anchorlock/>
        </v:line>
      </w:pict>
    </w:r>
    <w:r>
      <w:rPr>
        <w:lang w:val="ru-RU"/>
      </w:rPr>
      <w:pict>
        <v:line id="_x0000_s5642" style="position:absolute;z-index:1725" from="512.6pt,12.95pt" to="512.6pt,37.7pt" o:allowincell="f">
          <w10:anchorlock/>
        </v:line>
      </w:pict>
    </w:r>
    <w:r w:rsidRPr="00E72F3E">
      <w:rPr>
        <w:lang w:val="ru-RU"/>
      </w:rPr>
      <w:t xml:space="preserve"> Дубл.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5649" style="position:absolute;flip:x;z-index:1732" from="3.35pt,.45pt" to="195.35pt,.45pt" o:allowincell="f">
          <w10:anchorlock/>
        </v:line>
      </w:pict>
    </w:r>
    <w:r>
      <w:rPr>
        <w:lang w:val="ru-RU"/>
      </w:rPr>
      <w:pict>
        <v:line id="_x0000_s5637" style="position:absolute;z-index:1720" from="552.35pt,-12.25pt" to="783.35pt,-12.25pt" o:allowincell="f">
          <w10:anchorlock/>
        </v:line>
      </w:pict>
    </w:r>
    <w:r>
      <w:rPr>
        <w:lang w:val="ru-RU"/>
      </w:rPr>
      <w:pict>
        <v:line id="_x0000_s5641" style="position:absolute;z-index:1724" from="459.35pt,.45pt" to="459.35pt,25.2pt" o:allowincell="f">
          <w10:anchorlock/>
        </v:line>
      </w:pict>
    </w:r>
    <w:r>
      <w:rPr>
        <w:lang w:val="ru-RU"/>
      </w:rPr>
      <w:pict>
        <v:line id="_x0000_s5640" style="position:absolute;z-index:1723" from="400.1pt,.45pt" to="400.1pt,25.2pt" o:allowincell="f">
          <w10:anchorlock/>
        </v:line>
      </w:pict>
    </w:r>
    <w:r>
      <w:rPr>
        <w:lang w:val="ru-RU"/>
      </w:rPr>
      <w:pict>
        <v:line id="_x0000_s5639" style="position:absolute;z-index:1722" from="373.85pt,.45pt" to="373.85pt,25.2pt" o:allowincell="f">
          <w10:anchorlock/>
        </v:line>
      </w:pict>
    </w:r>
    <w:r>
      <w:rPr>
        <w:lang w:val="ru-RU"/>
      </w:rPr>
      <w:pict>
        <v:line id="_x0000_s5634" style="position:absolute;z-index:1717" from="347.6pt,.45pt" to="347.6pt,25.2pt" o:allowincell="f">
          <w10:anchorlock/>
        </v:line>
      </w:pict>
    </w:r>
    <w:r>
      <w:rPr>
        <w:lang w:val="ru-RU"/>
      </w:rPr>
      <w:pict>
        <v:line id="_x0000_s5636" style="position:absolute;z-index:1719" from="347.6pt,12.5pt" to="783.35pt,12.5pt" o:allowincell="f">
          <w10:anchorlock/>
        </v:line>
      </w:pict>
    </w:r>
    <w:r w:rsidRPr="00E72F3E">
      <w:rPr>
        <w:lang w:val="ru-RU"/>
      </w:rPr>
      <w:t xml:space="preserve"> Взам.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5650" style="position:absolute;flip:x;z-index:1733" from="3.35pt,.05pt" to="195.35pt,.05pt" o:allowincell="f">
          <w10:anchorlock/>
        </v:line>
      </w:pict>
    </w:r>
    <w:r>
      <w:rPr>
        <w:lang w:val="ru-RU"/>
      </w:rPr>
      <w:pict>
        <v:line id="_x0000_s5635" style="position:absolute;z-index:1718" from="347.6pt,-12pt" to="783.35pt,-12pt" o:allowincell="f">
          <w10:anchorlock/>
        </v:line>
      </w:pict>
    </w:r>
    <w:r w:rsidRPr="00E72F3E">
      <w:rPr>
        <w:lang w:val="ru-RU"/>
      </w:rPr>
      <w:t xml:space="preserve"> Подл.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5651" style="position:absolute;z-index:1734" from="3.35pt,.35pt" to="783.35pt,.35pt" o:allowincell="f">
          <w10:anchorlock/>
        </v:line>
      </w:pict>
    </w:r>
    <w:r>
      <w:rPr>
        <w:lang w:val="ru-RU"/>
      </w:rPr>
      <w:pict>
        <v:line id="_x0000_s5667" style="position:absolute;flip:y;z-index:1750" from="537.85pt,12.85pt" to="537.85pt,74.3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 xml:space="preserve">ТехноПро                                     [25:Изделие] |                               </w:t>
    </w:r>
    <w:proofErr w:type="gramEnd"/>
    <w:r w:rsidRPr="00E72F3E">
      <w:rPr>
        <w:lang w:val="ru-RU"/>
      </w:rPr>
      <w:fldChar w:fldCharType="begin"/>
    </w:r>
    <w:r w:rsidRPr="00E72F3E">
      <w:rPr>
        <w:lang w:val="ru-RU"/>
      </w:rPr>
      <w:instrText xml:space="preserve"> SECTIONPAGES  \* MERGEFORMAT </w:instrText>
    </w:r>
    <w:r w:rsidRPr="00E72F3E">
      <w:rPr>
        <w:lang w:val="ru-RU"/>
      </w:rPr>
      <w:fldChar w:fldCharType="separate"/>
    </w:r>
    <w:r>
      <w:rPr>
        <w:lang w:val="ru-RU"/>
      </w:rPr>
      <w:t>1</w:t>
    </w:r>
    <w:r w:rsidRPr="00E72F3E">
      <w:rPr>
        <w:lang w:val="ru-RU"/>
      </w:rPr>
      <w:fldChar w:fldCharType="end"/>
    </w:r>
    <w:proofErr w:type="gramStart"/>
    <w:r w:rsidRPr="00E72F3E">
      <w:rPr>
        <w:lang w:val="ru-RU"/>
      </w:rPr>
      <w:t xml:space="preserve">        </w:t>
    </w:r>
    <w:proofErr w:type="gramEnd"/>
    <w:r w:rsidRPr="00E72F3E">
      <w:rPr>
        <w:lang w:val="ru-RU"/>
      </w:rPr>
      <w:fldChar w:fldCharType="begin"/>
    </w:r>
    <w:r w:rsidRPr="00E72F3E">
      <w:rPr>
        <w:lang w:val="ru-RU"/>
      </w:rPr>
      <w:instrText xml:space="preserve"> PAGE </w:instrText>
    </w:r>
    <w:r w:rsidRPr="00E72F3E">
      <w:rPr>
        <w:lang w:val="ru-RU"/>
      </w:rPr>
      <w:fldChar w:fldCharType="separate"/>
    </w:r>
    <w:r>
      <w:rPr>
        <w:lang w:val="ru-RU"/>
      </w:rPr>
      <w:t>1</w:t>
    </w:r>
    <w:r w:rsidRPr="00E72F3E">
      <w:rPr>
        <w:lang w:val="ru-RU"/>
      </w:rPr>
      <w:fldChar w:fldCharType="end"/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5671" style="position:absolute;flip:y;z-index:1754" from="755.35pt,.4pt" to="755.35pt,37.9pt" o:allowincell="f">
          <w10:anchorlock/>
        </v:line>
      </w:pict>
    </w:r>
    <w:r>
      <w:rPr>
        <w:lang w:val="ru-RU"/>
      </w:rPr>
      <w:pict>
        <v:line id="_x0000_s5657" style="position:absolute;z-index:1740" from="293.35pt,-12.1pt" to="293.35pt,62.4pt" o:allowincell="f">
          <w10:anchorlock/>
        </v:line>
      </w:pict>
    </w:r>
    <w:r>
      <w:rPr>
        <w:lang w:val="ru-RU"/>
      </w:rPr>
      <w:pict>
        <v:line id="_x0000_s5666" style="position:absolute;z-index:1749" from="372.85pt,.4pt" to="372.85pt,48.4pt" o:allowincell="f">
          <w10:anchorlock/>
        </v:line>
      </w:pict>
    </w:r>
    <w:r>
      <w:rPr>
        <w:lang w:val="ru-RU"/>
      </w:rPr>
      <w:pict>
        <v:line id="_x0000_s5659" style="position:absolute;z-index:1742" from="167.85pt,.4pt" to="167.85pt,62.4pt" o:allowincell="f">
          <w10:anchorlock/>
        </v:line>
      </w:pict>
    </w:r>
    <w:r>
      <w:rPr>
        <w:lang w:val="ru-RU"/>
      </w:rPr>
      <w:pict>
        <v:line id="_x0000_s5658" style="position:absolute;z-index:1741" from="227.35pt,.4pt" to="227.35pt,62.4pt" o:allowincell="f">
          <w10:anchorlock/>
        </v:line>
      </w:pict>
    </w:r>
    <w:r>
      <w:rPr>
        <w:lang w:val="ru-RU"/>
      </w:rPr>
      <w:pict>
        <v:line id="_x0000_s5656" style="position:absolute;z-index:1739" from="3.35pt,.4pt" to="783.35pt,.4pt" o:allowincell="f">
          <w10:anchorlock/>
        </v:line>
      </w:pict>
    </w:r>
    <w:r w:rsidRPr="00E72F3E">
      <w:rPr>
        <w:lang w:val="ru-RU"/>
      </w:rPr>
      <w:t xml:space="preserve"> Разраб.   </w:t>
    </w:r>
    <w:proofErr w:type="gramStart"/>
    <w:r w:rsidRPr="00E72F3E">
      <w:rPr>
        <w:lang w:val="ru-RU"/>
      </w:rPr>
      <w:t xml:space="preserve">Копцов Д.С.                        </w:t>
    </w:r>
    <w:r w:rsidRPr="00E15AE2">
      <w:rPr>
        <w:rFonts w:cs="Courier New"/>
        <w:color w:val="000000"/>
        <w:sz w:val="20"/>
        <w:shd w:val="clear" w:color="auto" w:fill="FFFFFF"/>
        <w:lang w:val="ru-RU"/>
      </w:rPr>
      <w:t>СФ МАИ</w:t>
    </w:r>
    <w:r w:rsidRPr="00E72F3E">
      <w:rPr>
        <w:lang w:val="ru-RU"/>
      </w:rPr>
      <w:t xml:space="preserve"> </w:t>
    </w:r>
    <w:r>
      <w:rPr>
        <w:lang w:val="ru-RU"/>
      </w:rPr>
      <w:t xml:space="preserve">     </w:t>
    </w:r>
    <w:r w:rsidRPr="00E72F3E">
      <w:rPr>
        <w:lang w:val="ru-RU"/>
      </w:rPr>
      <w:t xml:space="preserve">    [25:НомСборки]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5661" style="position:absolute;flip:x;z-index:1744" from="3.35pt,-.15pt" to="293.35pt,-.1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 xml:space="preserve">Проверил  Фурсов А.А                         [9:Заказ]  2345-4789                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5662" style="position:absolute;flip:x;z-index:1745" from="3.35pt,-.05pt" to="293.35pt,-.0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>Нормир.   [14:Нормировал]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5663" style="position:absolute;flip:x;z-index:1746" from="3.35pt,.35pt" to="783.35pt,.5pt" o:allowincell="f">
          <w10:anchorlock/>
        </v:line>
      </w:pict>
    </w:r>
    <w:r>
      <w:rPr>
        <w:lang w:val="ru-RU"/>
      </w:rPr>
      <w:pict>
        <v:line id="_x0000_s5673" style="position:absolute;z-index:1756" from="623pt,11.85pt" to="783.5pt,11.85pt" o:allowincell="f">
          <w10:anchorlock/>
        </v:line>
      </w:pict>
    </w:r>
    <w:r>
      <w:rPr>
        <w:lang w:val="ru-RU"/>
      </w:rPr>
      <w:pict>
        <v:line id="_x0000_s5672" style="position:absolute;z-index:1755" from="623pt,.35pt" to="623pt,24.85pt" o:allowincell="f">
          <w10:anchorlock/>
        </v:line>
      </w:pict>
    </w:r>
    <w:r>
      <w:rPr>
        <w:lang w:val="ru-RU"/>
      </w:rPr>
      <w:pict>
        <v:line id="_x0000_s5670" style="position:absolute;z-index:1753" from="741.85pt,.5pt" to="741.85pt,25pt" o:allowincell="f">
          <w10:anchorlock/>
        </v:line>
      </w:pict>
    </w:r>
    <w:r>
      <w:rPr>
        <w:lang w:val="ru-RU"/>
      </w:rPr>
      <w:pict>
        <v:line id="_x0000_s5669" style="position:absolute;z-index:1752" from="702.35pt,.5pt" to="702.35pt,25pt" o:allowincell="f">
          <w10:anchorlock/>
        </v:line>
      </w:pict>
    </w:r>
    <w:r>
      <w:rPr>
        <w:lang w:val="ru-RU"/>
      </w:rPr>
      <w:pict>
        <v:line id="_x0000_s5668" style="position:absolute;z-index:1751" from="662.35pt,.5pt" to="662.35pt,25pt" o:allowincell="f">
          <w10:anchorlock/>
        </v:line>
      </w:pict>
    </w:r>
    <w:r>
      <w:rPr>
        <w:lang w:val="ru-RU"/>
      </w:rPr>
      <w:pict>
        <v:line id="_x0000_s5660" style="position:absolute;z-index:1743" from="62.35pt,-37pt" to="62.35pt,25pt" o:allowincell="f">
          <w10:anchorlock/>
        </v:line>
      </w:pict>
    </w:r>
    <w:r>
      <w:rPr>
        <w:lang w:val="ru-RU"/>
      </w:rPr>
      <w:pict>
        <v:line id="_x0000_s5664" style="position:absolute;flip:x;z-index:1747" from="3.35pt,13pt" to="293.35pt,13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>Утвердил  [14:Утвердил]                                                                      Цех   УЧ    РМ    Опер.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5665" style="position:absolute;z-index:1748" from="3.35pt,12.55pt" to="783.35pt,12.5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 xml:space="preserve">Н.контр.  [14:НКонтроль]                                Шестерня                               </w:t>
    </w:r>
    <w:r>
      <w:rPr>
        <w:lang w:val="ru-RU"/>
      </w:rPr>
      <w:t xml:space="preserve">   </w:t>
    </w:r>
    <w:r w:rsidRPr="00E72F3E">
      <w:rPr>
        <w:lang w:val="ru-RU"/>
      </w:rPr>
      <w:t xml:space="preserve">   </w:t>
    </w:r>
    <w:r>
      <w:rPr>
        <w:lang w:val="ru-RU"/>
      </w:rPr>
      <w:t xml:space="preserve">   </w:t>
    </w:r>
    <w:r w:rsidRPr="00E72F3E">
      <w:rPr>
        <w:lang w:val="ru-RU"/>
      </w:rPr>
      <w:t xml:space="preserve">   </w:t>
    </w:r>
    <w:r>
      <w:rPr>
        <w:lang w:val="ru-RU"/>
      </w:rPr>
      <w:t xml:space="preserve">   </w:t>
    </w:r>
    <w:r w:rsidRPr="00E72F3E">
      <w:rPr>
        <w:lang w:val="ru-RU"/>
      </w:rPr>
      <w:t xml:space="preserve">  </w:t>
    </w:r>
    <w:r>
      <w:rPr>
        <w:lang w:val="ru-RU"/>
      </w:rPr>
      <w:t>100</w:t>
    </w:r>
    <w:proofErr w:type="gramEnd"/>
  </w:p>
</w:hdr>
</file>

<file path=word/header4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rect id="_x0000_s5890" style="position:absolute;margin-left:38.85pt;margin-top:182.55pt;width:760.5pt;height:362.7pt;z-index:33;mso-position-horizontal-relative:page;mso-position-vertical-relative:page" stroked="f">
          <w10:wrap anchorx="page" anchory="page"/>
          <w10:anchorlock/>
        </v:rect>
      </w:pict>
    </w:r>
    <w:r>
      <w:rPr>
        <w:lang w:val="ru-RU"/>
      </w:rPr>
      <w:pict>
        <v:rect id="_x0000_s5848" style="position:absolute;margin-left:3.35pt;margin-top:.75pt;width:780pt;height:544.15pt;z-index:-35" o:allowincell="f">
          <w10:anchorlock/>
        </v:rect>
      </w:pict>
    </w:r>
    <w:r>
      <w:rPr>
        <w:lang w:val="ru-RU"/>
      </w:rPr>
      <w:pict>
        <v:line id="_x0000_s5889" style="position:absolute;z-index:1880" from="3.5pt,531pt" to="783.5pt,531pt" o:allowincell="f">
          <w10:anchorlock/>
        </v:line>
      </w:pict>
    </w:r>
    <w:r w:rsidRPr="00E72F3E">
      <w:rPr>
        <w:lang w:val="ru-RU"/>
      </w:rPr>
      <w:t xml:space="preserve">                                                                                    ГОСТ 3.1105-84    Форма 7   САПР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5861" style="position:absolute;z-index:1852" from="677.6pt,.7pt" to="677.6pt,62.7pt" o:allowincell="f">
          <w10:anchorlock/>
        </v:line>
      </w:pict>
    </w:r>
    <w:r>
      <w:rPr>
        <w:lang w:val="ru-RU"/>
      </w:rPr>
      <w:pict>
        <v:line id="_x0000_s5860" style="position:absolute;z-index:1851" from="604.85pt,.7pt" to="604.85pt,50.2pt" o:allowincell="f">
          <w10:anchorlock/>
        </v:line>
      </w:pict>
    </w:r>
    <w:r>
      <w:rPr>
        <w:lang w:val="ru-RU"/>
      </w:rPr>
      <w:pict>
        <v:line id="_x0000_s5859" style="position:absolute;z-index:1850" from="578.6pt,.7pt" to="578.6pt,50.2pt" o:allowincell="f">
          <w10:anchorlock/>
        </v:line>
      </w:pict>
    </w:r>
    <w:r>
      <w:rPr>
        <w:lang w:val="ru-RU"/>
      </w:rPr>
      <w:pict>
        <v:line id="_x0000_s5858" style="position:absolute;z-index:1849" from="552.35pt,.7pt" to="552.35pt,50.2pt" o:allowincell="f">
          <w10:anchorlock/>
        </v:line>
      </w:pict>
    </w:r>
    <w:r>
      <w:rPr>
        <w:lang w:val="ru-RU"/>
      </w:rPr>
      <w:pict>
        <v:line id="_x0000_s5853" style="position:absolute;z-index:1844" from="552.35pt,.7pt" to="783.35pt,.7pt" o:allowincell="f">
          <w10:anchorlock/>
        </v:line>
      </w:pict>
    </w:r>
    <w:r>
      <w:rPr>
        <w:lang w:val="ru-RU"/>
      </w:rPr>
      <w:pict>
        <v:line id="_x0000_s5869" style="position:absolute;z-index:1860" from="103.1pt,12.7pt" to="103.1pt,50.2pt" o:allowincell="f">
          <w10:anchorlock/>
        </v:line>
      </w:pic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5870" style="position:absolute;z-index:1861" from="49.85pt,.25pt" to="49.85pt,37.75pt" o:allowincell="f">
          <w10:anchorlock/>
        </v:line>
      </w:pict>
    </w:r>
    <w:r>
      <w:rPr>
        <w:lang w:val="ru-RU"/>
      </w:rPr>
      <w:pict>
        <v:line id="_x0000_s5862" style="position:absolute;z-index:1853" from="736.85pt,-11.75pt" to="736.85pt,50.25pt" o:allowincell="f">
          <w10:anchorlock/>
        </v:line>
      </w:pict>
    </w:r>
    <w:r>
      <w:rPr>
        <w:lang w:val="ru-RU"/>
      </w:rPr>
      <w:pict>
        <v:line id="_x0000_s5868" style="position:absolute;z-index:1859" from="155.6pt,.25pt" to="155.6pt,37.75pt" o:allowincell="f">
          <w10:anchorlock/>
        </v:line>
      </w:pict>
    </w:r>
    <w:r>
      <w:rPr>
        <w:lang w:val="ru-RU"/>
      </w:rPr>
      <w:pict>
        <v:line id="_x0000_s5867" style="position:absolute;z-index:1858" from="195.35pt,.25pt" to="195.35pt,37.75pt" o:allowincell="f">
          <w10:anchorlock/>
        </v:line>
      </w:pict>
    </w:r>
    <w:r>
      <w:rPr>
        <w:lang w:val="ru-RU"/>
      </w:rPr>
      <w:pict>
        <v:line id="_x0000_s5863" style="position:absolute;flip:x;z-index:1854" from="3.35pt,.25pt" to="195.35pt,.25pt" o:allowincell="f">
          <w10:anchorlock/>
        </v:line>
      </w:pict>
    </w:r>
    <w:r>
      <w:rPr>
        <w:lang w:val="ru-RU"/>
      </w:rPr>
      <w:pict>
        <v:line id="_x0000_s5857" style="position:absolute;z-index:1848" from="512.6pt,12.95pt" to="512.6pt,37.7pt" o:allowincell="f">
          <w10:anchorlock/>
        </v:line>
      </w:pict>
    </w:r>
    <w:r w:rsidRPr="00E72F3E">
      <w:rPr>
        <w:lang w:val="ru-RU"/>
      </w:rPr>
      <w:t xml:space="preserve"> Дубл.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5864" style="position:absolute;flip:x;z-index:1855" from="3.35pt,.45pt" to="195.35pt,.45pt" o:allowincell="f">
          <w10:anchorlock/>
        </v:line>
      </w:pict>
    </w:r>
    <w:r>
      <w:rPr>
        <w:lang w:val="ru-RU"/>
      </w:rPr>
      <w:pict>
        <v:line id="_x0000_s5852" style="position:absolute;z-index:1843" from="552.35pt,-12.25pt" to="783.35pt,-12.25pt" o:allowincell="f">
          <w10:anchorlock/>
        </v:line>
      </w:pict>
    </w:r>
    <w:r>
      <w:rPr>
        <w:lang w:val="ru-RU"/>
      </w:rPr>
      <w:pict>
        <v:line id="_x0000_s5856" style="position:absolute;z-index:1847" from="459.35pt,.45pt" to="459.35pt,25.2pt" o:allowincell="f">
          <w10:anchorlock/>
        </v:line>
      </w:pict>
    </w:r>
    <w:r>
      <w:rPr>
        <w:lang w:val="ru-RU"/>
      </w:rPr>
      <w:pict>
        <v:line id="_x0000_s5855" style="position:absolute;z-index:1846" from="400.1pt,.45pt" to="400.1pt,25.2pt" o:allowincell="f">
          <w10:anchorlock/>
        </v:line>
      </w:pict>
    </w:r>
    <w:r>
      <w:rPr>
        <w:lang w:val="ru-RU"/>
      </w:rPr>
      <w:pict>
        <v:line id="_x0000_s5854" style="position:absolute;z-index:1845" from="373.85pt,.45pt" to="373.85pt,25.2pt" o:allowincell="f">
          <w10:anchorlock/>
        </v:line>
      </w:pict>
    </w:r>
    <w:r>
      <w:rPr>
        <w:lang w:val="ru-RU"/>
      </w:rPr>
      <w:pict>
        <v:line id="_x0000_s5849" style="position:absolute;z-index:1840" from="347.6pt,.45pt" to="347.6pt,25.2pt" o:allowincell="f">
          <w10:anchorlock/>
        </v:line>
      </w:pict>
    </w:r>
    <w:r>
      <w:rPr>
        <w:lang w:val="ru-RU"/>
      </w:rPr>
      <w:pict>
        <v:line id="_x0000_s5851" style="position:absolute;z-index:1842" from="347.6pt,12.5pt" to="783.35pt,12.5pt" o:allowincell="f">
          <w10:anchorlock/>
        </v:line>
      </w:pict>
    </w:r>
    <w:r w:rsidRPr="00E72F3E">
      <w:rPr>
        <w:lang w:val="ru-RU"/>
      </w:rPr>
      <w:t xml:space="preserve"> Взам.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5865" style="position:absolute;flip:x;z-index:1856" from="3.35pt,.05pt" to="195.35pt,.05pt" o:allowincell="f">
          <w10:anchorlock/>
        </v:line>
      </w:pict>
    </w:r>
    <w:r>
      <w:rPr>
        <w:lang w:val="ru-RU"/>
      </w:rPr>
      <w:pict>
        <v:line id="_x0000_s5850" style="position:absolute;z-index:1841" from="347.6pt,-12pt" to="783.35pt,-12pt" o:allowincell="f">
          <w10:anchorlock/>
        </v:line>
      </w:pict>
    </w:r>
    <w:r w:rsidRPr="00E72F3E">
      <w:rPr>
        <w:lang w:val="ru-RU"/>
      </w:rPr>
      <w:t xml:space="preserve"> Подл.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5866" style="position:absolute;z-index:1857" from="3.35pt,.35pt" to="783.35pt,.35pt" o:allowincell="f">
          <w10:anchorlock/>
        </v:line>
      </w:pict>
    </w:r>
    <w:r>
      <w:rPr>
        <w:lang w:val="ru-RU"/>
      </w:rPr>
      <w:pict>
        <v:line id="_x0000_s5882" style="position:absolute;flip:y;z-index:1873" from="537.85pt,12.85pt" to="537.85pt,74.3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 xml:space="preserve">ТехноПро                                     [25:Изделие] |                               </w:t>
    </w:r>
    <w:r w:rsidRPr="00E72F3E">
      <w:rPr>
        <w:lang w:val="ru-RU"/>
      </w:rPr>
      <w:fldChar w:fldCharType="begin"/>
    </w:r>
    <w:r w:rsidRPr="00E72F3E">
      <w:rPr>
        <w:lang w:val="ru-RU"/>
      </w:rPr>
      <w:instrText xml:space="preserve"> SECTIONPAGES  \* MERGEFORMAT </w:instrText>
    </w:r>
    <w:r w:rsidRPr="00E72F3E">
      <w:rPr>
        <w:lang w:val="ru-RU"/>
      </w:rPr>
      <w:fldChar w:fldCharType="separate"/>
    </w:r>
    <w:r>
      <w:rPr>
        <w:lang w:val="ru-RU"/>
      </w:rPr>
      <w:t>1</w:t>
    </w:r>
    <w:r w:rsidRPr="00E72F3E">
      <w:rPr>
        <w:lang w:val="ru-RU"/>
      </w:rPr>
      <w:fldChar w:fldCharType="end"/>
    </w:r>
    <w:r w:rsidRPr="00E72F3E">
      <w:rPr>
        <w:lang w:val="ru-RU"/>
      </w:rPr>
      <w:t xml:space="preserve">        </w:t>
    </w:r>
    <w:r w:rsidRPr="00E72F3E">
      <w:rPr>
        <w:lang w:val="ru-RU"/>
      </w:rPr>
      <w:fldChar w:fldCharType="begin"/>
    </w:r>
    <w:r w:rsidRPr="00E72F3E">
      <w:rPr>
        <w:lang w:val="ru-RU"/>
      </w:rPr>
      <w:instrText xml:space="preserve"> PAGE </w:instrText>
    </w:r>
    <w:r w:rsidRPr="00E72F3E">
      <w:rPr>
        <w:lang w:val="ru-RU"/>
      </w:rPr>
      <w:fldChar w:fldCharType="separate"/>
    </w:r>
    <w:r w:rsidRPr="00E72F3E">
      <w:rPr>
        <w:lang w:val="ru-RU"/>
      </w:rPr>
      <w:t>2</w:t>
    </w:r>
    <w:r w:rsidRPr="00E72F3E">
      <w:rPr>
        <w:lang w:val="ru-RU"/>
      </w:rPr>
      <w:fldChar w:fldCharType="end"/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5886" style="position:absolute;flip:y;z-index:1877" from="755.35pt,.4pt" to="755.35pt,37.9pt" o:allowincell="f">
          <w10:anchorlock/>
        </v:line>
      </w:pict>
    </w:r>
    <w:r>
      <w:rPr>
        <w:lang w:val="ru-RU"/>
      </w:rPr>
      <w:pict>
        <v:line id="_x0000_s5872" style="position:absolute;z-index:1863" from="293.35pt,-12.1pt" to="293.35pt,62.4pt" o:allowincell="f">
          <w10:anchorlock/>
        </v:line>
      </w:pict>
    </w:r>
    <w:r>
      <w:rPr>
        <w:lang w:val="ru-RU"/>
      </w:rPr>
      <w:pict>
        <v:line id="_x0000_s5881" style="position:absolute;z-index:1872" from="372.85pt,.4pt" to="372.85pt,48.4pt" o:allowincell="f">
          <w10:anchorlock/>
        </v:line>
      </w:pict>
    </w:r>
    <w:r>
      <w:rPr>
        <w:lang w:val="ru-RU"/>
      </w:rPr>
      <w:pict>
        <v:line id="_x0000_s5874" style="position:absolute;z-index:1865" from="167.85pt,.4pt" to="167.85pt,62.4pt" o:allowincell="f">
          <w10:anchorlock/>
        </v:line>
      </w:pict>
    </w:r>
    <w:r>
      <w:rPr>
        <w:lang w:val="ru-RU"/>
      </w:rPr>
      <w:pict>
        <v:line id="_x0000_s5873" style="position:absolute;z-index:1864" from="227.35pt,.4pt" to="227.35pt,62.4pt" o:allowincell="f">
          <w10:anchorlock/>
        </v:line>
      </w:pict>
    </w:r>
    <w:r>
      <w:rPr>
        <w:lang w:val="ru-RU"/>
      </w:rPr>
      <w:pict>
        <v:line id="_x0000_s5871" style="position:absolute;z-index:1862" from="3.35pt,.4pt" to="783.35pt,.4pt" o:allowincell="f">
          <w10:anchorlock/>
        </v:line>
      </w:pict>
    </w:r>
    <w:r w:rsidRPr="00E72F3E">
      <w:rPr>
        <w:lang w:val="ru-RU"/>
      </w:rPr>
      <w:t xml:space="preserve"> Разраб.   </w:t>
    </w:r>
    <w:proofErr w:type="gramStart"/>
    <w:r w:rsidRPr="00E72F3E">
      <w:rPr>
        <w:lang w:val="ru-RU"/>
      </w:rPr>
      <w:t>Копцов Д.С.                        BEKTOP     [25:НомСборки]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5876" style="position:absolute;flip:x;z-index:1867" from="3.35pt,-.15pt" to="293.35pt,-.1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 xml:space="preserve">Проверил  Фурсов А.А                         [9:Заказ]  2345-4789                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5877" style="position:absolute;flip:x;z-index:1868" from="3.35pt,-.05pt" to="293.35pt,-.0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>Нормир.   [14:Нормировал]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5878" style="position:absolute;flip:x;z-index:1869" from="3.35pt,.35pt" to="783.35pt,.5pt" o:allowincell="f">
          <w10:anchorlock/>
        </v:line>
      </w:pict>
    </w:r>
    <w:r>
      <w:rPr>
        <w:lang w:val="ru-RU"/>
      </w:rPr>
      <w:pict>
        <v:line id="_x0000_s5888" style="position:absolute;z-index:1879" from="623pt,11.85pt" to="783.5pt,11.85pt" o:allowincell="f">
          <w10:anchorlock/>
        </v:line>
      </w:pict>
    </w:r>
    <w:r>
      <w:rPr>
        <w:lang w:val="ru-RU"/>
      </w:rPr>
      <w:pict>
        <v:line id="_x0000_s5887" style="position:absolute;z-index:1878" from="623pt,.35pt" to="623pt,24.85pt" o:allowincell="f">
          <w10:anchorlock/>
        </v:line>
      </w:pict>
    </w:r>
    <w:r>
      <w:rPr>
        <w:lang w:val="ru-RU"/>
      </w:rPr>
      <w:pict>
        <v:line id="_x0000_s5885" style="position:absolute;z-index:1876" from="741.85pt,.5pt" to="741.85pt,25pt" o:allowincell="f">
          <w10:anchorlock/>
        </v:line>
      </w:pict>
    </w:r>
    <w:r>
      <w:rPr>
        <w:lang w:val="ru-RU"/>
      </w:rPr>
      <w:pict>
        <v:line id="_x0000_s5884" style="position:absolute;z-index:1875" from="702.35pt,.5pt" to="702.35pt,25pt" o:allowincell="f">
          <w10:anchorlock/>
        </v:line>
      </w:pict>
    </w:r>
    <w:r>
      <w:rPr>
        <w:lang w:val="ru-RU"/>
      </w:rPr>
      <w:pict>
        <v:line id="_x0000_s5883" style="position:absolute;z-index:1874" from="662.35pt,.5pt" to="662.35pt,25pt" o:allowincell="f">
          <w10:anchorlock/>
        </v:line>
      </w:pict>
    </w:r>
    <w:r>
      <w:rPr>
        <w:lang w:val="ru-RU"/>
      </w:rPr>
      <w:pict>
        <v:line id="_x0000_s5875" style="position:absolute;z-index:1866" from="62.35pt,-37pt" to="62.35pt,25pt" o:allowincell="f">
          <w10:anchorlock/>
        </v:line>
      </w:pict>
    </w:r>
    <w:r>
      <w:rPr>
        <w:lang w:val="ru-RU"/>
      </w:rPr>
      <w:pict>
        <v:line id="_x0000_s5879" style="position:absolute;flip:x;z-index:1870" from="3.35pt,13pt" to="293.35pt,13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>Утвердил  [14:Утвердил]                                                                      Цех   УЧ    РМ    Опер.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5880" style="position:absolute;z-index:1871" from="3.35pt,12.55pt" to="783.35pt,12.5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 xml:space="preserve">Н.контр.  [14:НКонтроль]                                Шестерня                               </w:t>
    </w:r>
    <w:r>
      <w:rPr>
        <w:lang w:val="ru-RU"/>
      </w:rPr>
      <w:t xml:space="preserve">   </w:t>
    </w:r>
    <w:r w:rsidRPr="00E72F3E">
      <w:rPr>
        <w:lang w:val="ru-RU"/>
      </w:rPr>
      <w:t xml:space="preserve">   </w:t>
    </w:r>
    <w:r>
      <w:rPr>
        <w:lang w:val="ru-RU"/>
      </w:rPr>
      <w:t xml:space="preserve">   </w:t>
    </w:r>
    <w:r w:rsidRPr="00E72F3E">
      <w:rPr>
        <w:lang w:val="ru-RU"/>
      </w:rPr>
      <w:t xml:space="preserve">   </w:t>
    </w:r>
    <w:r>
      <w:rPr>
        <w:lang w:val="ru-RU"/>
      </w:rPr>
      <w:t xml:space="preserve">   </w:t>
    </w:r>
    <w:r w:rsidRPr="00E72F3E">
      <w:rPr>
        <w:lang w:val="ru-RU"/>
      </w:rPr>
      <w:t xml:space="preserve">  </w:t>
    </w:r>
    <w:r>
      <w:rPr>
        <w:lang w:val="ru-RU"/>
      </w:rPr>
      <w:t>105</w:t>
    </w:r>
    <w:proofErr w:type="gramEnd"/>
  </w:p>
</w:hdr>
</file>

<file path=word/header4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rect id="_x0000_s5847" style="position:absolute;margin-left:38.85pt;margin-top:180.9pt;width:759.6pt;height:365.4pt;z-index:34;mso-position-horizontal-relative:page;mso-position-vertical-relative:page" o:allowincell="f" filled="f" stroked="f" strokecolor="#930">
          <w10:wrap anchorx="page" anchory="page"/>
          <w10:anchorlock/>
        </v:rect>
      </w:pict>
    </w:r>
    <w:r>
      <w:rPr>
        <w:lang w:val="ru-RU"/>
      </w:rPr>
      <w:pict>
        <v:rect id="_x0000_s5805" style="position:absolute;margin-left:3.35pt;margin-top:.75pt;width:780pt;height:544.15pt;z-index:-36" o:allowincell="f">
          <w10:anchorlock/>
        </v:rect>
      </w:pict>
    </w:r>
    <w:r>
      <w:rPr>
        <w:lang w:val="ru-RU"/>
      </w:rPr>
      <w:pict>
        <v:line id="_x0000_s5846" style="position:absolute;z-index:1839" from="3.5pt,531pt" to="783.5pt,531pt" o:allowincell="f">
          <w10:anchorlock/>
        </v:line>
      </w:pict>
    </w:r>
    <w:r w:rsidRPr="00E72F3E">
      <w:rPr>
        <w:lang w:val="ru-RU"/>
      </w:rPr>
      <w:t xml:space="preserve">                                                                                    ГОСТ 3.1105-84    Форма 7   САПР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5818" style="position:absolute;z-index:1811" from="677.6pt,.7pt" to="677.6pt,62.7pt" o:allowincell="f">
          <w10:anchorlock/>
        </v:line>
      </w:pict>
    </w:r>
    <w:r>
      <w:rPr>
        <w:lang w:val="ru-RU"/>
      </w:rPr>
      <w:pict>
        <v:line id="_x0000_s5817" style="position:absolute;z-index:1810" from="604.85pt,.7pt" to="604.85pt,50.2pt" o:allowincell="f">
          <w10:anchorlock/>
        </v:line>
      </w:pict>
    </w:r>
    <w:r>
      <w:rPr>
        <w:lang w:val="ru-RU"/>
      </w:rPr>
      <w:pict>
        <v:line id="_x0000_s5816" style="position:absolute;z-index:1809" from="578.6pt,.7pt" to="578.6pt,50.2pt" o:allowincell="f">
          <w10:anchorlock/>
        </v:line>
      </w:pict>
    </w:r>
    <w:r>
      <w:rPr>
        <w:lang w:val="ru-RU"/>
      </w:rPr>
      <w:pict>
        <v:line id="_x0000_s5815" style="position:absolute;z-index:1808" from="552.35pt,.7pt" to="552.35pt,50.2pt" o:allowincell="f">
          <w10:anchorlock/>
        </v:line>
      </w:pict>
    </w:r>
    <w:r>
      <w:rPr>
        <w:lang w:val="ru-RU"/>
      </w:rPr>
      <w:pict>
        <v:line id="_x0000_s5810" style="position:absolute;z-index:1803" from="552.35pt,.7pt" to="783.35pt,.7pt" o:allowincell="f">
          <w10:anchorlock/>
        </v:line>
      </w:pict>
    </w:r>
    <w:r>
      <w:rPr>
        <w:lang w:val="ru-RU"/>
      </w:rPr>
      <w:pict>
        <v:line id="_x0000_s5826" style="position:absolute;z-index:1819" from="103.1pt,12.7pt" to="103.1pt,50.2pt" o:allowincell="f">
          <w10:anchorlock/>
        </v:line>
      </w:pic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5827" style="position:absolute;z-index:1820" from="49.85pt,.25pt" to="49.85pt,37.75pt" o:allowincell="f">
          <w10:anchorlock/>
        </v:line>
      </w:pict>
    </w:r>
    <w:r>
      <w:rPr>
        <w:lang w:val="ru-RU"/>
      </w:rPr>
      <w:pict>
        <v:line id="_x0000_s5819" style="position:absolute;z-index:1812" from="736.85pt,-11.75pt" to="736.85pt,50.25pt" o:allowincell="f">
          <w10:anchorlock/>
        </v:line>
      </w:pict>
    </w:r>
    <w:r>
      <w:rPr>
        <w:lang w:val="ru-RU"/>
      </w:rPr>
      <w:pict>
        <v:line id="_x0000_s5825" style="position:absolute;z-index:1818" from="155.6pt,.25pt" to="155.6pt,37.75pt" o:allowincell="f">
          <w10:anchorlock/>
        </v:line>
      </w:pict>
    </w:r>
    <w:r>
      <w:rPr>
        <w:lang w:val="ru-RU"/>
      </w:rPr>
      <w:pict>
        <v:line id="_x0000_s5824" style="position:absolute;z-index:1817" from="195.35pt,.25pt" to="195.35pt,37.75pt" o:allowincell="f">
          <w10:anchorlock/>
        </v:line>
      </w:pict>
    </w:r>
    <w:r>
      <w:rPr>
        <w:lang w:val="ru-RU"/>
      </w:rPr>
      <w:pict>
        <v:line id="_x0000_s5820" style="position:absolute;flip:x;z-index:1813" from="3.35pt,.25pt" to="195.35pt,.25pt" o:allowincell="f">
          <w10:anchorlock/>
        </v:line>
      </w:pict>
    </w:r>
    <w:r>
      <w:rPr>
        <w:lang w:val="ru-RU"/>
      </w:rPr>
      <w:pict>
        <v:line id="_x0000_s5814" style="position:absolute;z-index:1807" from="512.6pt,12.95pt" to="512.6pt,37.7pt" o:allowincell="f">
          <w10:anchorlock/>
        </v:line>
      </w:pict>
    </w:r>
    <w:r w:rsidRPr="00E72F3E">
      <w:rPr>
        <w:lang w:val="ru-RU"/>
      </w:rPr>
      <w:t xml:space="preserve"> Дубл.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5821" style="position:absolute;flip:x;z-index:1814" from="3.35pt,.45pt" to="195.35pt,.45pt" o:allowincell="f">
          <w10:anchorlock/>
        </v:line>
      </w:pict>
    </w:r>
    <w:r>
      <w:rPr>
        <w:lang w:val="ru-RU"/>
      </w:rPr>
      <w:pict>
        <v:line id="_x0000_s5809" style="position:absolute;z-index:1802" from="552.35pt,-12.25pt" to="783.35pt,-12.25pt" o:allowincell="f">
          <w10:anchorlock/>
        </v:line>
      </w:pict>
    </w:r>
    <w:r>
      <w:rPr>
        <w:lang w:val="ru-RU"/>
      </w:rPr>
      <w:pict>
        <v:line id="_x0000_s5813" style="position:absolute;z-index:1806" from="459.35pt,.45pt" to="459.35pt,25.2pt" o:allowincell="f">
          <w10:anchorlock/>
        </v:line>
      </w:pict>
    </w:r>
    <w:r>
      <w:rPr>
        <w:lang w:val="ru-RU"/>
      </w:rPr>
      <w:pict>
        <v:line id="_x0000_s5812" style="position:absolute;z-index:1805" from="400.1pt,.45pt" to="400.1pt,25.2pt" o:allowincell="f">
          <w10:anchorlock/>
        </v:line>
      </w:pict>
    </w:r>
    <w:r>
      <w:rPr>
        <w:lang w:val="ru-RU"/>
      </w:rPr>
      <w:pict>
        <v:line id="_x0000_s5811" style="position:absolute;z-index:1804" from="373.85pt,.45pt" to="373.85pt,25.2pt" o:allowincell="f">
          <w10:anchorlock/>
        </v:line>
      </w:pict>
    </w:r>
    <w:r>
      <w:rPr>
        <w:lang w:val="ru-RU"/>
      </w:rPr>
      <w:pict>
        <v:line id="_x0000_s5806" style="position:absolute;z-index:1799" from="347.6pt,.45pt" to="347.6pt,25.2pt" o:allowincell="f">
          <w10:anchorlock/>
        </v:line>
      </w:pict>
    </w:r>
    <w:r>
      <w:rPr>
        <w:lang w:val="ru-RU"/>
      </w:rPr>
      <w:pict>
        <v:line id="_x0000_s5808" style="position:absolute;z-index:1801" from="347.6pt,12.5pt" to="783.35pt,12.5pt" o:allowincell="f">
          <w10:anchorlock/>
        </v:line>
      </w:pict>
    </w:r>
    <w:r w:rsidRPr="00E72F3E">
      <w:rPr>
        <w:lang w:val="ru-RU"/>
      </w:rPr>
      <w:t xml:space="preserve"> Взам.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5822" style="position:absolute;flip:x;z-index:1815" from="3.35pt,.05pt" to="195.35pt,.05pt" o:allowincell="f">
          <w10:anchorlock/>
        </v:line>
      </w:pict>
    </w:r>
    <w:r>
      <w:rPr>
        <w:lang w:val="ru-RU"/>
      </w:rPr>
      <w:pict>
        <v:line id="_x0000_s5807" style="position:absolute;z-index:1800" from="347.6pt,-12pt" to="783.35pt,-12pt" o:allowincell="f">
          <w10:anchorlock/>
        </v:line>
      </w:pict>
    </w:r>
    <w:r w:rsidRPr="00E72F3E">
      <w:rPr>
        <w:lang w:val="ru-RU"/>
      </w:rPr>
      <w:t xml:space="preserve"> Подл.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5823" style="position:absolute;z-index:1816" from="3.35pt,.35pt" to="783.35pt,.35pt" o:allowincell="f">
          <w10:anchorlock/>
        </v:line>
      </w:pict>
    </w:r>
    <w:r>
      <w:rPr>
        <w:lang w:val="ru-RU"/>
      </w:rPr>
      <w:pict>
        <v:line id="_x0000_s5839" style="position:absolute;flip:y;z-index:1832" from="537.85pt,12.85pt" to="537.85pt,74.3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 xml:space="preserve">ТехноПро                                     [25:Изделие] |                               </w:t>
    </w:r>
    <w:proofErr w:type="gramEnd"/>
    <w:r w:rsidRPr="00E72F3E">
      <w:rPr>
        <w:lang w:val="ru-RU"/>
      </w:rPr>
      <w:fldChar w:fldCharType="begin"/>
    </w:r>
    <w:r w:rsidRPr="00E72F3E">
      <w:rPr>
        <w:lang w:val="ru-RU"/>
      </w:rPr>
      <w:instrText xml:space="preserve"> SECTIONPAGES  \* MERGEFORMAT </w:instrText>
    </w:r>
    <w:r w:rsidRPr="00E72F3E">
      <w:rPr>
        <w:lang w:val="ru-RU"/>
      </w:rPr>
      <w:fldChar w:fldCharType="separate"/>
    </w:r>
    <w:r>
      <w:rPr>
        <w:lang w:val="ru-RU"/>
      </w:rPr>
      <w:t>1</w:t>
    </w:r>
    <w:r w:rsidRPr="00E72F3E">
      <w:rPr>
        <w:lang w:val="ru-RU"/>
      </w:rPr>
      <w:fldChar w:fldCharType="end"/>
    </w:r>
    <w:proofErr w:type="gramStart"/>
    <w:r w:rsidRPr="00E72F3E">
      <w:rPr>
        <w:lang w:val="ru-RU"/>
      </w:rPr>
      <w:t xml:space="preserve">        </w:t>
    </w:r>
    <w:proofErr w:type="gramEnd"/>
    <w:r w:rsidRPr="00E72F3E">
      <w:rPr>
        <w:lang w:val="ru-RU"/>
      </w:rPr>
      <w:fldChar w:fldCharType="begin"/>
    </w:r>
    <w:r w:rsidRPr="00E72F3E">
      <w:rPr>
        <w:lang w:val="ru-RU"/>
      </w:rPr>
      <w:instrText xml:space="preserve"> PAGE </w:instrText>
    </w:r>
    <w:r w:rsidRPr="00E72F3E">
      <w:rPr>
        <w:lang w:val="ru-RU"/>
      </w:rPr>
      <w:fldChar w:fldCharType="separate"/>
    </w:r>
    <w:r>
      <w:rPr>
        <w:lang w:val="ru-RU"/>
      </w:rPr>
      <w:t>1</w:t>
    </w:r>
    <w:r w:rsidRPr="00E72F3E">
      <w:rPr>
        <w:lang w:val="ru-RU"/>
      </w:rPr>
      <w:fldChar w:fldCharType="end"/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5843" style="position:absolute;flip:y;z-index:1836" from="755.35pt,.4pt" to="755.35pt,37.9pt" o:allowincell="f">
          <w10:anchorlock/>
        </v:line>
      </w:pict>
    </w:r>
    <w:r>
      <w:rPr>
        <w:lang w:val="ru-RU"/>
      </w:rPr>
      <w:pict>
        <v:line id="_x0000_s5829" style="position:absolute;z-index:1822" from="293.35pt,-12.1pt" to="293.35pt,62.4pt" o:allowincell="f">
          <w10:anchorlock/>
        </v:line>
      </w:pict>
    </w:r>
    <w:r>
      <w:rPr>
        <w:lang w:val="ru-RU"/>
      </w:rPr>
      <w:pict>
        <v:line id="_x0000_s5838" style="position:absolute;z-index:1831" from="372.85pt,.4pt" to="372.85pt,48.4pt" o:allowincell="f">
          <w10:anchorlock/>
        </v:line>
      </w:pict>
    </w:r>
    <w:r>
      <w:rPr>
        <w:lang w:val="ru-RU"/>
      </w:rPr>
      <w:pict>
        <v:line id="_x0000_s5831" style="position:absolute;z-index:1824" from="167.85pt,.4pt" to="167.85pt,62.4pt" o:allowincell="f">
          <w10:anchorlock/>
        </v:line>
      </w:pict>
    </w:r>
    <w:r>
      <w:rPr>
        <w:lang w:val="ru-RU"/>
      </w:rPr>
      <w:pict>
        <v:line id="_x0000_s5830" style="position:absolute;z-index:1823" from="227.35pt,.4pt" to="227.35pt,62.4pt" o:allowincell="f">
          <w10:anchorlock/>
        </v:line>
      </w:pict>
    </w:r>
    <w:r>
      <w:rPr>
        <w:lang w:val="ru-RU"/>
      </w:rPr>
      <w:pict>
        <v:line id="_x0000_s5828" style="position:absolute;z-index:1821" from="3.35pt,.4pt" to="783.35pt,.4pt" o:allowincell="f">
          <w10:anchorlock/>
        </v:line>
      </w:pict>
    </w:r>
    <w:r w:rsidRPr="00E72F3E">
      <w:rPr>
        <w:lang w:val="ru-RU"/>
      </w:rPr>
      <w:t xml:space="preserve"> Разраб.   </w:t>
    </w:r>
    <w:proofErr w:type="gramStart"/>
    <w:r w:rsidRPr="00E72F3E">
      <w:rPr>
        <w:lang w:val="ru-RU"/>
      </w:rPr>
      <w:t xml:space="preserve">Копцов Д.С.                        </w:t>
    </w:r>
    <w:r w:rsidRPr="00E15AE2">
      <w:rPr>
        <w:rFonts w:cs="Courier New"/>
        <w:color w:val="000000"/>
        <w:sz w:val="20"/>
        <w:shd w:val="clear" w:color="auto" w:fill="FFFFFF"/>
        <w:lang w:val="ru-RU"/>
      </w:rPr>
      <w:t>СФ МАИ</w:t>
    </w:r>
    <w:r w:rsidRPr="00E72F3E">
      <w:rPr>
        <w:lang w:val="ru-RU"/>
      </w:rPr>
      <w:t xml:space="preserve"> </w:t>
    </w:r>
    <w:r>
      <w:rPr>
        <w:lang w:val="ru-RU"/>
      </w:rPr>
      <w:t xml:space="preserve">     </w:t>
    </w:r>
    <w:r w:rsidRPr="00E72F3E">
      <w:rPr>
        <w:lang w:val="ru-RU"/>
      </w:rPr>
      <w:t xml:space="preserve">    [25:НомСборки]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5833" style="position:absolute;flip:x;z-index:1826" from="3.35pt,-.15pt" to="293.35pt,-.1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 xml:space="preserve">Проверил  Фурсов А.А                         [9:Заказ]  2345-4789                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5834" style="position:absolute;flip:x;z-index:1827" from="3.35pt,-.05pt" to="293.35pt,-.0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>Нормир.   [14:Нормировал]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5835" style="position:absolute;flip:x;z-index:1828" from="3.35pt,.35pt" to="783.35pt,.5pt" o:allowincell="f">
          <w10:anchorlock/>
        </v:line>
      </w:pict>
    </w:r>
    <w:r>
      <w:rPr>
        <w:lang w:val="ru-RU"/>
      </w:rPr>
      <w:pict>
        <v:line id="_x0000_s5845" style="position:absolute;z-index:1838" from="623pt,11.85pt" to="783.5pt,11.85pt" o:allowincell="f">
          <w10:anchorlock/>
        </v:line>
      </w:pict>
    </w:r>
    <w:r>
      <w:rPr>
        <w:lang w:val="ru-RU"/>
      </w:rPr>
      <w:pict>
        <v:line id="_x0000_s5844" style="position:absolute;z-index:1837" from="623pt,.35pt" to="623pt,24.85pt" o:allowincell="f">
          <w10:anchorlock/>
        </v:line>
      </w:pict>
    </w:r>
    <w:r>
      <w:rPr>
        <w:lang w:val="ru-RU"/>
      </w:rPr>
      <w:pict>
        <v:line id="_x0000_s5842" style="position:absolute;z-index:1835" from="741.85pt,.5pt" to="741.85pt,25pt" o:allowincell="f">
          <w10:anchorlock/>
        </v:line>
      </w:pict>
    </w:r>
    <w:r>
      <w:rPr>
        <w:lang w:val="ru-RU"/>
      </w:rPr>
      <w:pict>
        <v:line id="_x0000_s5841" style="position:absolute;z-index:1834" from="702.35pt,.5pt" to="702.35pt,25pt" o:allowincell="f">
          <w10:anchorlock/>
        </v:line>
      </w:pict>
    </w:r>
    <w:r>
      <w:rPr>
        <w:lang w:val="ru-RU"/>
      </w:rPr>
      <w:pict>
        <v:line id="_x0000_s5840" style="position:absolute;z-index:1833" from="662.35pt,.5pt" to="662.35pt,25pt" o:allowincell="f">
          <w10:anchorlock/>
        </v:line>
      </w:pict>
    </w:r>
    <w:r>
      <w:rPr>
        <w:lang w:val="ru-RU"/>
      </w:rPr>
      <w:pict>
        <v:line id="_x0000_s5832" style="position:absolute;z-index:1825" from="62.35pt,-37pt" to="62.35pt,25pt" o:allowincell="f">
          <w10:anchorlock/>
        </v:line>
      </w:pict>
    </w:r>
    <w:r>
      <w:rPr>
        <w:lang w:val="ru-RU"/>
      </w:rPr>
      <w:pict>
        <v:line id="_x0000_s5836" style="position:absolute;flip:x;z-index:1829" from="3.35pt,13pt" to="293.35pt,13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 xml:space="preserve">Утвердил  [14:Утвердил]                                                                      </w:t>
    </w:r>
    <w:r>
      <w:rPr>
        <w:lang w:val="ru-RU"/>
      </w:rPr>
      <w:t xml:space="preserve"> </w:t>
    </w:r>
    <w:r w:rsidRPr="00E72F3E">
      <w:rPr>
        <w:lang w:val="ru-RU"/>
      </w:rPr>
      <w:t>Цех   УЧ    РМ    Опер.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5837" style="position:absolute;z-index:1830" from="3.35pt,12.55pt" to="783.35pt,12.5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 xml:space="preserve">Н.контр.  [14:НКонтроль]                                Шестерня                               </w:t>
    </w:r>
    <w:r>
      <w:rPr>
        <w:lang w:val="ru-RU"/>
      </w:rPr>
      <w:t xml:space="preserve">   </w:t>
    </w:r>
    <w:r w:rsidRPr="00E72F3E">
      <w:rPr>
        <w:lang w:val="ru-RU"/>
      </w:rPr>
      <w:t xml:space="preserve">   </w:t>
    </w:r>
    <w:r>
      <w:rPr>
        <w:lang w:val="ru-RU"/>
      </w:rPr>
      <w:t xml:space="preserve">   </w:t>
    </w:r>
    <w:r w:rsidRPr="00E72F3E">
      <w:rPr>
        <w:lang w:val="ru-RU"/>
      </w:rPr>
      <w:t xml:space="preserve">   </w:t>
    </w:r>
    <w:r>
      <w:rPr>
        <w:lang w:val="ru-RU"/>
      </w:rPr>
      <w:t xml:space="preserve">   </w:t>
    </w:r>
    <w:r w:rsidRPr="00E72F3E">
      <w:rPr>
        <w:lang w:val="ru-RU"/>
      </w:rPr>
      <w:t xml:space="preserve">  </w:t>
    </w:r>
    <w:r>
      <w:rPr>
        <w:lang w:val="ru-RU"/>
      </w:rPr>
      <w:t>105</w:t>
    </w:r>
    <w:proofErr w:type="gramEnd"/>
  </w:p>
</w:hdr>
</file>

<file path=word/header4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rect id="_x0000_s6062" style="position:absolute;margin-left:38.85pt;margin-top:182.55pt;width:760.5pt;height:362.7pt;z-index:31;mso-position-horizontal-relative:page;mso-position-vertical-relative:page" stroked="f">
          <w10:wrap anchorx="page" anchory="page"/>
          <w10:anchorlock/>
        </v:rect>
      </w:pict>
    </w:r>
    <w:r>
      <w:rPr>
        <w:lang w:val="ru-RU"/>
      </w:rPr>
      <w:pict>
        <v:rect id="_x0000_s6020" style="position:absolute;margin-left:3.35pt;margin-top:.75pt;width:780pt;height:544.15pt;z-index:-33" o:allowincell="f">
          <w10:anchorlock/>
        </v:rect>
      </w:pict>
    </w:r>
    <w:r>
      <w:rPr>
        <w:lang w:val="ru-RU"/>
      </w:rPr>
      <w:pict>
        <v:line id="_x0000_s6061" style="position:absolute;z-index:1962" from="3.5pt,531pt" to="783.5pt,531pt" o:allowincell="f">
          <w10:anchorlock/>
        </v:line>
      </w:pict>
    </w:r>
    <w:r w:rsidRPr="00E72F3E">
      <w:rPr>
        <w:lang w:val="ru-RU"/>
      </w:rPr>
      <w:t xml:space="preserve">                                                                                    ГОСТ 3.1105-84    Форма 7   САПР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6033" style="position:absolute;z-index:1934" from="677.6pt,.7pt" to="677.6pt,62.7pt" o:allowincell="f">
          <w10:anchorlock/>
        </v:line>
      </w:pict>
    </w:r>
    <w:r>
      <w:rPr>
        <w:lang w:val="ru-RU"/>
      </w:rPr>
      <w:pict>
        <v:line id="_x0000_s6032" style="position:absolute;z-index:1933" from="604.85pt,.7pt" to="604.85pt,50.2pt" o:allowincell="f">
          <w10:anchorlock/>
        </v:line>
      </w:pict>
    </w:r>
    <w:r>
      <w:rPr>
        <w:lang w:val="ru-RU"/>
      </w:rPr>
      <w:pict>
        <v:line id="_x0000_s6031" style="position:absolute;z-index:1932" from="578.6pt,.7pt" to="578.6pt,50.2pt" o:allowincell="f">
          <w10:anchorlock/>
        </v:line>
      </w:pict>
    </w:r>
    <w:r>
      <w:rPr>
        <w:lang w:val="ru-RU"/>
      </w:rPr>
      <w:pict>
        <v:line id="_x0000_s6030" style="position:absolute;z-index:1931" from="552.35pt,.7pt" to="552.35pt,50.2pt" o:allowincell="f">
          <w10:anchorlock/>
        </v:line>
      </w:pict>
    </w:r>
    <w:r>
      <w:rPr>
        <w:lang w:val="ru-RU"/>
      </w:rPr>
      <w:pict>
        <v:line id="_x0000_s6025" style="position:absolute;z-index:1926" from="552.35pt,.7pt" to="783.35pt,.7pt" o:allowincell="f">
          <w10:anchorlock/>
        </v:line>
      </w:pict>
    </w:r>
    <w:r>
      <w:rPr>
        <w:lang w:val="ru-RU"/>
      </w:rPr>
      <w:pict>
        <v:line id="_x0000_s6041" style="position:absolute;z-index:1942" from="103.1pt,12.7pt" to="103.1pt,50.2pt" o:allowincell="f">
          <w10:anchorlock/>
        </v:line>
      </w:pic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6042" style="position:absolute;z-index:1943" from="49.85pt,.25pt" to="49.85pt,37.75pt" o:allowincell="f">
          <w10:anchorlock/>
        </v:line>
      </w:pict>
    </w:r>
    <w:r>
      <w:rPr>
        <w:lang w:val="ru-RU"/>
      </w:rPr>
      <w:pict>
        <v:line id="_x0000_s6034" style="position:absolute;z-index:1935" from="736.85pt,-11.75pt" to="736.85pt,50.25pt" o:allowincell="f">
          <w10:anchorlock/>
        </v:line>
      </w:pict>
    </w:r>
    <w:r>
      <w:rPr>
        <w:lang w:val="ru-RU"/>
      </w:rPr>
      <w:pict>
        <v:line id="_x0000_s6040" style="position:absolute;z-index:1941" from="155.6pt,.25pt" to="155.6pt,37.75pt" o:allowincell="f">
          <w10:anchorlock/>
        </v:line>
      </w:pict>
    </w:r>
    <w:r>
      <w:rPr>
        <w:lang w:val="ru-RU"/>
      </w:rPr>
      <w:pict>
        <v:line id="_x0000_s6039" style="position:absolute;z-index:1940" from="195.35pt,.25pt" to="195.35pt,37.75pt" o:allowincell="f">
          <w10:anchorlock/>
        </v:line>
      </w:pict>
    </w:r>
    <w:r>
      <w:rPr>
        <w:lang w:val="ru-RU"/>
      </w:rPr>
      <w:pict>
        <v:line id="_x0000_s6035" style="position:absolute;flip:x;z-index:1936" from="3.35pt,.25pt" to="195.35pt,.25pt" o:allowincell="f">
          <w10:anchorlock/>
        </v:line>
      </w:pict>
    </w:r>
    <w:r>
      <w:rPr>
        <w:lang w:val="ru-RU"/>
      </w:rPr>
      <w:pict>
        <v:line id="_x0000_s6029" style="position:absolute;z-index:1930" from="512.6pt,12.95pt" to="512.6pt,37.7pt" o:allowincell="f">
          <w10:anchorlock/>
        </v:line>
      </w:pict>
    </w:r>
    <w:r w:rsidRPr="00E72F3E">
      <w:rPr>
        <w:lang w:val="ru-RU"/>
      </w:rPr>
      <w:t xml:space="preserve"> Дубл.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6036" style="position:absolute;flip:x;z-index:1937" from="3.35pt,.45pt" to="195.35pt,.45pt" o:allowincell="f">
          <w10:anchorlock/>
        </v:line>
      </w:pict>
    </w:r>
    <w:r>
      <w:rPr>
        <w:lang w:val="ru-RU"/>
      </w:rPr>
      <w:pict>
        <v:line id="_x0000_s6024" style="position:absolute;z-index:1925" from="552.35pt,-12.25pt" to="783.35pt,-12.25pt" o:allowincell="f">
          <w10:anchorlock/>
        </v:line>
      </w:pict>
    </w:r>
    <w:r>
      <w:rPr>
        <w:lang w:val="ru-RU"/>
      </w:rPr>
      <w:pict>
        <v:line id="_x0000_s6028" style="position:absolute;z-index:1929" from="459.35pt,.45pt" to="459.35pt,25.2pt" o:allowincell="f">
          <w10:anchorlock/>
        </v:line>
      </w:pict>
    </w:r>
    <w:r>
      <w:rPr>
        <w:lang w:val="ru-RU"/>
      </w:rPr>
      <w:pict>
        <v:line id="_x0000_s6027" style="position:absolute;z-index:1928" from="400.1pt,.45pt" to="400.1pt,25.2pt" o:allowincell="f">
          <w10:anchorlock/>
        </v:line>
      </w:pict>
    </w:r>
    <w:r>
      <w:rPr>
        <w:lang w:val="ru-RU"/>
      </w:rPr>
      <w:pict>
        <v:line id="_x0000_s6026" style="position:absolute;z-index:1927" from="373.85pt,.45pt" to="373.85pt,25.2pt" o:allowincell="f">
          <w10:anchorlock/>
        </v:line>
      </w:pict>
    </w:r>
    <w:r>
      <w:rPr>
        <w:lang w:val="ru-RU"/>
      </w:rPr>
      <w:pict>
        <v:line id="_x0000_s6021" style="position:absolute;z-index:1922" from="347.6pt,.45pt" to="347.6pt,25.2pt" o:allowincell="f">
          <w10:anchorlock/>
        </v:line>
      </w:pict>
    </w:r>
    <w:r>
      <w:rPr>
        <w:lang w:val="ru-RU"/>
      </w:rPr>
      <w:pict>
        <v:line id="_x0000_s6023" style="position:absolute;z-index:1924" from="347.6pt,12.5pt" to="783.35pt,12.5pt" o:allowincell="f">
          <w10:anchorlock/>
        </v:line>
      </w:pict>
    </w:r>
    <w:r w:rsidRPr="00E72F3E">
      <w:rPr>
        <w:lang w:val="ru-RU"/>
      </w:rPr>
      <w:t xml:space="preserve"> Взам.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6037" style="position:absolute;flip:x;z-index:1938" from="3.35pt,.05pt" to="195.35pt,.05pt" o:allowincell="f">
          <w10:anchorlock/>
        </v:line>
      </w:pict>
    </w:r>
    <w:r>
      <w:rPr>
        <w:lang w:val="ru-RU"/>
      </w:rPr>
      <w:pict>
        <v:line id="_x0000_s6022" style="position:absolute;z-index:1923" from="347.6pt,-12pt" to="783.35pt,-12pt" o:allowincell="f">
          <w10:anchorlock/>
        </v:line>
      </w:pict>
    </w:r>
    <w:r w:rsidRPr="00E72F3E">
      <w:rPr>
        <w:lang w:val="ru-RU"/>
      </w:rPr>
      <w:t xml:space="preserve"> Подл.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6038" style="position:absolute;z-index:1939" from="3.35pt,.35pt" to="783.35pt,.35pt" o:allowincell="f">
          <w10:anchorlock/>
        </v:line>
      </w:pict>
    </w:r>
    <w:r>
      <w:rPr>
        <w:lang w:val="ru-RU"/>
      </w:rPr>
      <w:pict>
        <v:line id="_x0000_s6054" style="position:absolute;flip:y;z-index:1955" from="537.85pt,12.85pt" to="537.85pt,74.3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 xml:space="preserve">ТехноПро                                     [25:Изделие] |                               </w:t>
    </w:r>
    <w:r w:rsidRPr="00E72F3E">
      <w:rPr>
        <w:lang w:val="ru-RU"/>
      </w:rPr>
      <w:fldChar w:fldCharType="begin"/>
    </w:r>
    <w:r w:rsidRPr="00E72F3E">
      <w:rPr>
        <w:lang w:val="ru-RU"/>
      </w:rPr>
      <w:instrText xml:space="preserve"> SECTIONPAGES  \* MERGEFORMAT </w:instrText>
    </w:r>
    <w:r w:rsidRPr="00E72F3E">
      <w:rPr>
        <w:lang w:val="ru-RU"/>
      </w:rPr>
      <w:fldChar w:fldCharType="separate"/>
    </w:r>
    <w:r>
      <w:rPr>
        <w:lang w:val="ru-RU"/>
      </w:rPr>
      <w:t>1</w:t>
    </w:r>
    <w:r w:rsidRPr="00E72F3E">
      <w:rPr>
        <w:lang w:val="ru-RU"/>
      </w:rPr>
      <w:fldChar w:fldCharType="end"/>
    </w:r>
    <w:r w:rsidRPr="00E72F3E">
      <w:rPr>
        <w:lang w:val="ru-RU"/>
      </w:rPr>
      <w:t xml:space="preserve">        </w:t>
    </w:r>
    <w:r w:rsidRPr="00E72F3E">
      <w:rPr>
        <w:lang w:val="ru-RU"/>
      </w:rPr>
      <w:fldChar w:fldCharType="begin"/>
    </w:r>
    <w:r w:rsidRPr="00E72F3E">
      <w:rPr>
        <w:lang w:val="ru-RU"/>
      </w:rPr>
      <w:instrText xml:space="preserve"> PAGE </w:instrText>
    </w:r>
    <w:r w:rsidRPr="00E72F3E">
      <w:rPr>
        <w:lang w:val="ru-RU"/>
      </w:rPr>
      <w:fldChar w:fldCharType="separate"/>
    </w:r>
    <w:r w:rsidRPr="00E72F3E">
      <w:rPr>
        <w:lang w:val="ru-RU"/>
      </w:rPr>
      <w:t>2</w:t>
    </w:r>
    <w:r w:rsidRPr="00E72F3E">
      <w:rPr>
        <w:lang w:val="ru-RU"/>
      </w:rPr>
      <w:fldChar w:fldCharType="end"/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6058" style="position:absolute;flip:y;z-index:1959" from="755.35pt,.4pt" to="755.35pt,37.9pt" o:allowincell="f">
          <w10:anchorlock/>
        </v:line>
      </w:pict>
    </w:r>
    <w:r>
      <w:rPr>
        <w:lang w:val="ru-RU"/>
      </w:rPr>
      <w:pict>
        <v:line id="_x0000_s6044" style="position:absolute;z-index:1945" from="293.35pt,-12.1pt" to="293.35pt,62.4pt" o:allowincell="f">
          <w10:anchorlock/>
        </v:line>
      </w:pict>
    </w:r>
    <w:r>
      <w:rPr>
        <w:lang w:val="ru-RU"/>
      </w:rPr>
      <w:pict>
        <v:line id="_x0000_s6053" style="position:absolute;z-index:1954" from="372.85pt,.4pt" to="372.85pt,48.4pt" o:allowincell="f">
          <w10:anchorlock/>
        </v:line>
      </w:pict>
    </w:r>
    <w:r>
      <w:rPr>
        <w:lang w:val="ru-RU"/>
      </w:rPr>
      <w:pict>
        <v:line id="_x0000_s6046" style="position:absolute;z-index:1947" from="167.85pt,.4pt" to="167.85pt,62.4pt" o:allowincell="f">
          <w10:anchorlock/>
        </v:line>
      </w:pict>
    </w:r>
    <w:r>
      <w:rPr>
        <w:lang w:val="ru-RU"/>
      </w:rPr>
      <w:pict>
        <v:line id="_x0000_s6045" style="position:absolute;z-index:1946" from="227.35pt,.4pt" to="227.35pt,62.4pt" o:allowincell="f">
          <w10:anchorlock/>
        </v:line>
      </w:pict>
    </w:r>
    <w:r>
      <w:rPr>
        <w:lang w:val="ru-RU"/>
      </w:rPr>
      <w:pict>
        <v:line id="_x0000_s6043" style="position:absolute;z-index:1944" from="3.35pt,.4pt" to="783.35pt,.4pt" o:allowincell="f">
          <w10:anchorlock/>
        </v:line>
      </w:pict>
    </w:r>
    <w:r w:rsidRPr="00E72F3E">
      <w:rPr>
        <w:lang w:val="ru-RU"/>
      </w:rPr>
      <w:t xml:space="preserve"> Разраб.   </w:t>
    </w:r>
    <w:proofErr w:type="gramStart"/>
    <w:r w:rsidRPr="00E72F3E">
      <w:rPr>
        <w:lang w:val="ru-RU"/>
      </w:rPr>
      <w:t>Копцов Д.С.                        BEKTOP     [25:НомСборки]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6048" style="position:absolute;flip:x;z-index:1949" from="3.35pt,-.15pt" to="293.35pt,-.1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 xml:space="preserve">Проверил  Фурсов А.А                         [9:Заказ]  2345-4789                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6049" style="position:absolute;flip:x;z-index:1950" from="3.35pt,-.05pt" to="293.35pt,-.0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>Нормир.   [14:Нормировал]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6050" style="position:absolute;flip:x;z-index:1951" from="3.35pt,.35pt" to="783.35pt,.5pt" o:allowincell="f">
          <w10:anchorlock/>
        </v:line>
      </w:pict>
    </w:r>
    <w:r>
      <w:rPr>
        <w:lang w:val="ru-RU"/>
      </w:rPr>
      <w:pict>
        <v:line id="_x0000_s6060" style="position:absolute;z-index:1961" from="623pt,11.85pt" to="783.5pt,11.85pt" o:allowincell="f">
          <w10:anchorlock/>
        </v:line>
      </w:pict>
    </w:r>
    <w:r>
      <w:rPr>
        <w:lang w:val="ru-RU"/>
      </w:rPr>
      <w:pict>
        <v:line id="_x0000_s6059" style="position:absolute;z-index:1960" from="623pt,.35pt" to="623pt,24.85pt" o:allowincell="f">
          <w10:anchorlock/>
        </v:line>
      </w:pict>
    </w:r>
    <w:r>
      <w:rPr>
        <w:lang w:val="ru-RU"/>
      </w:rPr>
      <w:pict>
        <v:line id="_x0000_s6057" style="position:absolute;z-index:1958" from="741.85pt,.5pt" to="741.85pt,25pt" o:allowincell="f">
          <w10:anchorlock/>
        </v:line>
      </w:pict>
    </w:r>
    <w:r>
      <w:rPr>
        <w:lang w:val="ru-RU"/>
      </w:rPr>
      <w:pict>
        <v:line id="_x0000_s6056" style="position:absolute;z-index:1957" from="702.35pt,.5pt" to="702.35pt,25pt" o:allowincell="f">
          <w10:anchorlock/>
        </v:line>
      </w:pict>
    </w:r>
    <w:r>
      <w:rPr>
        <w:lang w:val="ru-RU"/>
      </w:rPr>
      <w:pict>
        <v:line id="_x0000_s6055" style="position:absolute;z-index:1956" from="662.35pt,.5pt" to="662.35pt,25pt" o:allowincell="f">
          <w10:anchorlock/>
        </v:line>
      </w:pict>
    </w:r>
    <w:r>
      <w:rPr>
        <w:lang w:val="ru-RU"/>
      </w:rPr>
      <w:pict>
        <v:line id="_x0000_s6047" style="position:absolute;z-index:1948" from="62.35pt,-37pt" to="62.35pt,25pt" o:allowincell="f">
          <w10:anchorlock/>
        </v:line>
      </w:pict>
    </w:r>
    <w:r>
      <w:rPr>
        <w:lang w:val="ru-RU"/>
      </w:rPr>
      <w:pict>
        <v:line id="_x0000_s6051" style="position:absolute;flip:x;z-index:1952" from="3.35pt,13pt" to="293.35pt,13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>Утвердил  [14:Утвердил]                                                                      Цех   УЧ    РМ    Опер.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6052" style="position:absolute;z-index:1953" from="3.35pt,12.55pt" to="783.35pt,12.5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>Н.контр.  [14:</w:t>
    </w:r>
    <w:proofErr w:type="gramEnd"/>
    <w:r w:rsidRPr="00E72F3E">
      <w:rPr>
        <w:lang w:val="ru-RU"/>
      </w:rPr>
      <w:t>НКонтроль]                                Шестерня                               [3:ОперЦех]   [3:ОперУчасток]   [3:</w:t>
    </w:r>
    <w:proofErr w:type="gramStart"/>
    <w:r w:rsidRPr="00E72F3E">
      <w:rPr>
        <w:lang w:val="ru-RU"/>
      </w:rPr>
      <w:t xml:space="preserve">ОперРМ]  </w:t>
    </w:r>
    <w:r>
      <w:rPr>
        <w:lang w:val="ru-RU"/>
      </w:rPr>
      <w:t>110</w:t>
    </w:r>
    <w:proofErr w:type="gramEnd"/>
  </w:p>
</w:hdr>
</file>

<file path=word/header4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rect id="_x0000_s6019" style="position:absolute;margin-left:38.85pt;margin-top:180.9pt;width:759.6pt;height:365.4pt;z-index:32;mso-position-horizontal-relative:page;mso-position-vertical-relative:page" o:allowincell="f" filled="f" stroked="f" strokecolor="#930">
          <w10:wrap anchorx="page" anchory="page"/>
          <w10:anchorlock/>
        </v:rect>
      </w:pict>
    </w:r>
    <w:r>
      <w:rPr>
        <w:lang w:val="ru-RU"/>
      </w:rPr>
      <w:pict>
        <v:rect id="_x0000_s5977" style="position:absolute;margin-left:3.35pt;margin-top:.75pt;width:780pt;height:544.15pt;z-index:-34" o:allowincell="f">
          <w10:anchorlock/>
        </v:rect>
      </w:pict>
    </w:r>
    <w:r>
      <w:rPr>
        <w:lang w:val="ru-RU"/>
      </w:rPr>
      <w:pict>
        <v:line id="_x0000_s6018" style="position:absolute;z-index:1921" from="3.5pt,531pt" to="783.5pt,531pt" o:allowincell="f">
          <w10:anchorlock/>
        </v:line>
      </w:pict>
    </w:r>
    <w:r w:rsidRPr="00E72F3E">
      <w:rPr>
        <w:lang w:val="ru-RU"/>
      </w:rPr>
      <w:t xml:space="preserve">                                                                                    ГОСТ 3.1105-84    Форма 7   САПР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5990" style="position:absolute;z-index:1893" from="677.6pt,.7pt" to="677.6pt,62.7pt" o:allowincell="f">
          <w10:anchorlock/>
        </v:line>
      </w:pict>
    </w:r>
    <w:r>
      <w:rPr>
        <w:lang w:val="ru-RU"/>
      </w:rPr>
      <w:pict>
        <v:line id="_x0000_s5989" style="position:absolute;z-index:1892" from="604.85pt,.7pt" to="604.85pt,50.2pt" o:allowincell="f">
          <w10:anchorlock/>
        </v:line>
      </w:pict>
    </w:r>
    <w:r>
      <w:rPr>
        <w:lang w:val="ru-RU"/>
      </w:rPr>
      <w:pict>
        <v:line id="_x0000_s5988" style="position:absolute;z-index:1891" from="578.6pt,.7pt" to="578.6pt,50.2pt" o:allowincell="f">
          <w10:anchorlock/>
        </v:line>
      </w:pict>
    </w:r>
    <w:r>
      <w:rPr>
        <w:lang w:val="ru-RU"/>
      </w:rPr>
      <w:pict>
        <v:line id="_x0000_s5987" style="position:absolute;z-index:1890" from="552.35pt,.7pt" to="552.35pt,50.2pt" o:allowincell="f">
          <w10:anchorlock/>
        </v:line>
      </w:pict>
    </w:r>
    <w:r>
      <w:rPr>
        <w:lang w:val="ru-RU"/>
      </w:rPr>
      <w:pict>
        <v:line id="_x0000_s5982" style="position:absolute;z-index:1885" from="552.35pt,.7pt" to="783.35pt,.7pt" o:allowincell="f">
          <w10:anchorlock/>
        </v:line>
      </w:pict>
    </w:r>
    <w:r>
      <w:rPr>
        <w:lang w:val="ru-RU"/>
      </w:rPr>
      <w:pict>
        <v:line id="_x0000_s5998" style="position:absolute;z-index:1901" from="103.1pt,12.7pt" to="103.1pt,50.2pt" o:allowincell="f">
          <w10:anchorlock/>
        </v:line>
      </w:pic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5999" style="position:absolute;z-index:1902" from="49.85pt,.25pt" to="49.85pt,37.75pt" o:allowincell="f">
          <w10:anchorlock/>
        </v:line>
      </w:pict>
    </w:r>
    <w:r>
      <w:rPr>
        <w:lang w:val="ru-RU"/>
      </w:rPr>
      <w:pict>
        <v:line id="_x0000_s5991" style="position:absolute;z-index:1894" from="736.85pt,-11.75pt" to="736.85pt,50.25pt" o:allowincell="f">
          <w10:anchorlock/>
        </v:line>
      </w:pict>
    </w:r>
    <w:r>
      <w:rPr>
        <w:lang w:val="ru-RU"/>
      </w:rPr>
      <w:pict>
        <v:line id="_x0000_s5997" style="position:absolute;z-index:1900" from="155.6pt,.25pt" to="155.6pt,37.75pt" o:allowincell="f">
          <w10:anchorlock/>
        </v:line>
      </w:pict>
    </w:r>
    <w:r>
      <w:rPr>
        <w:lang w:val="ru-RU"/>
      </w:rPr>
      <w:pict>
        <v:line id="_x0000_s5996" style="position:absolute;z-index:1899" from="195.35pt,.25pt" to="195.35pt,37.75pt" o:allowincell="f">
          <w10:anchorlock/>
        </v:line>
      </w:pict>
    </w:r>
    <w:r>
      <w:rPr>
        <w:lang w:val="ru-RU"/>
      </w:rPr>
      <w:pict>
        <v:line id="_x0000_s5992" style="position:absolute;flip:x;z-index:1895" from="3.35pt,.25pt" to="195.35pt,.25pt" o:allowincell="f">
          <w10:anchorlock/>
        </v:line>
      </w:pict>
    </w:r>
    <w:r>
      <w:rPr>
        <w:lang w:val="ru-RU"/>
      </w:rPr>
      <w:pict>
        <v:line id="_x0000_s5986" style="position:absolute;z-index:1889" from="512.6pt,12.95pt" to="512.6pt,37.7pt" o:allowincell="f">
          <w10:anchorlock/>
        </v:line>
      </w:pict>
    </w:r>
    <w:r w:rsidRPr="00E72F3E">
      <w:rPr>
        <w:lang w:val="ru-RU"/>
      </w:rPr>
      <w:t xml:space="preserve"> Дубл.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5993" style="position:absolute;flip:x;z-index:1896" from="3.35pt,.45pt" to="195.35pt,.45pt" o:allowincell="f">
          <w10:anchorlock/>
        </v:line>
      </w:pict>
    </w:r>
    <w:r>
      <w:rPr>
        <w:lang w:val="ru-RU"/>
      </w:rPr>
      <w:pict>
        <v:line id="_x0000_s5981" style="position:absolute;z-index:1884" from="552.35pt,-12.25pt" to="783.35pt,-12.25pt" o:allowincell="f">
          <w10:anchorlock/>
        </v:line>
      </w:pict>
    </w:r>
    <w:r>
      <w:rPr>
        <w:lang w:val="ru-RU"/>
      </w:rPr>
      <w:pict>
        <v:line id="_x0000_s5985" style="position:absolute;z-index:1888" from="459.35pt,.45pt" to="459.35pt,25.2pt" o:allowincell="f">
          <w10:anchorlock/>
        </v:line>
      </w:pict>
    </w:r>
    <w:r>
      <w:rPr>
        <w:lang w:val="ru-RU"/>
      </w:rPr>
      <w:pict>
        <v:line id="_x0000_s5984" style="position:absolute;z-index:1887" from="400.1pt,.45pt" to="400.1pt,25.2pt" o:allowincell="f">
          <w10:anchorlock/>
        </v:line>
      </w:pict>
    </w:r>
    <w:r>
      <w:rPr>
        <w:lang w:val="ru-RU"/>
      </w:rPr>
      <w:pict>
        <v:line id="_x0000_s5983" style="position:absolute;z-index:1886" from="373.85pt,.45pt" to="373.85pt,25.2pt" o:allowincell="f">
          <w10:anchorlock/>
        </v:line>
      </w:pict>
    </w:r>
    <w:r>
      <w:rPr>
        <w:lang w:val="ru-RU"/>
      </w:rPr>
      <w:pict>
        <v:line id="_x0000_s5978" style="position:absolute;z-index:1881" from="347.6pt,.45pt" to="347.6pt,25.2pt" o:allowincell="f">
          <w10:anchorlock/>
        </v:line>
      </w:pict>
    </w:r>
    <w:r>
      <w:rPr>
        <w:lang w:val="ru-RU"/>
      </w:rPr>
      <w:pict>
        <v:line id="_x0000_s5980" style="position:absolute;z-index:1883" from="347.6pt,12.5pt" to="783.35pt,12.5pt" o:allowincell="f">
          <w10:anchorlock/>
        </v:line>
      </w:pict>
    </w:r>
    <w:r w:rsidRPr="00E72F3E">
      <w:rPr>
        <w:lang w:val="ru-RU"/>
      </w:rPr>
      <w:t xml:space="preserve"> Взам.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5994" style="position:absolute;flip:x;z-index:1897" from="3.35pt,.05pt" to="195.35pt,.05pt" o:allowincell="f">
          <w10:anchorlock/>
        </v:line>
      </w:pict>
    </w:r>
    <w:r>
      <w:rPr>
        <w:lang w:val="ru-RU"/>
      </w:rPr>
      <w:pict>
        <v:line id="_x0000_s5979" style="position:absolute;z-index:1882" from="347.6pt,-12pt" to="783.35pt,-12pt" o:allowincell="f">
          <w10:anchorlock/>
        </v:line>
      </w:pict>
    </w:r>
    <w:r w:rsidRPr="00E72F3E">
      <w:rPr>
        <w:lang w:val="ru-RU"/>
      </w:rPr>
      <w:t xml:space="preserve"> Подл.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5995" style="position:absolute;z-index:1898" from="3.35pt,.35pt" to="783.35pt,.35pt" o:allowincell="f">
          <w10:anchorlock/>
        </v:line>
      </w:pict>
    </w:r>
    <w:r>
      <w:rPr>
        <w:lang w:val="ru-RU"/>
      </w:rPr>
      <w:pict>
        <v:line id="_x0000_s6011" style="position:absolute;flip:y;z-index:1914" from="537.85pt,12.85pt" to="537.85pt,74.3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 xml:space="preserve">ТехноПро                                     [25:Изделие] |                               </w:t>
    </w:r>
    <w:proofErr w:type="gramEnd"/>
    <w:r w:rsidRPr="00E72F3E">
      <w:rPr>
        <w:lang w:val="ru-RU"/>
      </w:rPr>
      <w:fldChar w:fldCharType="begin"/>
    </w:r>
    <w:r w:rsidRPr="00E72F3E">
      <w:rPr>
        <w:lang w:val="ru-RU"/>
      </w:rPr>
      <w:instrText xml:space="preserve"> SECTIONPAGES  \* MERGEFORMAT </w:instrText>
    </w:r>
    <w:r w:rsidRPr="00E72F3E">
      <w:rPr>
        <w:lang w:val="ru-RU"/>
      </w:rPr>
      <w:fldChar w:fldCharType="separate"/>
    </w:r>
    <w:r>
      <w:rPr>
        <w:lang w:val="ru-RU"/>
      </w:rPr>
      <w:t>1</w:t>
    </w:r>
    <w:r w:rsidRPr="00E72F3E">
      <w:rPr>
        <w:lang w:val="ru-RU"/>
      </w:rPr>
      <w:fldChar w:fldCharType="end"/>
    </w:r>
    <w:proofErr w:type="gramStart"/>
    <w:r w:rsidRPr="00E72F3E">
      <w:rPr>
        <w:lang w:val="ru-RU"/>
      </w:rPr>
      <w:t xml:space="preserve">        </w:t>
    </w:r>
    <w:proofErr w:type="gramEnd"/>
    <w:r w:rsidRPr="00E72F3E">
      <w:rPr>
        <w:lang w:val="ru-RU"/>
      </w:rPr>
      <w:fldChar w:fldCharType="begin"/>
    </w:r>
    <w:r w:rsidRPr="00E72F3E">
      <w:rPr>
        <w:lang w:val="ru-RU"/>
      </w:rPr>
      <w:instrText xml:space="preserve"> PAGE </w:instrText>
    </w:r>
    <w:r w:rsidRPr="00E72F3E">
      <w:rPr>
        <w:lang w:val="ru-RU"/>
      </w:rPr>
      <w:fldChar w:fldCharType="separate"/>
    </w:r>
    <w:r>
      <w:rPr>
        <w:lang w:val="ru-RU"/>
      </w:rPr>
      <w:t>1</w:t>
    </w:r>
    <w:r w:rsidRPr="00E72F3E">
      <w:rPr>
        <w:lang w:val="ru-RU"/>
      </w:rPr>
      <w:fldChar w:fldCharType="end"/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6015" style="position:absolute;flip:y;z-index:1918" from="755.35pt,.4pt" to="755.35pt,37.9pt" o:allowincell="f">
          <w10:anchorlock/>
        </v:line>
      </w:pict>
    </w:r>
    <w:r>
      <w:rPr>
        <w:lang w:val="ru-RU"/>
      </w:rPr>
      <w:pict>
        <v:line id="_x0000_s6001" style="position:absolute;z-index:1904" from="293.35pt,-12.1pt" to="293.35pt,62.4pt" o:allowincell="f">
          <w10:anchorlock/>
        </v:line>
      </w:pict>
    </w:r>
    <w:r>
      <w:rPr>
        <w:lang w:val="ru-RU"/>
      </w:rPr>
      <w:pict>
        <v:line id="_x0000_s6010" style="position:absolute;z-index:1913" from="372.85pt,.4pt" to="372.85pt,48.4pt" o:allowincell="f">
          <w10:anchorlock/>
        </v:line>
      </w:pict>
    </w:r>
    <w:r>
      <w:rPr>
        <w:lang w:val="ru-RU"/>
      </w:rPr>
      <w:pict>
        <v:line id="_x0000_s6003" style="position:absolute;z-index:1906" from="167.85pt,.4pt" to="167.85pt,62.4pt" o:allowincell="f">
          <w10:anchorlock/>
        </v:line>
      </w:pict>
    </w:r>
    <w:r>
      <w:rPr>
        <w:lang w:val="ru-RU"/>
      </w:rPr>
      <w:pict>
        <v:line id="_x0000_s6002" style="position:absolute;z-index:1905" from="227.35pt,.4pt" to="227.35pt,62.4pt" o:allowincell="f">
          <w10:anchorlock/>
        </v:line>
      </w:pict>
    </w:r>
    <w:r>
      <w:rPr>
        <w:lang w:val="ru-RU"/>
      </w:rPr>
      <w:pict>
        <v:line id="_x0000_s6000" style="position:absolute;z-index:1903" from="3.35pt,.4pt" to="783.35pt,.4pt" o:allowincell="f">
          <w10:anchorlock/>
        </v:line>
      </w:pict>
    </w:r>
    <w:r w:rsidRPr="00E72F3E">
      <w:rPr>
        <w:lang w:val="ru-RU"/>
      </w:rPr>
      <w:t xml:space="preserve"> Разраб.   </w:t>
    </w:r>
    <w:proofErr w:type="gramStart"/>
    <w:r w:rsidRPr="00E72F3E">
      <w:rPr>
        <w:lang w:val="ru-RU"/>
      </w:rPr>
      <w:t>Копцов Д.С.                        BEKTOP     [25:НомСборки]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6005" style="position:absolute;flip:x;z-index:1908" from="3.35pt,-.15pt" to="293.35pt,-.1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 xml:space="preserve">Проверил  Фурсов А.А                         [9:Заказ]  2345-4789                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6006" style="position:absolute;flip:x;z-index:1909" from="3.35pt,-.05pt" to="293.35pt,-.0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>Нормир.   [14:Нормировал]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6007" style="position:absolute;flip:x;z-index:1910" from="3.35pt,.35pt" to="783.35pt,.5pt" o:allowincell="f">
          <w10:anchorlock/>
        </v:line>
      </w:pict>
    </w:r>
    <w:r>
      <w:rPr>
        <w:lang w:val="ru-RU"/>
      </w:rPr>
      <w:pict>
        <v:line id="_x0000_s6017" style="position:absolute;z-index:1920" from="623pt,11.85pt" to="783.5pt,11.85pt" o:allowincell="f">
          <w10:anchorlock/>
        </v:line>
      </w:pict>
    </w:r>
    <w:r>
      <w:rPr>
        <w:lang w:val="ru-RU"/>
      </w:rPr>
      <w:pict>
        <v:line id="_x0000_s6016" style="position:absolute;z-index:1919" from="623pt,.35pt" to="623pt,24.85pt" o:allowincell="f">
          <w10:anchorlock/>
        </v:line>
      </w:pict>
    </w:r>
    <w:r>
      <w:rPr>
        <w:lang w:val="ru-RU"/>
      </w:rPr>
      <w:pict>
        <v:line id="_x0000_s6014" style="position:absolute;z-index:1917" from="741.85pt,.5pt" to="741.85pt,25pt" o:allowincell="f">
          <w10:anchorlock/>
        </v:line>
      </w:pict>
    </w:r>
    <w:r>
      <w:rPr>
        <w:lang w:val="ru-RU"/>
      </w:rPr>
      <w:pict>
        <v:line id="_x0000_s6013" style="position:absolute;z-index:1916" from="702.35pt,.5pt" to="702.35pt,25pt" o:allowincell="f">
          <w10:anchorlock/>
        </v:line>
      </w:pict>
    </w:r>
    <w:r>
      <w:rPr>
        <w:lang w:val="ru-RU"/>
      </w:rPr>
      <w:pict>
        <v:line id="_x0000_s6012" style="position:absolute;z-index:1915" from="662.35pt,.5pt" to="662.35pt,25pt" o:allowincell="f">
          <w10:anchorlock/>
        </v:line>
      </w:pict>
    </w:r>
    <w:r>
      <w:rPr>
        <w:lang w:val="ru-RU"/>
      </w:rPr>
      <w:pict>
        <v:line id="_x0000_s6004" style="position:absolute;z-index:1907" from="62.35pt,-37pt" to="62.35pt,25pt" o:allowincell="f">
          <w10:anchorlock/>
        </v:line>
      </w:pict>
    </w:r>
    <w:r>
      <w:rPr>
        <w:lang w:val="ru-RU"/>
      </w:rPr>
      <w:pict>
        <v:line id="_x0000_s6008" style="position:absolute;flip:x;z-index:1911" from="3.35pt,13pt" to="293.35pt,13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>Утвердил  [14:Утвердил]                                                                      Цех   УЧ    РМ    Опер.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6009" style="position:absolute;z-index:1912" from="3.35pt,12.55pt" to="783.35pt,12.5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>Н.контр.  [14:</w:t>
    </w:r>
    <w:proofErr w:type="gramEnd"/>
    <w:r w:rsidRPr="00E72F3E">
      <w:rPr>
        <w:lang w:val="ru-RU"/>
      </w:rPr>
      <w:t>НКонтроль]                                Шестерня                               [3:ОперЦех]   [3:ОперУчасток]   [3:</w:t>
    </w:r>
    <w:proofErr w:type="gramStart"/>
    <w:r w:rsidRPr="00E72F3E">
      <w:rPr>
        <w:lang w:val="ru-RU"/>
      </w:rPr>
      <w:t xml:space="preserve">ОперРМ]  </w:t>
    </w:r>
    <w:r>
      <w:rPr>
        <w:lang w:val="ru-RU"/>
      </w:rPr>
      <w:t>110</w:t>
    </w:r>
    <w:proofErr w:type="gramEnd"/>
  </w:p>
</w:hdr>
</file>

<file path=word/header4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rect id="_x0000_s6234" style="position:absolute;margin-left:38.85pt;margin-top:182.55pt;width:760.5pt;height:362.7pt;z-index:29;mso-position-horizontal-relative:page;mso-position-vertical-relative:page" stroked="f">
          <w10:wrap anchorx="page" anchory="page"/>
          <w10:anchorlock/>
        </v:rect>
      </w:pict>
    </w:r>
    <w:r>
      <w:rPr>
        <w:lang w:val="ru-RU"/>
      </w:rPr>
      <w:pict>
        <v:rect id="_x0000_s6192" style="position:absolute;margin-left:3.35pt;margin-top:.75pt;width:780pt;height:544.15pt;z-index:-31" o:allowincell="f">
          <w10:anchorlock/>
        </v:rect>
      </w:pict>
    </w:r>
    <w:r>
      <w:rPr>
        <w:lang w:val="ru-RU"/>
      </w:rPr>
      <w:pict>
        <v:line id="_x0000_s6233" style="position:absolute;z-index:2044" from="3.5pt,531pt" to="783.5pt,531pt" o:allowincell="f">
          <w10:anchorlock/>
        </v:line>
      </w:pict>
    </w:r>
    <w:r w:rsidRPr="00E72F3E">
      <w:rPr>
        <w:lang w:val="ru-RU"/>
      </w:rPr>
      <w:t xml:space="preserve">                                                                                    ГОСТ 3.1105-84    Форма 7   САПР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6205" style="position:absolute;z-index:2016" from="677.6pt,.7pt" to="677.6pt,62.7pt" o:allowincell="f">
          <w10:anchorlock/>
        </v:line>
      </w:pict>
    </w:r>
    <w:r>
      <w:rPr>
        <w:lang w:val="ru-RU"/>
      </w:rPr>
      <w:pict>
        <v:line id="_x0000_s6204" style="position:absolute;z-index:2015" from="604.85pt,.7pt" to="604.85pt,50.2pt" o:allowincell="f">
          <w10:anchorlock/>
        </v:line>
      </w:pict>
    </w:r>
    <w:r>
      <w:rPr>
        <w:lang w:val="ru-RU"/>
      </w:rPr>
      <w:pict>
        <v:line id="_x0000_s6203" style="position:absolute;z-index:2014" from="578.6pt,.7pt" to="578.6pt,50.2pt" o:allowincell="f">
          <w10:anchorlock/>
        </v:line>
      </w:pict>
    </w:r>
    <w:r>
      <w:rPr>
        <w:lang w:val="ru-RU"/>
      </w:rPr>
      <w:pict>
        <v:line id="_x0000_s6202" style="position:absolute;z-index:2013" from="552.35pt,.7pt" to="552.35pt,50.2pt" o:allowincell="f">
          <w10:anchorlock/>
        </v:line>
      </w:pict>
    </w:r>
    <w:r>
      <w:rPr>
        <w:lang w:val="ru-RU"/>
      </w:rPr>
      <w:pict>
        <v:line id="_x0000_s6197" style="position:absolute;z-index:2008" from="552.35pt,.7pt" to="783.35pt,.7pt" o:allowincell="f">
          <w10:anchorlock/>
        </v:line>
      </w:pict>
    </w:r>
    <w:r>
      <w:rPr>
        <w:lang w:val="ru-RU"/>
      </w:rPr>
      <w:pict>
        <v:line id="_x0000_s6213" style="position:absolute;z-index:2024" from="103.1pt,12.7pt" to="103.1pt,50.2pt" o:allowincell="f">
          <w10:anchorlock/>
        </v:line>
      </w:pic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6214" style="position:absolute;z-index:2025" from="49.85pt,.25pt" to="49.85pt,37.75pt" o:allowincell="f">
          <w10:anchorlock/>
        </v:line>
      </w:pict>
    </w:r>
    <w:r>
      <w:rPr>
        <w:lang w:val="ru-RU"/>
      </w:rPr>
      <w:pict>
        <v:line id="_x0000_s6206" style="position:absolute;z-index:2017" from="736.85pt,-11.75pt" to="736.85pt,50.25pt" o:allowincell="f">
          <w10:anchorlock/>
        </v:line>
      </w:pict>
    </w:r>
    <w:r>
      <w:rPr>
        <w:lang w:val="ru-RU"/>
      </w:rPr>
      <w:pict>
        <v:line id="_x0000_s6212" style="position:absolute;z-index:2023" from="155.6pt,.25pt" to="155.6pt,37.75pt" o:allowincell="f">
          <w10:anchorlock/>
        </v:line>
      </w:pict>
    </w:r>
    <w:r>
      <w:rPr>
        <w:lang w:val="ru-RU"/>
      </w:rPr>
      <w:pict>
        <v:line id="_x0000_s6211" style="position:absolute;z-index:2022" from="195.35pt,.25pt" to="195.35pt,37.75pt" o:allowincell="f">
          <w10:anchorlock/>
        </v:line>
      </w:pict>
    </w:r>
    <w:r>
      <w:rPr>
        <w:lang w:val="ru-RU"/>
      </w:rPr>
      <w:pict>
        <v:line id="_x0000_s6207" style="position:absolute;flip:x;z-index:2018" from="3.35pt,.25pt" to="195.35pt,.25pt" o:allowincell="f">
          <w10:anchorlock/>
        </v:line>
      </w:pict>
    </w:r>
    <w:r>
      <w:rPr>
        <w:lang w:val="ru-RU"/>
      </w:rPr>
      <w:pict>
        <v:line id="_x0000_s6201" style="position:absolute;z-index:2012" from="512.6pt,12.95pt" to="512.6pt,37.7pt" o:allowincell="f">
          <w10:anchorlock/>
        </v:line>
      </w:pict>
    </w:r>
    <w:r w:rsidRPr="00E72F3E">
      <w:rPr>
        <w:lang w:val="ru-RU"/>
      </w:rPr>
      <w:t xml:space="preserve"> Дубл.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6208" style="position:absolute;flip:x;z-index:2019" from="3.35pt,.45pt" to="195.35pt,.45pt" o:allowincell="f">
          <w10:anchorlock/>
        </v:line>
      </w:pict>
    </w:r>
    <w:r>
      <w:rPr>
        <w:lang w:val="ru-RU"/>
      </w:rPr>
      <w:pict>
        <v:line id="_x0000_s6196" style="position:absolute;z-index:2007" from="552.35pt,-12.25pt" to="783.35pt,-12.25pt" o:allowincell="f">
          <w10:anchorlock/>
        </v:line>
      </w:pict>
    </w:r>
    <w:r>
      <w:rPr>
        <w:lang w:val="ru-RU"/>
      </w:rPr>
      <w:pict>
        <v:line id="_x0000_s6200" style="position:absolute;z-index:2011" from="459.35pt,.45pt" to="459.35pt,25.2pt" o:allowincell="f">
          <w10:anchorlock/>
        </v:line>
      </w:pict>
    </w:r>
    <w:r>
      <w:rPr>
        <w:lang w:val="ru-RU"/>
      </w:rPr>
      <w:pict>
        <v:line id="_x0000_s6199" style="position:absolute;z-index:2010" from="400.1pt,.45pt" to="400.1pt,25.2pt" o:allowincell="f">
          <w10:anchorlock/>
        </v:line>
      </w:pict>
    </w:r>
    <w:r>
      <w:rPr>
        <w:lang w:val="ru-RU"/>
      </w:rPr>
      <w:pict>
        <v:line id="_x0000_s6198" style="position:absolute;z-index:2009" from="373.85pt,.45pt" to="373.85pt,25.2pt" o:allowincell="f">
          <w10:anchorlock/>
        </v:line>
      </w:pict>
    </w:r>
    <w:r>
      <w:rPr>
        <w:lang w:val="ru-RU"/>
      </w:rPr>
      <w:pict>
        <v:line id="_x0000_s6193" style="position:absolute;z-index:2004" from="347.6pt,.45pt" to="347.6pt,25.2pt" o:allowincell="f">
          <w10:anchorlock/>
        </v:line>
      </w:pict>
    </w:r>
    <w:r>
      <w:rPr>
        <w:lang w:val="ru-RU"/>
      </w:rPr>
      <w:pict>
        <v:line id="_x0000_s6195" style="position:absolute;z-index:2006" from="347.6pt,12.5pt" to="783.35pt,12.5pt" o:allowincell="f">
          <w10:anchorlock/>
        </v:line>
      </w:pict>
    </w:r>
    <w:r w:rsidRPr="00E72F3E">
      <w:rPr>
        <w:lang w:val="ru-RU"/>
      </w:rPr>
      <w:t xml:space="preserve"> Взам.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6209" style="position:absolute;flip:x;z-index:2020" from="3.35pt,.05pt" to="195.35pt,.05pt" o:allowincell="f">
          <w10:anchorlock/>
        </v:line>
      </w:pict>
    </w:r>
    <w:r>
      <w:rPr>
        <w:lang w:val="ru-RU"/>
      </w:rPr>
      <w:pict>
        <v:line id="_x0000_s6194" style="position:absolute;z-index:2005" from="347.6pt,-12pt" to="783.35pt,-12pt" o:allowincell="f">
          <w10:anchorlock/>
        </v:line>
      </w:pict>
    </w:r>
    <w:r w:rsidRPr="00E72F3E">
      <w:rPr>
        <w:lang w:val="ru-RU"/>
      </w:rPr>
      <w:t xml:space="preserve"> Подл.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6210" style="position:absolute;z-index:2021" from="3.35pt,.35pt" to="783.35pt,.35pt" o:allowincell="f">
          <w10:anchorlock/>
        </v:line>
      </w:pict>
    </w:r>
    <w:r>
      <w:rPr>
        <w:lang w:val="ru-RU"/>
      </w:rPr>
      <w:pict>
        <v:line id="_x0000_s6226" style="position:absolute;flip:y;z-index:2037" from="537.85pt,12.85pt" to="537.85pt,74.3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 xml:space="preserve">ТехноПро                                     [25:Изделие] |                               </w:t>
    </w:r>
    <w:r w:rsidRPr="00E72F3E">
      <w:rPr>
        <w:lang w:val="ru-RU"/>
      </w:rPr>
      <w:fldChar w:fldCharType="begin"/>
    </w:r>
    <w:r w:rsidRPr="00E72F3E">
      <w:rPr>
        <w:lang w:val="ru-RU"/>
      </w:rPr>
      <w:instrText xml:space="preserve"> SECTIONPAGES  \* MERGEFORMAT </w:instrText>
    </w:r>
    <w:r w:rsidRPr="00E72F3E">
      <w:rPr>
        <w:lang w:val="ru-RU"/>
      </w:rPr>
      <w:fldChar w:fldCharType="separate"/>
    </w:r>
    <w:r>
      <w:rPr>
        <w:lang w:val="ru-RU"/>
      </w:rPr>
      <w:t>1</w:t>
    </w:r>
    <w:r w:rsidRPr="00E72F3E">
      <w:rPr>
        <w:lang w:val="ru-RU"/>
      </w:rPr>
      <w:fldChar w:fldCharType="end"/>
    </w:r>
    <w:r w:rsidRPr="00E72F3E">
      <w:rPr>
        <w:lang w:val="ru-RU"/>
      </w:rPr>
      <w:t xml:space="preserve">        </w:t>
    </w:r>
    <w:r w:rsidRPr="00E72F3E">
      <w:rPr>
        <w:lang w:val="ru-RU"/>
      </w:rPr>
      <w:fldChar w:fldCharType="begin"/>
    </w:r>
    <w:r w:rsidRPr="00E72F3E">
      <w:rPr>
        <w:lang w:val="ru-RU"/>
      </w:rPr>
      <w:instrText xml:space="preserve"> PAGE </w:instrText>
    </w:r>
    <w:r w:rsidRPr="00E72F3E">
      <w:rPr>
        <w:lang w:val="ru-RU"/>
      </w:rPr>
      <w:fldChar w:fldCharType="separate"/>
    </w:r>
    <w:r w:rsidRPr="00E72F3E">
      <w:rPr>
        <w:lang w:val="ru-RU"/>
      </w:rPr>
      <w:t>2</w:t>
    </w:r>
    <w:r w:rsidRPr="00E72F3E">
      <w:rPr>
        <w:lang w:val="ru-RU"/>
      </w:rPr>
      <w:fldChar w:fldCharType="end"/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6230" style="position:absolute;flip:y;z-index:2041" from="755.35pt,.4pt" to="755.35pt,37.9pt" o:allowincell="f">
          <w10:anchorlock/>
        </v:line>
      </w:pict>
    </w:r>
    <w:r>
      <w:rPr>
        <w:lang w:val="ru-RU"/>
      </w:rPr>
      <w:pict>
        <v:line id="_x0000_s6216" style="position:absolute;z-index:2027" from="293.35pt,-12.1pt" to="293.35pt,62.4pt" o:allowincell="f">
          <w10:anchorlock/>
        </v:line>
      </w:pict>
    </w:r>
    <w:r>
      <w:rPr>
        <w:lang w:val="ru-RU"/>
      </w:rPr>
      <w:pict>
        <v:line id="_x0000_s6225" style="position:absolute;z-index:2036" from="372.85pt,.4pt" to="372.85pt,48.4pt" o:allowincell="f">
          <w10:anchorlock/>
        </v:line>
      </w:pict>
    </w:r>
    <w:r>
      <w:rPr>
        <w:lang w:val="ru-RU"/>
      </w:rPr>
      <w:pict>
        <v:line id="_x0000_s6218" style="position:absolute;z-index:2029" from="167.85pt,.4pt" to="167.85pt,62.4pt" o:allowincell="f">
          <w10:anchorlock/>
        </v:line>
      </w:pict>
    </w:r>
    <w:r>
      <w:rPr>
        <w:lang w:val="ru-RU"/>
      </w:rPr>
      <w:pict>
        <v:line id="_x0000_s6217" style="position:absolute;z-index:2028" from="227.35pt,.4pt" to="227.35pt,62.4pt" o:allowincell="f">
          <w10:anchorlock/>
        </v:line>
      </w:pict>
    </w:r>
    <w:r>
      <w:rPr>
        <w:lang w:val="ru-RU"/>
      </w:rPr>
      <w:pict>
        <v:line id="_x0000_s6215" style="position:absolute;z-index:2026" from="3.35pt,.4pt" to="783.35pt,.4pt" o:allowincell="f">
          <w10:anchorlock/>
        </v:line>
      </w:pict>
    </w:r>
    <w:r w:rsidRPr="00E72F3E">
      <w:rPr>
        <w:lang w:val="ru-RU"/>
      </w:rPr>
      <w:t xml:space="preserve"> Разраб.   </w:t>
    </w:r>
    <w:proofErr w:type="gramStart"/>
    <w:r w:rsidRPr="00E72F3E">
      <w:rPr>
        <w:lang w:val="ru-RU"/>
      </w:rPr>
      <w:t>Копцов Д.С.                        BEKTOP     [25:НомСборки]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6220" style="position:absolute;flip:x;z-index:2031" from="3.35pt,-.15pt" to="293.35pt,-.1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 xml:space="preserve">Проверил  Фурсов А.А                         [9:Заказ]  2345-4789                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6221" style="position:absolute;flip:x;z-index:2032" from="3.35pt,-.05pt" to="293.35pt,-.0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>Нормир.   [14:Нормировал]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6222" style="position:absolute;flip:x;z-index:2033" from="3.35pt,.35pt" to="783.35pt,.5pt" o:allowincell="f">
          <w10:anchorlock/>
        </v:line>
      </w:pict>
    </w:r>
    <w:r>
      <w:rPr>
        <w:lang w:val="ru-RU"/>
      </w:rPr>
      <w:pict>
        <v:line id="_x0000_s6232" style="position:absolute;z-index:2043" from="623pt,11.85pt" to="783.5pt,11.85pt" o:allowincell="f">
          <w10:anchorlock/>
        </v:line>
      </w:pict>
    </w:r>
    <w:r>
      <w:rPr>
        <w:lang w:val="ru-RU"/>
      </w:rPr>
      <w:pict>
        <v:line id="_x0000_s6231" style="position:absolute;z-index:2042" from="623pt,.35pt" to="623pt,24.85pt" o:allowincell="f">
          <w10:anchorlock/>
        </v:line>
      </w:pict>
    </w:r>
    <w:r>
      <w:rPr>
        <w:lang w:val="ru-RU"/>
      </w:rPr>
      <w:pict>
        <v:line id="_x0000_s6229" style="position:absolute;z-index:2040" from="741.85pt,.5pt" to="741.85pt,25pt" o:allowincell="f">
          <w10:anchorlock/>
        </v:line>
      </w:pict>
    </w:r>
    <w:r>
      <w:rPr>
        <w:lang w:val="ru-RU"/>
      </w:rPr>
      <w:pict>
        <v:line id="_x0000_s6228" style="position:absolute;z-index:2039" from="702.35pt,.5pt" to="702.35pt,25pt" o:allowincell="f">
          <w10:anchorlock/>
        </v:line>
      </w:pict>
    </w:r>
    <w:r>
      <w:rPr>
        <w:lang w:val="ru-RU"/>
      </w:rPr>
      <w:pict>
        <v:line id="_x0000_s6227" style="position:absolute;z-index:2038" from="662.35pt,.5pt" to="662.35pt,25pt" o:allowincell="f">
          <w10:anchorlock/>
        </v:line>
      </w:pict>
    </w:r>
    <w:r>
      <w:rPr>
        <w:lang w:val="ru-RU"/>
      </w:rPr>
      <w:pict>
        <v:line id="_x0000_s6219" style="position:absolute;z-index:2030" from="62.35pt,-37pt" to="62.35pt,25pt" o:allowincell="f">
          <w10:anchorlock/>
        </v:line>
      </w:pict>
    </w:r>
    <w:r>
      <w:rPr>
        <w:lang w:val="ru-RU"/>
      </w:rPr>
      <w:pict>
        <v:line id="_x0000_s6223" style="position:absolute;flip:x;z-index:2034" from="3.35pt,13pt" to="293.35pt,13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>Утвердил  [14:Утвердил]                                                                      Цех   УЧ    РМ    Опер.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6224" style="position:absolute;z-index:2035" from="3.35pt,12.55pt" to="783.35pt,12.5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 xml:space="preserve">Н.контр.  [14:НКонтроль]                                Шестерня                               </w:t>
    </w:r>
    <w:r>
      <w:rPr>
        <w:lang w:val="ru-RU"/>
      </w:rPr>
      <w:t xml:space="preserve">   </w:t>
    </w:r>
    <w:r w:rsidRPr="00E72F3E">
      <w:rPr>
        <w:lang w:val="ru-RU"/>
      </w:rPr>
      <w:t xml:space="preserve">   </w:t>
    </w:r>
    <w:r>
      <w:rPr>
        <w:lang w:val="ru-RU"/>
      </w:rPr>
      <w:t xml:space="preserve">   </w:t>
    </w:r>
    <w:r w:rsidRPr="00E72F3E">
      <w:rPr>
        <w:lang w:val="ru-RU"/>
      </w:rPr>
      <w:t xml:space="preserve">   </w:t>
    </w:r>
    <w:r>
      <w:rPr>
        <w:lang w:val="ru-RU"/>
      </w:rPr>
      <w:t xml:space="preserve">   </w:t>
    </w:r>
    <w:r w:rsidRPr="00E72F3E">
      <w:rPr>
        <w:lang w:val="ru-RU"/>
      </w:rPr>
      <w:t xml:space="preserve">  </w:t>
    </w:r>
    <w:r>
      <w:rPr>
        <w:lang w:val="ru-RU"/>
      </w:rPr>
      <w:t>115</w:t>
    </w:r>
    <w:proofErr w:type="gramEnd"/>
  </w:p>
</w:hdr>
</file>

<file path=word/header4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rect id="_x0000_s6191" style="position:absolute;margin-left:38.85pt;margin-top:180.9pt;width:759.6pt;height:365.4pt;z-index:30;mso-position-horizontal-relative:page;mso-position-vertical-relative:page" o:allowincell="f" filled="f" stroked="f" strokecolor="#930">
          <w10:wrap anchorx="page" anchory="page"/>
          <w10:anchorlock/>
        </v:rect>
      </w:pict>
    </w:r>
    <w:r>
      <w:rPr>
        <w:lang w:val="ru-RU"/>
      </w:rPr>
      <w:pict>
        <v:rect id="_x0000_s6149" style="position:absolute;margin-left:3.35pt;margin-top:.75pt;width:780pt;height:544.15pt;z-index:-32" o:allowincell="f">
          <w10:anchorlock/>
        </v:rect>
      </w:pict>
    </w:r>
    <w:r>
      <w:rPr>
        <w:lang w:val="ru-RU"/>
      </w:rPr>
      <w:pict>
        <v:line id="_x0000_s6190" style="position:absolute;z-index:2003" from="3.5pt,531pt" to="783.5pt,531pt" o:allowincell="f">
          <w10:anchorlock/>
        </v:line>
      </w:pict>
    </w:r>
    <w:r w:rsidRPr="00E72F3E">
      <w:rPr>
        <w:lang w:val="ru-RU"/>
      </w:rPr>
      <w:t xml:space="preserve">                                                                                    ГОСТ 3.1105-84    Форма 7   САПР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6162" style="position:absolute;z-index:1975" from="677.6pt,.7pt" to="677.6pt,62.7pt" o:allowincell="f">
          <w10:anchorlock/>
        </v:line>
      </w:pict>
    </w:r>
    <w:r>
      <w:rPr>
        <w:lang w:val="ru-RU"/>
      </w:rPr>
      <w:pict>
        <v:line id="_x0000_s6161" style="position:absolute;z-index:1974" from="604.85pt,.7pt" to="604.85pt,50.2pt" o:allowincell="f">
          <w10:anchorlock/>
        </v:line>
      </w:pict>
    </w:r>
    <w:r>
      <w:rPr>
        <w:lang w:val="ru-RU"/>
      </w:rPr>
      <w:pict>
        <v:line id="_x0000_s6160" style="position:absolute;z-index:1973" from="578.6pt,.7pt" to="578.6pt,50.2pt" o:allowincell="f">
          <w10:anchorlock/>
        </v:line>
      </w:pict>
    </w:r>
    <w:r>
      <w:rPr>
        <w:lang w:val="ru-RU"/>
      </w:rPr>
      <w:pict>
        <v:line id="_x0000_s6159" style="position:absolute;z-index:1972" from="552.35pt,.7pt" to="552.35pt,50.2pt" o:allowincell="f">
          <w10:anchorlock/>
        </v:line>
      </w:pict>
    </w:r>
    <w:r>
      <w:rPr>
        <w:lang w:val="ru-RU"/>
      </w:rPr>
      <w:pict>
        <v:line id="_x0000_s6154" style="position:absolute;z-index:1967" from="552.35pt,.7pt" to="783.35pt,.7pt" o:allowincell="f">
          <w10:anchorlock/>
        </v:line>
      </w:pict>
    </w:r>
    <w:r>
      <w:rPr>
        <w:lang w:val="ru-RU"/>
      </w:rPr>
      <w:pict>
        <v:line id="_x0000_s6170" style="position:absolute;z-index:1983" from="103.1pt,12.7pt" to="103.1pt,50.2pt" o:allowincell="f">
          <w10:anchorlock/>
        </v:line>
      </w:pic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6171" style="position:absolute;z-index:1984" from="49.85pt,.25pt" to="49.85pt,37.75pt" o:allowincell="f">
          <w10:anchorlock/>
        </v:line>
      </w:pict>
    </w:r>
    <w:r>
      <w:rPr>
        <w:lang w:val="ru-RU"/>
      </w:rPr>
      <w:pict>
        <v:line id="_x0000_s6163" style="position:absolute;z-index:1976" from="736.85pt,-11.75pt" to="736.85pt,50.25pt" o:allowincell="f">
          <w10:anchorlock/>
        </v:line>
      </w:pict>
    </w:r>
    <w:r>
      <w:rPr>
        <w:lang w:val="ru-RU"/>
      </w:rPr>
      <w:pict>
        <v:line id="_x0000_s6169" style="position:absolute;z-index:1982" from="155.6pt,.25pt" to="155.6pt,37.75pt" o:allowincell="f">
          <w10:anchorlock/>
        </v:line>
      </w:pict>
    </w:r>
    <w:r>
      <w:rPr>
        <w:lang w:val="ru-RU"/>
      </w:rPr>
      <w:pict>
        <v:line id="_x0000_s6168" style="position:absolute;z-index:1981" from="195.35pt,.25pt" to="195.35pt,37.75pt" o:allowincell="f">
          <w10:anchorlock/>
        </v:line>
      </w:pict>
    </w:r>
    <w:r>
      <w:rPr>
        <w:lang w:val="ru-RU"/>
      </w:rPr>
      <w:pict>
        <v:line id="_x0000_s6164" style="position:absolute;flip:x;z-index:1977" from="3.35pt,.25pt" to="195.35pt,.25pt" o:allowincell="f">
          <w10:anchorlock/>
        </v:line>
      </w:pict>
    </w:r>
    <w:r>
      <w:rPr>
        <w:lang w:val="ru-RU"/>
      </w:rPr>
      <w:pict>
        <v:line id="_x0000_s6158" style="position:absolute;z-index:1971" from="512.6pt,12.95pt" to="512.6pt,37.7pt" o:allowincell="f">
          <w10:anchorlock/>
        </v:line>
      </w:pict>
    </w:r>
    <w:r w:rsidRPr="00E72F3E">
      <w:rPr>
        <w:lang w:val="ru-RU"/>
      </w:rPr>
      <w:t xml:space="preserve"> Дубл.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6165" style="position:absolute;flip:x;z-index:1978" from="3.35pt,.45pt" to="195.35pt,.45pt" o:allowincell="f">
          <w10:anchorlock/>
        </v:line>
      </w:pict>
    </w:r>
    <w:r>
      <w:rPr>
        <w:lang w:val="ru-RU"/>
      </w:rPr>
      <w:pict>
        <v:line id="_x0000_s6153" style="position:absolute;z-index:1966" from="552.35pt,-12.25pt" to="783.35pt,-12.25pt" o:allowincell="f">
          <w10:anchorlock/>
        </v:line>
      </w:pict>
    </w:r>
    <w:r>
      <w:rPr>
        <w:lang w:val="ru-RU"/>
      </w:rPr>
      <w:pict>
        <v:line id="_x0000_s6157" style="position:absolute;z-index:1970" from="459.35pt,.45pt" to="459.35pt,25.2pt" o:allowincell="f">
          <w10:anchorlock/>
        </v:line>
      </w:pict>
    </w:r>
    <w:r>
      <w:rPr>
        <w:lang w:val="ru-RU"/>
      </w:rPr>
      <w:pict>
        <v:line id="_x0000_s6156" style="position:absolute;z-index:1969" from="400.1pt,.45pt" to="400.1pt,25.2pt" o:allowincell="f">
          <w10:anchorlock/>
        </v:line>
      </w:pict>
    </w:r>
    <w:r>
      <w:rPr>
        <w:lang w:val="ru-RU"/>
      </w:rPr>
      <w:pict>
        <v:line id="_x0000_s6155" style="position:absolute;z-index:1968" from="373.85pt,.45pt" to="373.85pt,25.2pt" o:allowincell="f">
          <w10:anchorlock/>
        </v:line>
      </w:pict>
    </w:r>
    <w:r>
      <w:rPr>
        <w:lang w:val="ru-RU"/>
      </w:rPr>
      <w:pict>
        <v:line id="_x0000_s6150" style="position:absolute;z-index:1963" from="347.6pt,.45pt" to="347.6pt,25.2pt" o:allowincell="f">
          <w10:anchorlock/>
        </v:line>
      </w:pict>
    </w:r>
    <w:r>
      <w:rPr>
        <w:lang w:val="ru-RU"/>
      </w:rPr>
      <w:pict>
        <v:line id="_x0000_s6152" style="position:absolute;z-index:1965" from="347.6pt,12.5pt" to="783.35pt,12.5pt" o:allowincell="f">
          <w10:anchorlock/>
        </v:line>
      </w:pict>
    </w:r>
    <w:r w:rsidRPr="00E72F3E">
      <w:rPr>
        <w:lang w:val="ru-RU"/>
      </w:rPr>
      <w:t xml:space="preserve"> Взам.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6166" style="position:absolute;flip:x;z-index:1979" from="3.35pt,.05pt" to="195.35pt,.05pt" o:allowincell="f">
          <w10:anchorlock/>
        </v:line>
      </w:pict>
    </w:r>
    <w:r>
      <w:rPr>
        <w:lang w:val="ru-RU"/>
      </w:rPr>
      <w:pict>
        <v:line id="_x0000_s6151" style="position:absolute;z-index:1964" from="347.6pt,-12pt" to="783.35pt,-12pt" o:allowincell="f">
          <w10:anchorlock/>
        </v:line>
      </w:pict>
    </w:r>
    <w:r w:rsidRPr="00E72F3E">
      <w:rPr>
        <w:lang w:val="ru-RU"/>
      </w:rPr>
      <w:t xml:space="preserve"> Подл.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6167" style="position:absolute;z-index:1980" from="3.35pt,.35pt" to="783.35pt,.35pt" o:allowincell="f">
          <w10:anchorlock/>
        </v:line>
      </w:pict>
    </w:r>
    <w:r>
      <w:rPr>
        <w:lang w:val="ru-RU"/>
      </w:rPr>
      <w:pict>
        <v:line id="_x0000_s6183" style="position:absolute;flip:y;z-index:1996" from="537.85pt,12.85pt" to="537.85pt,74.3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 xml:space="preserve">ТехноПро                                     [25:Изделие] |                               </w:t>
    </w:r>
    <w:proofErr w:type="gramEnd"/>
    <w:r w:rsidRPr="00E72F3E">
      <w:rPr>
        <w:lang w:val="ru-RU"/>
      </w:rPr>
      <w:fldChar w:fldCharType="begin"/>
    </w:r>
    <w:r w:rsidRPr="00E72F3E">
      <w:rPr>
        <w:lang w:val="ru-RU"/>
      </w:rPr>
      <w:instrText xml:space="preserve"> SECTIONPAGES  \* MERGEFORMAT </w:instrText>
    </w:r>
    <w:r w:rsidRPr="00E72F3E">
      <w:rPr>
        <w:lang w:val="ru-RU"/>
      </w:rPr>
      <w:fldChar w:fldCharType="separate"/>
    </w:r>
    <w:r>
      <w:rPr>
        <w:lang w:val="ru-RU"/>
      </w:rPr>
      <w:t>1</w:t>
    </w:r>
    <w:r w:rsidRPr="00E72F3E">
      <w:rPr>
        <w:lang w:val="ru-RU"/>
      </w:rPr>
      <w:fldChar w:fldCharType="end"/>
    </w:r>
    <w:proofErr w:type="gramStart"/>
    <w:r w:rsidRPr="00E72F3E">
      <w:rPr>
        <w:lang w:val="ru-RU"/>
      </w:rPr>
      <w:t xml:space="preserve">        </w:t>
    </w:r>
    <w:proofErr w:type="gramEnd"/>
    <w:r w:rsidRPr="00E72F3E">
      <w:rPr>
        <w:lang w:val="ru-RU"/>
      </w:rPr>
      <w:fldChar w:fldCharType="begin"/>
    </w:r>
    <w:r w:rsidRPr="00E72F3E">
      <w:rPr>
        <w:lang w:val="ru-RU"/>
      </w:rPr>
      <w:instrText xml:space="preserve"> PAGE </w:instrText>
    </w:r>
    <w:r w:rsidRPr="00E72F3E">
      <w:rPr>
        <w:lang w:val="ru-RU"/>
      </w:rPr>
      <w:fldChar w:fldCharType="separate"/>
    </w:r>
    <w:r>
      <w:rPr>
        <w:lang w:val="ru-RU"/>
      </w:rPr>
      <w:t>1</w:t>
    </w:r>
    <w:r w:rsidRPr="00E72F3E">
      <w:rPr>
        <w:lang w:val="ru-RU"/>
      </w:rPr>
      <w:fldChar w:fldCharType="end"/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6187" style="position:absolute;flip:y;z-index:2000" from="755.35pt,.4pt" to="755.35pt,37.9pt" o:allowincell="f">
          <w10:anchorlock/>
        </v:line>
      </w:pict>
    </w:r>
    <w:r>
      <w:rPr>
        <w:lang w:val="ru-RU"/>
      </w:rPr>
      <w:pict>
        <v:line id="_x0000_s6173" style="position:absolute;z-index:1986" from="293.35pt,-12.1pt" to="293.35pt,62.4pt" o:allowincell="f">
          <w10:anchorlock/>
        </v:line>
      </w:pict>
    </w:r>
    <w:r>
      <w:rPr>
        <w:lang w:val="ru-RU"/>
      </w:rPr>
      <w:pict>
        <v:line id="_x0000_s6182" style="position:absolute;z-index:1995" from="372.85pt,.4pt" to="372.85pt,48.4pt" o:allowincell="f">
          <w10:anchorlock/>
        </v:line>
      </w:pict>
    </w:r>
    <w:r>
      <w:rPr>
        <w:lang w:val="ru-RU"/>
      </w:rPr>
      <w:pict>
        <v:line id="_x0000_s6175" style="position:absolute;z-index:1988" from="167.85pt,.4pt" to="167.85pt,62.4pt" o:allowincell="f">
          <w10:anchorlock/>
        </v:line>
      </w:pict>
    </w:r>
    <w:r>
      <w:rPr>
        <w:lang w:val="ru-RU"/>
      </w:rPr>
      <w:pict>
        <v:line id="_x0000_s6174" style="position:absolute;z-index:1987" from="227.35pt,.4pt" to="227.35pt,62.4pt" o:allowincell="f">
          <w10:anchorlock/>
        </v:line>
      </w:pict>
    </w:r>
    <w:r>
      <w:rPr>
        <w:lang w:val="ru-RU"/>
      </w:rPr>
      <w:pict>
        <v:line id="_x0000_s6172" style="position:absolute;z-index:1985" from="3.35pt,.4pt" to="783.35pt,.4pt" o:allowincell="f">
          <w10:anchorlock/>
        </v:line>
      </w:pict>
    </w:r>
    <w:r w:rsidRPr="00E72F3E">
      <w:rPr>
        <w:lang w:val="ru-RU"/>
      </w:rPr>
      <w:t xml:space="preserve"> Разраб.   </w:t>
    </w:r>
    <w:proofErr w:type="gramStart"/>
    <w:r w:rsidRPr="00E72F3E">
      <w:rPr>
        <w:lang w:val="ru-RU"/>
      </w:rPr>
      <w:t xml:space="preserve">Копцов Д.С.                        </w:t>
    </w:r>
    <w:r w:rsidRPr="00E15AE2">
      <w:rPr>
        <w:rFonts w:cs="Courier New"/>
        <w:color w:val="000000"/>
        <w:sz w:val="20"/>
        <w:shd w:val="clear" w:color="auto" w:fill="FFFFFF"/>
        <w:lang w:val="ru-RU"/>
      </w:rPr>
      <w:t>СФ МАИ</w:t>
    </w:r>
    <w:r w:rsidRPr="00E72F3E">
      <w:rPr>
        <w:lang w:val="ru-RU"/>
      </w:rPr>
      <w:t xml:space="preserve"> </w:t>
    </w:r>
    <w:r>
      <w:rPr>
        <w:lang w:val="ru-RU"/>
      </w:rPr>
      <w:t xml:space="preserve">     </w:t>
    </w:r>
    <w:r w:rsidRPr="00E72F3E">
      <w:rPr>
        <w:lang w:val="ru-RU"/>
      </w:rPr>
      <w:t xml:space="preserve">     [25:НомСборки]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6177" style="position:absolute;flip:x;z-index:1990" from="3.35pt,-.15pt" to="293.35pt,-.1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 xml:space="preserve">Проверил  Фурсов А.А                         [9:Заказ]  2345-4789                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6178" style="position:absolute;flip:x;z-index:1991" from="3.35pt,-.05pt" to="293.35pt,-.0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>Нормир.   [14:Нормировал]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6179" style="position:absolute;flip:x;z-index:1992" from="3.35pt,.35pt" to="783.35pt,.5pt" o:allowincell="f">
          <w10:anchorlock/>
        </v:line>
      </w:pict>
    </w:r>
    <w:r>
      <w:rPr>
        <w:lang w:val="ru-RU"/>
      </w:rPr>
      <w:pict>
        <v:line id="_x0000_s6189" style="position:absolute;z-index:2002" from="623pt,11.85pt" to="783.5pt,11.85pt" o:allowincell="f">
          <w10:anchorlock/>
        </v:line>
      </w:pict>
    </w:r>
    <w:r>
      <w:rPr>
        <w:lang w:val="ru-RU"/>
      </w:rPr>
      <w:pict>
        <v:line id="_x0000_s6188" style="position:absolute;z-index:2001" from="623pt,.35pt" to="623pt,24.85pt" o:allowincell="f">
          <w10:anchorlock/>
        </v:line>
      </w:pict>
    </w:r>
    <w:r>
      <w:rPr>
        <w:lang w:val="ru-RU"/>
      </w:rPr>
      <w:pict>
        <v:line id="_x0000_s6186" style="position:absolute;z-index:1999" from="741.85pt,.5pt" to="741.85pt,25pt" o:allowincell="f">
          <w10:anchorlock/>
        </v:line>
      </w:pict>
    </w:r>
    <w:r>
      <w:rPr>
        <w:lang w:val="ru-RU"/>
      </w:rPr>
      <w:pict>
        <v:line id="_x0000_s6185" style="position:absolute;z-index:1998" from="702.35pt,.5pt" to="702.35pt,25pt" o:allowincell="f">
          <w10:anchorlock/>
        </v:line>
      </w:pict>
    </w:r>
    <w:r>
      <w:rPr>
        <w:lang w:val="ru-RU"/>
      </w:rPr>
      <w:pict>
        <v:line id="_x0000_s6184" style="position:absolute;z-index:1997" from="662.35pt,.5pt" to="662.35pt,25pt" o:allowincell="f">
          <w10:anchorlock/>
        </v:line>
      </w:pict>
    </w:r>
    <w:r>
      <w:rPr>
        <w:lang w:val="ru-RU"/>
      </w:rPr>
      <w:pict>
        <v:line id="_x0000_s6176" style="position:absolute;z-index:1989" from="62.35pt,-37pt" to="62.35pt,25pt" o:allowincell="f">
          <w10:anchorlock/>
        </v:line>
      </w:pict>
    </w:r>
    <w:r>
      <w:rPr>
        <w:lang w:val="ru-RU"/>
      </w:rPr>
      <w:pict>
        <v:line id="_x0000_s6180" style="position:absolute;flip:x;z-index:1993" from="3.35pt,13pt" to="293.35pt,13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 xml:space="preserve">Утвердил  [14:Утвердил]                                                                      </w:t>
    </w:r>
    <w:r>
      <w:rPr>
        <w:lang w:val="ru-RU"/>
      </w:rPr>
      <w:t xml:space="preserve"> </w:t>
    </w:r>
    <w:r w:rsidRPr="00E72F3E">
      <w:rPr>
        <w:lang w:val="ru-RU"/>
      </w:rPr>
      <w:t>Цех   УЧ    РМ    Опер.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6181" style="position:absolute;z-index:1994" from="3.35pt,12.55pt" to="783.35pt,12.5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 xml:space="preserve">Н.контр.  [14:НКонтроль]                                Шестерня                               </w:t>
    </w:r>
    <w:r>
      <w:rPr>
        <w:lang w:val="ru-RU"/>
      </w:rPr>
      <w:t xml:space="preserve">   </w:t>
    </w:r>
    <w:r w:rsidRPr="00E72F3E">
      <w:rPr>
        <w:lang w:val="ru-RU"/>
      </w:rPr>
      <w:t xml:space="preserve">   </w:t>
    </w:r>
    <w:r>
      <w:rPr>
        <w:lang w:val="ru-RU"/>
      </w:rPr>
      <w:t xml:space="preserve">   </w:t>
    </w:r>
    <w:r w:rsidRPr="00E72F3E">
      <w:rPr>
        <w:lang w:val="ru-RU"/>
      </w:rPr>
      <w:t xml:space="preserve">   </w:t>
    </w:r>
    <w:r>
      <w:rPr>
        <w:lang w:val="ru-RU"/>
      </w:rPr>
      <w:t xml:space="preserve">   </w:t>
    </w:r>
    <w:r w:rsidRPr="00E72F3E">
      <w:rPr>
        <w:lang w:val="ru-RU"/>
      </w:rPr>
      <w:t xml:space="preserve">  </w:t>
    </w:r>
    <w:r>
      <w:rPr>
        <w:lang w:val="ru-RU"/>
      </w:rPr>
      <w:t>115</w:t>
    </w:r>
    <w:proofErr w:type="gramEnd"/>
  </w:p>
</w:hdr>
</file>

<file path=word/header5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rect id="_x0000_s6406" style="position:absolute;margin-left:38.85pt;margin-top:182.55pt;width:760.5pt;height:362.7pt;z-index:27;mso-position-horizontal-relative:page;mso-position-vertical-relative:page" stroked="f">
          <w10:wrap anchorx="page" anchory="page"/>
          <w10:anchorlock/>
        </v:rect>
      </w:pict>
    </w:r>
    <w:r>
      <w:rPr>
        <w:lang w:val="ru-RU"/>
      </w:rPr>
      <w:pict>
        <v:rect id="_x0000_s6364" style="position:absolute;margin-left:3.35pt;margin-top:.75pt;width:780pt;height:544.15pt;z-index:-29" o:allowincell="f">
          <w10:anchorlock/>
        </v:rect>
      </w:pict>
    </w:r>
    <w:r>
      <w:rPr>
        <w:lang w:val="ru-RU"/>
      </w:rPr>
      <w:pict>
        <v:line id="_x0000_s6405" style="position:absolute;z-index:2126" from="3.5pt,531pt" to="783.5pt,531pt" o:allowincell="f">
          <w10:anchorlock/>
        </v:line>
      </w:pict>
    </w:r>
    <w:r w:rsidRPr="00E72F3E">
      <w:rPr>
        <w:lang w:val="ru-RU"/>
      </w:rPr>
      <w:t xml:space="preserve">                                                                                    ГОСТ 3.1105-84    Форма 7   САПР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6377" style="position:absolute;z-index:2098" from="677.6pt,.7pt" to="677.6pt,62.7pt" o:allowincell="f">
          <w10:anchorlock/>
        </v:line>
      </w:pict>
    </w:r>
    <w:r>
      <w:rPr>
        <w:lang w:val="ru-RU"/>
      </w:rPr>
      <w:pict>
        <v:line id="_x0000_s6376" style="position:absolute;z-index:2097" from="604.85pt,.7pt" to="604.85pt,50.2pt" o:allowincell="f">
          <w10:anchorlock/>
        </v:line>
      </w:pict>
    </w:r>
    <w:r>
      <w:rPr>
        <w:lang w:val="ru-RU"/>
      </w:rPr>
      <w:pict>
        <v:line id="_x0000_s6375" style="position:absolute;z-index:2096" from="578.6pt,.7pt" to="578.6pt,50.2pt" o:allowincell="f">
          <w10:anchorlock/>
        </v:line>
      </w:pict>
    </w:r>
    <w:r>
      <w:rPr>
        <w:lang w:val="ru-RU"/>
      </w:rPr>
      <w:pict>
        <v:line id="_x0000_s6374" style="position:absolute;z-index:2095" from="552.35pt,.7pt" to="552.35pt,50.2pt" o:allowincell="f">
          <w10:anchorlock/>
        </v:line>
      </w:pict>
    </w:r>
    <w:r>
      <w:rPr>
        <w:lang w:val="ru-RU"/>
      </w:rPr>
      <w:pict>
        <v:line id="_x0000_s6369" style="position:absolute;z-index:2090" from="552.35pt,.7pt" to="783.35pt,.7pt" o:allowincell="f">
          <w10:anchorlock/>
        </v:line>
      </w:pict>
    </w:r>
    <w:r>
      <w:rPr>
        <w:lang w:val="ru-RU"/>
      </w:rPr>
      <w:pict>
        <v:line id="_x0000_s6385" style="position:absolute;z-index:2106" from="103.1pt,12.7pt" to="103.1pt,50.2pt" o:allowincell="f">
          <w10:anchorlock/>
        </v:line>
      </w:pic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6386" style="position:absolute;z-index:2107" from="49.85pt,.25pt" to="49.85pt,37.75pt" o:allowincell="f">
          <w10:anchorlock/>
        </v:line>
      </w:pict>
    </w:r>
    <w:r>
      <w:rPr>
        <w:lang w:val="ru-RU"/>
      </w:rPr>
      <w:pict>
        <v:line id="_x0000_s6378" style="position:absolute;z-index:2099" from="736.85pt,-11.75pt" to="736.85pt,50.25pt" o:allowincell="f">
          <w10:anchorlock/>
        </v:line>
      </w:pict>
    </w:r>
    <w:r>
      <w:rPr>
        <w:lang w:val="ru-RU"/>
      </w:rPr>
      <w:pict>
        <v:line id="_x0000_s6384" style="position:absolute;z-index:2105" from="155.6pt,.25pt" to="155.6pt,37.75pt" o:allowincell="f">
          <w10:anchorlock/>
        </v:line>
      </w:pict>
    </w:r>
    <w:r>
      <w:rPr>
        <w:lang w:val="ru-RU"/>
      </w:rPr>
      <w:pict>
        <v:line id="_x0000_s6383" style="position:absolute;z-index:2104" from="195.35pt,.25pt" to="195.35pt,37.75pt" o:allowincell="f">
          <w10:anchorlock/>
        </v:line>
      </w:pict>
    </w:r>
    <w:r>
      <w:rPr>
        <w:lang w:val="ru-RU"/>
      </w:rPr>
      <w:pict>
        <v:line id="_x0000_s6379" style="position:absolute;flip:x;z-index:2100" from="3.35pt,.25pt" to="195.35pt,.25pt" o:allowincell="f">
          <w10:anchorlock/>
        </v:line>
      </w:pict>
    </w:r>
    <w:r>
      <w:rPr>
        <w:lang w:val="ru-RU"/>
      </w:rPr>
      <w:pict>
        <v:line id="_x0000_s6373" style="position:absolute;z-index:2094" from="512.6pt,12.95pt" to="512.6pt,37.7pt" o:allowincell="f">
          <w10:anchorlock/>
        </v:line>
      </w:pict>
    </w:r>
    <w:r w:rsidRPr="00E72F3E">
      <w:rPr>
        <w:lang w:val="ru-RU"/>
      </w:rPr>
      <w:t xml:space="preserve"> Дубл.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6380" style="position:absolute;flip:x;z-index:2101" from="3.35pt,.45pt" to="195.35pt,.45pt" o:allowincell="f">
          <w10:anchorlock/>
        </v:line>
      </w:pict>
    </w:r>
    <w:r>
      <w:rPr>
        <w:lang w:val="ru-RU"/>
      </w:rPr>
      <w:pict>
        <v:line id="_x0000_s6368" style="position:absolute;z-index:2089" from="552.35pt,-12.25pt" to="783.35pt,-12.25pt" o:allowincell="f">
          <w10:anchorlock/>
        </v:line>
      </w:pict>
    </w:r>
    <w:r>
      <w:rPr>
        <w:lang w:val="ru-RU"/>
      </w:rPr>
      <w:pict>
        <v:line id="_x0000_s6372" style="position:absolute;z-index:2093" from="459.35pt,.45pt" to="459.35pt,25.2pt" o:allowincell="f">
          <w10:anchorlock/>
        </v:line>
      </w:pict>
    </w:r>
    <w:r>
      <w:rPr>
        <w:lang w:val="ru-RU"/>
      </w:rPr>
      <w:pict>
        <v:line id="_x0000_s6371" style="position:absolute;z-index:2092" from="400.1pt,.45pt" to="400.1pt,25.2pt" o:allowincell="f">
          <w10:anchorlock/>
        </v:line>
      </w:pict>
    </w:r>
    <w:r>
      <w:rPr>
        <w:lang w:val="ru-RU"/>
      </w:rPr>
      <w:pict>
        <v:line id="_x0000_s6370" style="position:absolute;z-index:2091" from="373.85pt,.45pt" to="373.85pt,25.2pt" o:allowincell="f">
          <w10:anchorlock/>
        </v:line>
      </w:pict>
    </w:r>
    <w:r>
      <w:rPr>
        <w:lang w:val="ru-RU"/>
      </w:rPr>
      <w:pict>
        <v:line id="_x0000_s6365" style="position:absolute;z-index:2086" from="347.6pt,.45pt" to="347.6pt,25.2pt" o:allowincell="f">
          <w10:anchorlock/>
        </v:line>
      </w:pict>
    </w:r>
    <w:r>
      <w:rPr>
        <w:lang w:val="ru-RU"/>
      </w:rPr>
      <w:pict>
        <v:line id="_x0000_s6367" style="position:absolute;z-index:2088" from="347.6pt,12.5pt" to="783.35pt,12.5pt" o:allowincell="f">
          <w10:anchorlock/>
        </v:line>
      </w:pict>
    </w:r>
    <w:r w:rsidRPr="00E72F3E">
      <w:rPr>
        <w:lang w:val="ru-RU"/>
      </w:rPr>
      <w:t xml:space="preserve"> Взам.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6381" style="position:absolute;flip:x;z-index:2102" from="3.35pt,.05pt" to="195.35pt,.05pt" o:allowincell="f">
          <w10:anchorlock/>
        </v:line>
      </w:pict>
    </w:r>
    <w:r>
      <w:rPr>
        <w:lang w:val="ru-RU"/>
      </w:rPr>
      <w:pict>
        <v:line id="_x0000_s6366" style="position:absolute;z-index:2087" from="347.6pt,-12pt" to="783.35pt,-12pt" o:allowincell="f">
          <w10:anchorlock/>
        </v:line>
      </w:pict>
    </w:r>
    <w:r w:rsidRPr="00E72F3E">
      <w:rPr>
        <w:lang w:val="ru-RU"/>
      </w:rPr>
      <w:t xml:space="preserve"> Подл.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6382" style="position:absolute;z-index:2103" from="3.35pt,.35pt" to="783.35pt,.35pt" o:allowincell="f">
          <w10:anchorlock/>
        </v:line>
      </w:pict>
    </w:r>
    <w:r>
      <w:rPr>
        <w:lang w:val="ru-RU"/>
      </w:rPr>
      <w:pict>
        <v:line id="_x0000_s6398" style="position:absolute;flip:y;z-index:2119" from="537.85pt,12.85pt" to="537.85pt,74.3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 xml:space="preserve">ТехноПро                                     [25:Изделие] |                               </w:t>
    </w:r>
    <w:r w:rsidRPr="00E72F3E">
      <w:rPr>
        <w:lang w:val="ru-RU"/>
      </w:rPr>
      <w:fldChar w:fldCharType="begin"/>
    </w:r>
    <w:r w:rsidRPr="00E72F3E">
      <w:rPr>
        <w:lang w:val="ru-RU"/>
      </w:rPr>
      <w:instrText xml:space="preserve"> SECTIONPAGES  \* MERGEFORMAT </w:instrText>
    </w:r>
    <w:r w:rsidRPr="00E72F3E">
      <w:rPr>
        <w:lang w:val="ru-RU"/>
      </w:rPr>
      <w:fldChar w:fldCharType="separate"/>
    </w:r>
    <w:r>
      <w:rPr>
        <w:lang w:val="ru-RU"/>
      </w:rPr>
      <w:t>1</w:t>
    </w:r>
    <w:r w:rsidRPr="00E72F3E">
      <w:rPr>
        <w:lang w:val="ru-RU"/>
      </w:rPr>
      <w:fldChar w:fldCharType="end"/>
    </w:r>
    <w:r w:rsidRPr="00E72F3E">
      <w:rPr>
        <w:lang w:val="ru-RU"/>
      </w:rPr>
      <w:t xml:space="preserve">        </w:t>
    </w:r>
    <w:r w:rsidRPr="00E72F3E">
      <w:rPr>
        <w:lang w:val="ru-RU"/>
      </w:rPr>
      <w:fldChar w:fldCharType="begin"/>
    </w:r>
    <w:r w:rsidRPr="00E72F3E">
      <w:rPr>
        <w:lang w:val="ru-RU"/>
      </w:rPr>
      <w:instrText xml:space="preserve"> PAGE </w:instrText>
    </w:r>
    <w:r w:rsidRPr="00E72F3E">
      <w:rPr>
        <w:lang w:val="ru-RU"/>
      </w:rPr>
      <w:fldChar w:fldCharType="separate"/>
    </w:r>
    <w:r w:rsidRPr="00E72F3E">
      <w:rPr>
        <w:lang w:val="ru-RU"/>
      </w:rPr>
      <w:t>2</w:t>
    </w:r>
    <w:r w:rsidRPr="00E72F3E">
      <w:rPr>
        <w:lang w:val="ru-RU"/>
      </w:rPr>
      <w:fldChar w:fldCharType="end"/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6402" style="position:absolute;flip:y;z-index:2123" from="755.35pt,.4pt" to="755.35pt,37.9pt" o:allowincell="f">
          <w10:anchorlock/>
        </v:line>
      </w:pict>
    </w:r>
    <w:r>
      <w:rPr>
        <w:lang w:val="ru-RU"/>
      </w:rPr>
      <w:pict>
        <v:line id="_x0000_s6388" style="position:absolute;z-index:2109" from="293.35pt,-12.1pt" to="293.35pt,62.4pt" o:allowincell="f">
          <w10:anchorlock/>
        </v:line>
      </w:pict>
    </w:r>
    <w:r>
      <w:rPr>
        <w:lang w:val="ru-RU"/>
      </w:rPr>
      <w:pict>
        <v:line id="_x0000_s6397" style="position:absolute;z-index:2118" from="372.85pt,.4pt" to="372.85pt,48.4pt" o:allowincell="f">
          <w10:anchorlock/>
        </v:line>
      </w:pict>
    </w:r>
    <w:r>
      <w:rPr>
        <w:lang w:val="ru-RU"/>
      </w:rPr>
      <w:pict>
        <v:line id="_x0000_s6390" style="position:absolute;z-index:2111" from="167.85pt,.4pt" to="167.85pt,62.4pt" o:allowincell="f">
          <w10:anchorlock/>
        </v:line>
      </w:pict>
    </w:r>
    <w:r>
      <w:rPr>
        <w:lang w:val="ru-RU"/>
      </w:rPr>
      <w:pict>
        <v:line id="_x0000_s6389" style="position:absolute;z-index:2110" from="227.35pt,.4pt" to="227.35pt,62.4pt" o:allowincell="f">
          <w10:anchorlock/>
        </v:line>
      </w:pict>
    </w:r>
    <w:r>
      <w:rPr>
        <w:lang w:val="ru-RU"/>
      </w:rPr>
      <w:pict>
        <v:line id="_x0000_s6387" style="position:absolute;z-index:2108" from="3.35pt,.4pt" to="783.35pt,.4pt" o:allowincell="f">
          <w10:anchorlock/>
        </v:line>
      </w:pict>
    </w:r>
    <w:r w:rsidRPr="00E72F3E">
      <w:rPr>
        <w:lang w:val="ru-RU"/>
      </w:rPr>
      <w:t xml:space="preserve"> Разраб.   </w:t>
    </w:r>
    <w:proofErr w:type="gramStart"/>
    <w:r w:rsidRPr="00E72F3E">
      <w:rPr>
        <w:lang w:val="ru-RU"/>
      </w:rPr>
      <w:t>Копцов Д.С.                        BEKTOP     [25:НомСборки]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6392" style="position:absolute;flip:x;z-index:2113" from="3.35pt,-.15pt" to="293.35pt,-.1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 xml:space="preserve">Проверил  Фурсов А.А                         [9:Заказ]  2345-4789                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6393" style="position:absolute;flip:x;z-index:2114" from="3.35pt,-.05pt" to="293.35pt,-.0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>Нормир.   [14:Нормировал]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6394" style="position:absolute;flip:x;z-index:2115" from="3.35pt,.35pt" to="783.35pt,.5pt" o:allowincell="f">
          <w10:anchorlock/>
        </v:line>
      </w:pict>
    </w:r>
    <w:r>
      <w:rPr>
        <w:lang w:val="ru-RU"/>
      </w:rPr>
      <w:pict>
        <v:line id="_x0000_s6404" style="position:absolute;z-index:2125" from="623pt,11.85pt" to="783.5pt,11.85pt" o:allowincell="f">
          <w10:anchorlock/>
        </v:line>
      </w:pict>
    </w:r>
    <w:r>
      <w:rPr>
        <w:lang w:val="ru-RU"/>
      </w:rPr>
      <w:pict>
        <v:line id="_x0000_s6403" style="position:absolute;z-index:2124" from="623pt,.35pt" to="623pt,24.85pt" o:allowincell="f">
          <w10:anchorlock/>
        </v:line>
      </w:pict>
    </w:r>
    <w:r>
      <w:rPr>
        <w:lang w:val="ru-RU"/>
      </w:rPr>
      <w:pict>
        <v:line id="_x0000_s6401" style="position:absolute;z-index:2122" from="741.85pt,.5pt" to="741.85pt,25pt" o:allowincell="f">
          <w10:anchorlock/>
        </v:line>
      </w:pict>
    </w:r>
    <w:r>
      <w:rPr>
        <w:lang w:val="ru-RU"/>
      </w:rPr>
      <w:pict>
        <v:line id="_x0000_s6400" style="position:absolute;z-index:2121" from="702.35pt,.5pt" to="702.35pt,25pt" o:allowincell="f">
          <w10:anchorlock/>
        </v:line>
      </w:pict>
    </w:r>
    <w:r>
      <w:rPr>
        <w:lang w:val="ru-RU"/>
      </w:rPr>
      <w:pict>
        <v:line id="_x0000_s6399" style="position:absolute;z-index:2120" from="662.35pt,.5pt" to="662.35pt,25pt" o:allowincell="f">
          <w10:anchorlock/>
        </v:line>
      </w:pict>
    </w:r>
    <w:r>
      <w:rPr>
        <w:lang w:val="ru-RU"/>
      </w:rPr>
      <w:pict>
        <v:line id="_x0000_s6391" style="position:absolute;z-index:2112" from="62.35pt,-37pt" to="62.35pt,25pt" o:allowincell="f">
          <w10:anchorlock/>
        </v:line>
      </w:pict>
    </w:r>
    <w:r>
      <w:rPr>
        <w:lang w:val="ru-RU"/>
      </w:rPr>
      <w:pict>
        <v:line id="_x0000_s6395" style="position:absolute;flip:x;z-index:2116" from="3.35pt,13pt" to="293.35pt,13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>Утвердил  [14:Утвердил]                                                                      Цех   УЧ    РМ    Опер.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6396" style="position:absolute;z-index:2117" from="3.35pt,12.55pt" to="783.35pt,12.5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>Н.контр.  [14:</w:t>
    </w:r>
    <w:proofErr w:type="gramEnd"/>
    <w:r w:rsidRPr="00E72F3E">
      <w:rPr>
        <w:lang w:val="ru-RU"/>
      </w:rPr>
      <w:t>НКонтроль]                                Шестерня                               [3:ОперЦех]   [3:ОперУчасток]   [3:</w:t>
    </w:r>
    <w:proofErr w:type="gramStart"/>
    <w:r w:rsidRPr="00E72F3E">
      <w:rPr>
        <w:lang w:val="ru-RU"/>
      </w:rPr>
      <w:t xml:space="preserve">ОперРМ]  </w:t>
    </w:r>
    <w:r>
      <w:rPr>
        <w:lang w:val="ru-RU"/>
      </w:rPr>
      <w:t>120</w:t>
    </w:r>
    <w:proofErr w:type="gramEnd"/>
  </w:p>
</w:hdr>
</file>

<file path=word/header5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rect id="_x0000_s6363" style="position:absolute;margin-left:38.85pt;margin-top:180.9pt;width:759.6pt;height:365.4pt;z-index:28;mso-position-horizontal-relative:page;mso-position-vertical-relative:page" o:allowincell="f" filled="f" stroked="f" strokecolor="#930">
          <w10:wrap anchorx="page" anchory="page"/>
          <w10:anchorlock/>
        </v:rect>
      </w:pict>
    </w:r>
    <w:r>
      <w:rPr>
        <w:lang w:val="ru-RU"/>
      </w:rPr>
      <w:pict>
        <v:rect id="_x0000_s6321" style="position:absolute;margin-left:3.35pt;margin-top:.75pt;width:780pt;height:544.15pt;z-index:-30" o:allowincell="f">
          <w10:anchorlock/>
        </v:rect>
      </w:pict>
    </w:r>
    <w:r>
      <w:rPr>
        <w:lang w:val="ru-RU"/>
      </w:rPr>
      <w:pict>
        <v:line id="_x0000_s6362" style="position:absolute;z-index:2085" from="3.5pt,531pt" to="783.5pt,531pt" o:allowincell="f">
          <w10:anchorlock/>
        </v:line>
      </w:pict>
    </w:r>
    <w:r w:rsidRPr="00E72F3E">
      <w:rPr>
        <w:lang w:val="ru-RU"/>
      </w:rPr>
      <w:t xml:space="preserve">                                                                                    ГОСТ 3.1105-84    Форма 7   САПР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6334" style="position:absolute;z-index:2057" from="677.6pt,.7pt" to="677.6pt,62.7pt" o:allowincell="f">
          <w10:anchorlock/>
        </v:line>
      </w:pict>
    </w:r>
    <w:r>
      <w:rPr>
        <w:lang w:val="ru-RU"/>
      </w:rPr>
      <w:pict>
        <v:line id="_x0000_s6333" style="position:absolute;z-index:2056" from="604.85pt,.7pt" to="604.85pt,50.2pt" o:allowincell="f">
          <w10:anchorlock/>
        </v:line>
      </w:pict>
    </w:r>
    <w:r>
      <w:rPr>
        <w:lang w:val="ru-RU"/>
      </w:rPr>
      <w:pict>
        <v:line id="_x0000_s6332" style="position:absolute;z-index:2055" from="578.6pt,.7pt" to="578.6pt,50.2pt" o:allowincell="f">
          <w10:anchorlock/>
        </v:line>
      </w:pict>
    </w:r>
    <w:r>
      <w:rPr>
        <w:lang w:val="ru-RU"/>
      </w:rPr>
      <w:pict>
        <v:line id="_x0000_s6331" style="position:absolute;z-index:2054" from="552.35pt,.7pt" to="552.35pt,50.2pt" o:allowincell="f">
          <w10:anchorlock/>
        </v:line>
      </w:pict>
    </w:r>
    <w:r>
      <w:rPr>
        <w:lang w:val="ru-RU"/>
      </w:rPr>
      <w:pict>
        <v:line id="_x0000_s6326" style="position:absolute;z-index:2049" from="552.35pt,.7pt" to="783.35pt,.7pt" o:allowincell="f">
          <w10:anchorlock/>
        </v:line>
      </w:pict>
    </w:r>
    <w:r>
      <w:rPr>
        <w:lang w:val="ru-RU"/>
      </w:rPr>
      <w:pict>
        <v:line id="_x0000_s6342" style="position:absolute;z-index:2065" from="103.1pt,12.7pt" to="103.1pt,50.2pt" o:allowincell="f">
          <w10:anchorlock/>
        </v:line>
      </w:pic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6343" style="position:absolute;z-index:2066" from="49.85pt,.25pt" to="49.85pt,37.75pt" o:allowincell="f">
          <w10:anchorlock/>
        </v:line>
      </w:pict>
    </w:r>
    <w:r>
      <w:rPr>
        <w:lang w:val="ru-RU"/>
      </w:rPr>
      <w:pict>
        <v:line id="_x0000_s6335" style="position:absolute;z-index:2058" from="736.85pt,-11.75pt" to="736.85pt,50.25pt" o:allowincell="f">
          <w10:anchorlock/>
        </v:line>
      </w:pict>
    </w:r>
    <w:r>
      <w:rPr>
        <w:lang w:val="ru-RU"/>
      </w:rPr>
      <w:pict>
        <v:line id="_x0000_s6341" style="position:absolute;z-index:2064" from="155.6pt,.25pt" to="155.6pt,37.75pt" o:allowincell="f">
          <w10:anchorlock/>
        </v:line>
      </w:pict>
    </w:r>
    <w:r>
      <w:rPr>
        <w:lang w:val="ru-RU"/>
      </w:rPr>
      <w:pict>
        <v:line id="_x0000_s6340" style="position:absolute;z-index:2063" from="195.35pt,.25pt" to="195.35pt,37.75pt" o:allowincell="f">
          <w10:anchorlock/>
        </v:line>
      </w:pict>
    </w:r>
    <w:r>
      <w:rPr>
        <w:lang w:val="ru-RU"/>
      </w:rPr>
      <w:pict>
        <v:line id="_x0000_s6336" style="position:absolute;flip:x;z-index:2059" from="3.35pt,.25pt" to="195.35pt,.25pt" o:allowincell="f">
          <w10:anchorlock/>
        </v:line>
      </w:pict>
    </w:r>
    <w:r>
      <w:rPr>
        <w:lang w:val="ru-RU"/>
      </w:rPr>
      <w:pict>
        <v:line id="_x0000_s6330" style="position:absolute;z-index:2053" from="512.6pt,12.95pt" to="512.6pt,37.7pt" o:allowincell="f">
          <w10:anchorlock/>
        </v:line>
      </w:pict>
    </w:r>
    <w:r w:rsidRPr="00E72F3E">
      <w:rPr>
        <w:lang w:val="ru-RU"/>
      </w:rPr>
      <w:t xml:space="preserve"> Дубл.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6337" style="position:absolute;flip:x;z-index:2060" from="3.35pt,.45pt" to="195.35pt,.45pt" o:allowincell="f">
          <w10:anchorlock/>
        </v:line>
      </w:pict>
    </w:r>
    <w:r>
      <w:rPr>
        <w:lang w:val="ru-RU"/>
      </w:rPr>
      <w:pict>
        <v:line id="_x0000_s6325" style="position:absolute;z-index:2048" from="552.35pt,-12.25pt" to="783.35pt,-12.25pt" o:allowincell="f">
          <w10:anchorlock/>
        </v:line>
      </w:pict>
    </w:r>
    <w:r>
      <w:rPr>
        <w:lang w:val="ru-RU"/>
      </w:rPr>
      <w:pict>
        <v:line id="_x0000_s6329" style="position:absolute;z-index:2052" from="459.35pt,.45pt" to="459.35pt,25.2pt" o:allowincell="f">
          <w10:anchorlock/>
        </v:line>
      </w:pict>
    </w:r>
    <w:r>
      <w:rPr>
        <w:lang w:val="ru-RU"/>
      </w:rPr>
      <w:pict>
        <v:line id="_x0000_s6328" style="position:absolute;z-index:2051" from="400.1pt,.45pt" to="400.1pt,25.2pt" o:allowincell="f">
          <w10:anchorlock/>
        </v:line>
      </w:pict>
    </w:r>
    <w:r>
      <w:rPr>
        <w:lang w:val="ru-RU"/>
      </w:rPr>
      <w:pict>
        <v:line id="_x0000_s6327" style="position:absolute;z-index:2050" from="373.85pt,.45pt" to="373.85pt,25.2pt" o:allowincell="f">
          <w10:anchorlock/>
        </v:line>
      </w:pict>
    </w:r>
    <w:r>
      <w:rPr>
        <w:lang w:val="ru-RU"/>
      </w:rPr>
      <w:pict>
        <v:line id="_x0000_s6322" style="position:absolute;z-index:2045" from="347.6pt,.45pt" to="347.6pt,25.2pt" o:allowincell="f">
          <w10:anchorlock/>
        </v:line>
      </w:pict>
    </w:r>
    <w:r>
      <w:rPr>
        <w:lang w:val="ru-RU"/>
      </w:rPr>
      <w:pict>
        <v:line id="_x0000_s6324" style="position:absolute;z-index:2047" from="347.6pt,12.5pt" to="783.35pt,12.5pt" o:allowincell="f">
          <w10:anchorlock/>
        </v:line>
      </w:pict>
    </w:r>
    <w:r w:rsidRPr="00E72F3E">
      <w:rPr>
        <w:lang w:val="ru-RU"/>
      </w:rPr>
      <w:t xml:space="preserve"> Взам.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6338" style="position:absolute;flip:x;z-index:2061" from="3.35pt,.05pt" to="195.35pt,.05pt" o:allowincell="f">
          <w10:anchorlock/>
        </v:line>
      </w:pict>
    </w:r>
    <w:r>
      <w:rPr>
        <w:lang w:val="ru-RU"/>
      </w:rPr>
      <w:pict>
        <v:line id="_x0000_s6323" style="position:absolute;z-index:2046" from="347.6pt,-12pt" to="783.35pt,-12pt" o:allowincell="f">
          <w10:anchorlock/>
        </v:line>
      </w:pict>
    </w:r>
    <w:r w:rsidRPr="00E72F3E">
      <w:rPr>
        <w:lang w:val="ru-RU"/>
      </w:rPr>
      <w:t xml:space="preserve"> Подл.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6339" style="position:absolute;z-index:2062" from="3.35pt,.35pt" to="783.35pt,.35pt" o:allowincell="f">
          <w10:anchorlock/>
        </v:line>
      </w:pict>
    </w:r>
    <w:r>
      <w:rPr>
        <w:lang w:val="ru-RU"/>
      </w:rPr>
      <w:pict>
        <v:line id="_x0000_s6355" style="position:absolute;flip:y;z-index:2078" from="537.85pt,12.85pt" to="537.85pt,74.3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 xml:space="preserve">ТехноПро                                     [25:Изделие] |                               </w:t>
    </w:r>
    <w:proofErr w:type="gramEnd"/>
    <w:r w:rsidRPr="00E72F3E">
      <w:rPr>
        <w:lang w:val="ru-RU"/>
      </w:rPr>
      <w:fldChar w:fldCharType="begin"/>
    </w:r>
    <w:r w:rsidRPr="00E72F3E">
      <w:rPr>
        <w:lang w:val="ru-RU"/>
      </w:rPr>
      <w:instrText xml:space="preserve"> SECTIONPAGES  \* MERGEFORMAT </w:instrText>
    </w:r>
    <w:r w:rsidRPr="00E72F3E">
      <w:rPr>
        <w:lang w:val="ru-RU"/>
      </w:rPr>
      <w:fldChar w:fldCharType="separate"/>
    </w:r>
    <w:r>
      <w:rPr>
        <w:lang w:val="ru-RU"/>
      </w:rPr>
      <w:t>1</w:t>
    </w:r>
    <w:r w:rsidRPr="00E72F3E">
      <w:rPr>
        <w:lang w:val="ru-RU"/>
      </w:rPr>
      <w:fldChar w:fldCharType="end"/>
    </w:r>
    <w:proofErr w:type="gramStart"/>
    <w:r w:rsidRPr="00E72F3E">
      <w:rPr>
        <w:lang w:val="ru-RU"/>
      </w:rPr>
      <w:t xml:space="preserve">        </w:t>
    </w:r>
    <w:proofErr w:type="gramEnd"/>
    <w:r w:rsidRPr="00E72F3E">
      <w:rPr>
        <w:lang w:val="ru-RU"/>
      </w:rPr>
      <w:fldChar w:fldCharType="begin"/>
    </w:r>
    <w:r w:rsidRPr="00E72F3E">
      <w:rPr>
        <w:lang w:val="ru-RU"/>
      </w:rPr>
      <w:instrText xml:space="preserve"> PAGE </w:instrText>
    </w:r>
    <w:r w:rsidRPr="00E72F3E">
      <w:rPr>
        <w:lang w:val="ru-RU"/>
      </w:rPr>
      <w:fldChar w:fldCharType="separate"/>
    </w:r>
    <w:r>
      <w:rPr>
        <w:lang w:val="ru-RU"/>
      </w:rPr>
      <w:t>1</w:t>
    </w:r>
    <w:r w:rsidRPr="00E72F3E">
      <w:rPr>
        <w:lang w:val="ru-RU"/>
      </w:rPr>
      <w:fldChar w:fldCharType="end"/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6359" style="position:absolute;flip:y;z-index:2082" from="755.35pt,.4pt" to="755.35pt,37.9pt" o:allowincell="f">
          <w10:anchorlock/>
        </v:line>
      </w:pict>
    </w:r>
    <w:r>
      <w:rPr>
        <w:lang w:val="ru-RU"/>
      </w:rPr>
      <w:pict>
        <v:line id="_x0000_s6345" style="position:absolute;z-index:2068" from="293.35pt,-12.1pt" to="293.35pt,62.4pt" o:allowincell="f">
          <w10:anchorlock/>
        </v:line>
      </w:pict>
    </w:r>
    <w:r>
      <w:rPr>
        <w:lang w:val="ru-RU"/>
      </w:rPr>
      <w:pict>
        <v:line id="_x0000_s6354" style="position:absolute;z-index:2077" from="372.85pt,.4pt" to="372.85pt,48.4pt" o:allowincell="f">
          <w10:anchorlock/>
        </v:line>
      </w:pict>
    </w:r>
    <w:r>
      <w:rPr>
        <w:lang w:val="ru-RU"/>
      </w:rPr>
      <w:pict>
        <v:line id="_x0000_s6347" style="position:absolute;z-index:2070" from="167.85pt,.4pt" to="167.85pt,62.4pt" o:allowincell="f">
          <w10:anchorlock/>
        </v:line>
      </w:pict>
    </w:r>
    <w:r>
      <w:rPr>
        <w:lang w:val="ru-RU"/>
      </w:rPr>
      <w:pict>
        <v:line id="_x0000_s6346" style="position:absolute;z-index:2069" from="227.35pt,.4pt" to="227.35pt,62.4pt" o:allowincell="f">
          <w10:anchorlock/>
        </v:line>
      </w:pict>
    </w:r>
    <w:r>
      <w:rPr>
        <w:lang w:val="ru-RU"/>
      </w:rPr>
      <w:pict>
        <v:line id="_x0000_s6344" style="position:absolute;z-index:2067" from="3.35pt,.4pt" to="783.35pt,.4pt" o:allowincell="f">
          <w10:anchorlock/>
        </v:line>
      </w:pict>
    </w:r>
    <w:r w:rsidRPr="00E72F3E">
      <w:rPr>
        <w:lang w:val="ru-RU"/>
      </w:rPr>
      <w:t xml:space="preserve"> Разраб.   </w:t>
    </w:r>
    <w:proofErr w:type="gramStart"/>
    <w:r w:rsidRPr="00E72F3E">
      <w:rPr>
        <w:lang w:val="ru-RU"/>
      </w:rPr>
      <w:t>Копцов Д.С.                        BEKTOP     [25:НомСборки]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6349" style="position:absolute;flip:x;z-index:2072" from="3.35pt,-.15pt" to="293.35pt,-.1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 xml:space="preserve">Проверил  Фурсов А.А                         [9:Заказ]  2345-4789                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6350" style="position:absolute;flip:x;z-index:2073" from="3.35pt,-.05pt" to="293.35pt,-.0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>Нормир.   [14:Нормировал]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6351" style="position:absolute;flip:x;z-index:2074" from="3.35pt,.35pt" to="783.35pt,.5pt" o:allowincell="f">
          <w10:anchorlock/>
        </v:line>
      </w:pict>
    </w:r>
    <w:r>
      <w:rPr>
        <w:lang w:val="ru-RU"/>
      </w:rPr>
      <w:pict>
        <v:line id="_x0000_s6361" style="position:absolute;z-index:2084" from="623pt,11.85pt" to="783.5pt,11.85pt" o:allowincell="f">
          <w10:anchorlock/>
        </v:line>
      </w:pict>
    </w:r>
    <w:r>
      <w:rPr>
        <w:lang w:val="ru-RU"/>
      </w:rPr>
      <w:pict>
        <v:line id="_x0000_s6360" style="position:absolute;z-index:2083" from="623pt,.35pt" to="623pt,24.85pt" o:allowincell="f">
          <w10:anchorlock/>
        </v:line>
      </w:pict>
    </w:r>
    <w:r>
      <w:rPr>
        <w:lang w:val="ru-RU"/>
      </w:rPr>
      <w:pict>
        <v:line id="_x0000_s6358" style="position:absolute;z-index:2081" from="741.85pt,.5pt" to="741.85pt,25pt" o:allowincell="f">
          <w10:anchorlock/>
        </v:line>
      </w:pict>
    </w:r>
    <w:r>
      <w:rPr>
        <w:lang w:val="ru-RU"/>
      </w:rPr>
      <w:pict>
        <v:line id="_x0000_s6357" style="position:absolute;z-index:2080" from="702.35pt,.5pt" to="702.35pt,25pt" o:allowincell="f">
          <w10:anchorlock/>
        </v:line>
      </w:pict>
    </w:r>
    <w:r>
      <w:rPr>
        <w:lang w:val="ru-RU"/>
      </w:rPr>
      <w:pict>
        <v:line id="_x0000_s6356" style="position:absolute;z-index:2079" from="662.35pt,.5pt" to="662.35pt,25pt" o:allowincell="f">
          <w10:anchorlock/>
        </v:line>
      </w:pict>
    </w:r>
    <w:r>
      <w:rPr>
        <w:lang w:val="ru-RU"/>
      </w:rPr>
      <w:pict>
        <v:line id="_x0000_s6348" style="position:absolute;z-index:2071" from="62.35pt,-37pt" to="62.35pt,25pt" o:allowincell="f">
          <w10:anchorlock/>
        </v:line>
      </w:pict>
    </w:r>
    <w:r>
      <w:rPr>
        <w:lang w:val="ru-RU"/>
      </w:rPr>
      <w:pict>
        <v:line id="_x0000_s6352" style="position:absolute;flip:x;z-index:2075" from="3.35pt,13pt" to="293.35pt,13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>Утвердил  [14:Утвердил]                                                                      Цех   УЧ    РМ    Опер.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6353" style="position:absolute;z-index:2076" from="3.35pt,12.55pt" to="783.35pt,12.5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>Н.контр.  [14:</w:t>
    </w:r>
    <w:proofErr w:type="gramEnd"/>
    <w:r w:rsidRPr="00E72F3E">
      <w:rPr>
        <w:lang w:val="ru-RU"/>
      </w:rPr>
      <w:t>НКонтроль]                                Шестерня                               [3:ОперЦех]   [3:ОперУчасток]   [3:</w:t>
    </w:r>
    <w:proofErr w:type="gramStart"/>
    <w:r w:rsidRPr="00E72F3E">
      <w:rPr>
        <w:lang w:val="ru-RU"/>
      </w:rPr>
      <w:t xml:space="preserve">ОперРМ]  </w:t>
    </w:r>
    <w:r>
      <w:rPr>
        <w:lang w:val="ru-RU"/>
      </w:rPr>
      <w:t>120</w:t>
    </w:r>
    <w:proofErr w:type="gramEnd"/>
  </w:p>
</w:hdr>
</file>

<file path=word/header5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rect id="_x0000_s6578" style="position:absolute;margin-left:38.85pt;margin-top:182.55pt;width:760.5pt;height:362.7pt;z-index:25;mso-position-horizontal-relative:page;mso-position-vertical-relative:page" stroked="f">
          <w10:wrap anchorx="page" anchory="page"/>
          <w10:anchorlock/>
        </v:rect>
      </w:pict>
    </w:r>
    <w:r>
      <w:rPr>
        <w:lang w:val="ru-RU"/>
      </w:rPr>
      <w:pict>
        <v:rect id="_x0000_s6536" style="position:absolute;margin-left:3.35pt;margin-top:.75pt;width:780pt;height:544.15pt;z-index:-27" o:allowincell="f">
          <w10:anchorlock/>
        </v:rect>
      </w:pict>
    </w:r>
    <w:r>
      <w:rPr>
        <w:lang w:val="ru-RU"/>
      </w:rPr>
      <w:pict>
        <v:line id="_x0000_s6577" style="position:absolute;z-index:2208" from="3.5pt,531pt" to="783.5pt,531pt" o:allowincell="f">
          <w10:anchorlock/>
        </v:line>
      </w:pict>
    </w:r>
    <w:r w:rsidRPr="00E72F3E">
      <w:rPr>
        <w:lang w:val="ru-RU"/>
      </w:rPr>
      <w:t xml:space="preserve">                                                                                    ГОСТ 3.1105-84    Форма 7   САПР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6549" style="position:absolute;z-index:2180" from="677.6pt,.7pt" to="677.6pt,62.7pt" o:allowincell="f">
          <w10:anchorlock/>
        </v:line>
      </w:pict>
    </w:r>
    <w:r>
      <w:rPr>
        <w:lang w:val="ru-RU"/>
      </w:rPr>
      <w:pict>
        <v:line id="_x0000_s6548" style="position:absolute;z-index:2179" from="604.85pt,.7pt" to="604.85pt,50.2pt" o:allowincell="f">
          <w10:anchorlock/>
        </v:line>
      </w:pict>
    </w:r>
    <w:r>
      <w:rPr>
        <w:lang w:val="ru-RU"/>
      </w:rPr>
      <w:pict>
        <v:line id="_x0000_s6547" style="position:absolute;z-index:2178" from="578.6pt,.7pt" to="578.6pt,50.2pt" o:allowincell="f">
          <w10:anchorlock/>
        </v:line>
      </w:pict>
    </w:r>
    <w:r>
      <w:rPr>
        <w:lang w:val="ru-RU"/>
      </w:rPr>
      <w:pict>
        <v:line id="_x0000_s6546" style="position:absolute;z-index:2177" from="552.35pt,.7pt" to="552.35pt,50.2pt" o:allowincell="f">
          <w10:anchorlock/>
        </v:line>
      </w:pict>
    </w:r>
    <w:r>
      <w:rPr>
        <w:lang w:val="ru-RU"/>
      </w:rPr>
      <w:pict>
        <v:line id="_x0000_s6541" style="position:absolute;z-index:2172" from="552.35pt,.7pt" to="783.35pt,.7pt" o:allowincell="f">
          <w10:anchorlock/>
        </v:line>
      </w:pict>
    </w:r>
    <w:r>
      <w:rPr>
        <w:lang w:val="ru-RU"/>
      </w:rPr>
      <w:pict>
        <v:line id="_x0000_s6557" style="position:absolute;z-index:2188" from="103.1pt,12.7pt" to="103.1pt,50.2pt" o:allowincell="f">
          <w10:anchorlock/>
        </v:line>
      </w:pic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6558" style="position:absolute;z-index:2189" from="49.85pt,.25pt" to="49.85pt,37.75pt" o:allowincell="f">
          <w10:anchorlock/>
        </v:line>
      </w:pict>
    </w:r>
    <w:r>
      <w:rPr>
        <w:lang w:val="ru-RU"/>
      </w:rPr>
      <w:pict>
        <v:line id="_x0000_s6550" style="position:absolute;z-index:2181" from="736.85pt,-11.75pt" to="736.85pt,50.25pt" o:allowincell="f">
          <w10:anchorlock/>
        </v:line>
      </w:pict>
    </w:r>
    <w:r>
      <w:rPr>
        <w:lang w:val="ru-RU"/>
      </w:rPr>
      <w:pict>
        <v:line id="_x0000_s6556" style="position:absolute;z-index:2187" from="155.6pt,.25pt" to="155.6pt,37.75pt" o:allowincell="f">
          <w10:anchorlock/>
        </v:line>
      </w:pict>
    </w:r>
    <w:r>
      <w:rPr>
        <w:lang w:val="ru-RU"/>
      </w:rPr>
      <w:pict>
        <v:line id="_x0000_s6555" style="position:absolute;z-index:2186" from="195.35pt,.25pt" to="195.35pt,37.75pt" o:allowincell="f">
          <w10:anchorlock/>
        </v:line>
      </w:pict>
    </w:r>
    <w:r>
      <w:rPr>
        <w:lang w:val="ru-RU"/>
      </w:rPr>
      <w:pict>
        <v:line id="_x0000_s6551" style="position:absolute;flip:x;z-index:2182" from="3.35pt,.25pt" to="195.35pt,.25pt" o:allowincell="f">
          <w10:anchorlock/>
        </v:line>
      </w:pict>
    </w:r>
    <w:r>
      <w:rPr>
        <w:lang w:val="ru-RU"/>
      </w:rPr>
      <w:pict>
        <v:line id="_x0000_s6545" style="position:absolute;z-index:2176" from="512.6pt,12.95pt" to="512.6pt,37.7pt" o:allowincell="f">
          <w10:anchorlock/>
        </v:line>
      </w:pict>
    </w:r>
    <w:r w:rsidRPr="00E72F3E">
      <w:rPr>
        <w:lang w:val="ru-RU"/>
      </w:rPr>
      <w:t xml:space="preserve"> Дубл.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6552" style="position:absolute;flip:x;z-index:2183" from="3.35pt,.45pt" to="195.35pt,.45pt" o:allowincell="f">
          <w10:anchorlock/>
        </v:line>
      </w:pict>
    </w:r>
    <w:r>
      <w:rPr>
        <w:lang w:val="ru-RU"/>
      </w:rPr>
      <w:pict>
        <v:line id="_x0000_s6540" style="position:absolute;z-index:2171" from="552.35pt,-12.25pt" to="783.35pt,-12.25pt" o:allowincell="f">
          <w10:anchorlock/>
        </v:line>
      </w:pict>
    </w:r>
    <w:r>
      <w:rPr>
        <w:lang w:val="ru-RU"/>
      </w:rPr>
      <w:pict>
        <v:line id="_x0000_s6544" style="position:absolute;z-index:2175" from="459.35pt,.45pt" to="459.35pt,25.2pt" o:allowincell="f">
          <w10:anchorlock/>
        </v:line>
      </w:pict>
    </w:r>
    <w:r>
      <w:rPr>
        <w:lang w:val="ru-RU"/>
      </w:rPr>
      <w:pict>
        <v:line id="_x0000_s6543" style="position:absolute;z-index:2174" from="400.1pt,.45pt" to="400.1pt,25.2pt" o:allowincell="f">
          <w10:anchorlock/>
        </v:line>
      </w:pict>
    </w:r>
    <w:r>
      <w:rPr>
        <w:lang w:val="ru-RU"/>
      </w:rPr>
      <w:pict>
        <v:line id="_x0000_s6542" style="position:absolute;z-index:2173" from="373.85pt,.45pt" to="373.85pt,25.2pt" o:allowincell="f">
          <w10:anchorlock/>
        </v:line>
      </w:pict>
    </w:r>
    <w:r>
      <w:rPr>
        <w:lang w:val="ru-RU"/>
      </w:rPr>
      <w:pict>
        <v:line id="_x0000_s6537" style="position:absolute;z-index:2168" from="347.6pt,.45pt" to="347.6pt,25.2pt" o:allowincell="f">
          <w10:anchorlock/>
        </v:line>
      </w:pict>
    </w:r>
    <w:r>
      <w:rPr>
        <w:lang w:val="ru-RU"/>
      </w:rPr>
      <w:pict>
        <v:line id="_x0000_s6539" style="position:absolute;z-index:2170" from="347.6pt,12.5pt" to="783.35pt,12.5pt" o:allowincell="f">
          <w10:anchorlock/>
        </v:line>
      </w:pict>
    </w:r>
    <w:r w:rsidRPr="00E72F3E">
      <w:rPr>
        <w:lang w:val="ru-RU"/>
      </w:rPr>
      <w:t xml:space="preserve"> Взам.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6553" style="position:absolute;flip:x;z-index:2184" from="3.35pt,.05pt" to="195.35pt,.05pt" o:allowincell="f">
          <w10:anchorlock/>
        </v:line>
      </w:pict>
    </w:r>
    <w:r>
      <w:rPr>
        <w:lang w:val="ru-RU"/>
      </w:rPr>
      <w:pict>
        <v:line id="_x0000_s6538" style="position:absolute;z-index:2169" from="347.6pt,-12pt" to="783.35pt,-12pt" o:allowincell="f">
          <w10:anchorlock/>
        </v:line>
      </w:pict>
    </w:r>
    <w:r w:rsidRPr="00E72F3E">
      <w:rPr>
        <w:lang w:val="ru-RU"/>
      </w:rPr>
      <w:t xml:space="preserve"> Подл.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6554" style="position:absolute;z-index:2185" from="3.35pt,.35pt" to="783.35pt,.35pt" o:allowincell="f">
          <w10:anchorlock/>
        </v:line>
      </w:pict>
    </w:r>
    <w:r>
      <w:rPr>
        <w:lang w:val="ru-RU"/>
      </w:rPr>
      <w:pict>
        <v:line id="_x0000_s6570" style="position:absolute;flip:y;z-index:2201" from="537.85pt,12.85pt" to="537.85pt,74.3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 xml:space="preserve">ТехноПро                                     [25:Изделие] |                               </w:t>
    </w:r>
    <w:r w:rsidRPr="00E72F3E">
      <w:rPr>
        <w:lang w:val="ru-RU"/>
      </w:rPr>
      <w:fldChar w:fldCharType="begin"/>
    </w:r>
    <w:r w:rsidRPr="00E72F3E">
      <w:rPr>
        <w:lang w:val="ru-RU"/>
      </w:rPr>
      <w:instrText xml:space="preserve"> SECTIONPAGES  \* MERGEFORMAT </w:instrText>
    </w:r>
    <w:r w:rsidRPr="00E72F3E">
      <w:rPr>
        <w:lang w:val="ru-RU"/>
      </w:rPr>
      <w:fldChar w:fldCharType="separate"/>
    </w:r>
    <w:r>
      <w:rPr>
        <w:lang w:val="ru-RU"/>
      </w:rPr>
      <w:t>1</w:t>
    </w:r>
    <w:r w:rsidRPr="00E72F3E">
      <w:rPr>
        <w:lang w:val="ru-RU"/>
      </w:rPr>
      <w:fldChar w:fldCharType="end"/>
    </w:r>
    <w:r w:rsidRPr="00E72F3E">
      <w:rPr>
        <w:lang w:val="ru-RU"/>
      </w:rPr>
      <w:t xml:space="preserve">        </w:t>
    </w:r>
    <w:r w:rsidRPr="00E72F3E">
      <w:rPr>
        <w:lang w:val="ru-RU"/>
      </w:rPr>
      <w:fldChar w:fldCharType="begin"/>
    </w:r>
    <w:r w:rsidRPr="00E72F3E">
      <w:rPr>
        <w:lang w:val="ru-RU"/>
      </w:rPr>
      <w:instrText xml:space="preserve"> PAGE </w:instrText>
    </w:r>
    <w:r w:rsidRPr="00E72F3E">
      <w:rPr>
        <w:lang w:val="ru-RU"/>
      </w:rPr>
      <w:fldChar w:fldCharType="separate"/>
    </w:r>
    <w:r w:rsidRPr="00E72F3E">
      <w:rPr>
        <w:lang w:val="ru-RU"/>
      </w:rPr>
      <w:t>2</w:t>
    </w:r>
    <w:r w:rsidRPr="00E72F3E">
      <w:rPr>
        <w:lang w:val="ru-RU"/>
      </w:rPr>
      <w:fldChar w:fldCharType="end"/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6574" style="position:absolute;flip:y;z-index:2205" from="755.35pt,.4pt" to="755.35pt,37.9pt" o:allowincell="f">
          <w10:anchorlock/>
        </v:line>
      </w:pict>
    </w:r>
    <w:r>
      <w:rPr>
        <w:lang w:val="ru-RU"/>
      </w:rPr>
      <w:pict>
        <v:line id="_x0000_s6560" style="position:absolute;z-index:2191" from="293.35pt,-12.1pt" to="293.35pt,62.4pt" o:allowincell="f">
          <w10:anchorlock/>
        </v:line>
      </w:pict>
    </w:r>
    <w:r>
      <w:rPr>
        <w:lang w:val="ru-RU"/>
      </w:rPr>
      <w:pict>
        <v:line id="_x0000_s6569" style="position:absolute;z-index:2200" from="372.85pt,.4pt" to="372.85pt,48.4pt" o:allowincell="f">
          <w10:anchorlock/>
        </v:line>
      </w:pict>
    </w:r>
    <w:r>
      <w:rPr>
        <w:lang w:val="ru-RU"/>
      </w:rPr>
      <w:pict>
        <v:line id="_x0000_s6562" style="position:absolute;z-index:2193" from="167.85pt,.4pt" to="167.85pt,62.4pt" o:allowincell="f">
          <w10:anchorlock/>
        </v:line>
      </w:pict>
    </w:r>
    <w:r>
      <w:rPr>
        <w:lang w:val="ru-RU"/>
      </w:rPr>
      <w:pict>
        <v:line id="_x0000_s6561" style="position:absolute;z-index:2192" from="227.35pt,.4pt" to="227.35pt,62.4pt" o:allowincell="f">
          <w10:anchorlock/>
        </v:line>
      </w:pict>
    </w:r>
    <w:r>
      <w:rPr>
        <w:lang w:val="ru-RU"/>
      </w:rPr>
      <w:pict>
        <v:line id="_x0000_s6559" style="position:absolute;z-index:2190" from="3.35pt,.4pt" to="783.35pt,.4pt" o:allowincell="f">
          <w10:anchorlock/>
        </v:line>
      </w:pict>
    </w:r>
    <w:r w:rsidRPr="00E72F3E">
      <w:rPr>
        <w:lang w:val="ru-RU"/>
      </w:rPr>
      <w:t xml:space="preserve"> Разраб.   </w:t>
    </w:r>
    <w:proofErr w:type="gramStart"/>
    <w:r w:rsidRPr="00E72F3E">
      <w:rPr>
        <w:lang w:val="ru-RU"/>
      </w:rPr>
      <w:t>Копцов Д.С.                        BEKTOP     [25:НомСборки]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6564" style="position:absolute;flip:x;z-index:2195" from="3.35pt,-.15pt" to="293.35pt,-.1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 xml:space="preserve">Проверил  Фурсов А.А                         [9:Заказ]  2345-4789                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6565" style="position:absolute;flip:x;z-index:2196" from="3.35pt,-.05pt" to="293.35pt,-.0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>Нормир.   [14:Нормировал]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6566" style="position:absolute;flip:x;z-index:2197" from="3.35pt,.35pt" to="783.35pt,.5pt" o:allowincell="f">
          <w10:anchorlock/>
        </v:line>
      </w:pict>
    </w:r>
    <w:r>
      <w:rPr>
        <w:lang w:val="ru-RU"/>
      </w:rPr>
      <w:pict>
        <v:line id="_x0000_s6576" style="position:absolute;z-index:2207" from="623pt,11.85pt" to="783.5pt,11.85pt" o:allowincell="f">
          <w10:anchorlock/>
        </v:line>
      </w:pict>
    </w:r>
    <w:r>
      <w:rPr>
        <w:lang w:val="ru-RU"/>
      </w:rPr>
      <w:pict>
        <v:line id="_x0000_s6575" style="position:absolute;z-index:2206" from="623pt,.35pt" to="623pt,24.85pt" o:allowincell="f">
          <w10:anchorlock/>
        </v:line>
      </w:pict>
    </w:r>
    <w:r>
      <w:rPr>
        <w:lang w:val="ru-RU"/>
      </w:rPr>
      <w:pict>
        <v:line id="_x0000_s6573" style="position:absolute;z-index:2204" from="741.85pt,.5pt" to="741.85pt,25pt" o:allowincell="f">
          <w10:anchorlock/>
        </v:line>
      </w:pict>
    </w:r>
    <w:r>
      <w:rPr>
        <w:lang w:val="ru-RU"/>
      </w:rPr>
      <w:pict>
        <v:line id="_x0000_s6572" style="position:absolute;z-index:2203" from="702.35pt,.5pt" to="702.35pt,25pt" o:allowincell="f">
          <w10:anchorlock/>
        </v:line>
      </w:pict>
    </w:r>
    <w:r>
      <w:rPr>
        <w:lang w:val="ru-RU"/>
      </w:rPr>
      <w:pict>
        <v:line id="_x0000_s6571" style="position:absolute;z-index:2202" from="662.35pt,.5pt" to="662.35pt,25pt" o:allowincell="f">
          <w10:anchorlock/>
        </v:line>
      </w:pict>
    </w:r>
    <w:r>
      <w:rPr>
        <w:lang w:val="ru-RU"/>
      </w:rPr>
      <w:pict>
        <v:line id="_x0000_s6563" style="position:absolute;z-index:2194" from="62.35pt,-37pt" to="62.35pt,25pt" o:allowincell="f">
          <w10:anchorlock/>
        </v:line>
      </w:pict>
    </w:r>
    <w:r>
      <w:rPr>
        <w:lang w:val="ru-RU"/>
      </w:rPr>
      <w:pict>
        <v:line id="_x0000_s6567" style="position:absolute;flip:x;z-index:2198" from="3.35pt,13pt" to="293.35pt,13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>Утвердил  [14:Утвердил]                                                                      Цех   УЧ    РМ    Опер.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6568" style="position:absolute;z-index:2199" from="3.35pt,12.55pt" to="783.35pt,12.5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 xml:space="preserve">Н.контр.  [14:НКонтроль]                                Шестерня                               </w:t>
    </w:r>
    <w:r>
      <w:rPr>
        <w:lang w:val="ru-RU"/>
      </w:rPr>
      <w:t xml:space="preserve">   </w:t>
    </w:r>
    <w:r w:rsidRPr="00E72F3E">
      <w:rPr>
        <w:lang w:val="ru-RU"/>
      </w:rPr>
      <w:t xml:space="preserve">   </w:t>
    </w:r>
    <w:r>
      <w:rPr>
        <w:lang w:val="ru-RU"/>
      </w:rPr>
      <w:t xml:space="preserve">   </w:t>
    </w:r>
    <w:r w:rsidRPr="00E72F3E">
      <w:rPr>
        <w:lang w:val="ru-RU"/>
      </w:rPr>
      <w:t xml:space="preserve">   </w:t>
    </w:r>
    <w:r>
      <w:rPr>
        <w:lang w:val="ru-RU"/>
      </w:rPr>
      <w:t xml:space="preserve">   </w:t>
    </w:r>
    <w:r w:rsidRPr="00E72F3E">
      <w:rPr>
        <w:lang w:val="ru-RU"/>
      </w:rPr>
      <w:t xml:space="preserve">  </w:t>
    </w:r>
    <w:r>
      <w:rPr>
        <w:lang w:val="ru-RU"/>
      </w:rPr>
      <w:t>125</w:t>
    </w:r>
    <w:proofErr w:type="gramEnd"/>
  </w:p>
</w:hdr>
</file>

<file path=word/header5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rect id="_x0000_s6535" style="position:absolute;margin-left:38.85pt;margin-top:180.9pt;width:759.6pt;height:365.4pt;z-index:26;mso-position-horizontal-relative:page;mso-position-vertical-relative:page" o:allowincell="f" filled="f" stroked="f" strokecolor="#930">
          <w10:wrap anchorx="page" anchory="page"/>
          <w10:anchorlock/>
        </v:rect>
      </w:pict>
    </w:r>
    <w:r>
      <w:rPr>
        <w:lang w:val="ru-RU"/>
      </w:rPr>
      <w:pict>
        <v:rect id="_x0000_s6493" style="position:absolute;margin-left:3.35pt;margin-top:.75pt;width:780pt;height:544.15pt;z-index:-28" o:allowincell="f">
          <w10:anchorlock/>
        </v:rect>
      </w:pict>
    </w:r>
    <w:r>
      <w:rPr>
        <w:lang w:val="ru-RU"/>
      </w:rPr>
      <w:pict>
        <v:line id="_x0000_s6534" style="position:absolute;z-index:2167" from="3.5pt,531pt" to="783.5pt,531pt" o:allowincell="f">
          <w10:anchorlock/>
        </v:line>
      </w:pict>
    </w:r>
    <w:r w:rsidRPr="00E72F3E">
      <w:rPr>
        <w:lang w:val="ru-RU"/>
      </w:rPr>
      <w:t xml:space="preserve">                                                                                    ГОСТ 3.1105-84    Форма 7   САПР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6506" style="position:absolute;z-index:2139" from="677.6pt,.7pt" to="677.6pt,62.7pt" o:allowincell="f">
          <w10:anchorlock/>
        </v:line>
      </w:pict>
    </w:r>
    <w:r>
      <w:rPr>
        <w:lang w:val="ru-RU"/>
      </w:rPr>
      <w:pict>
        <v:line id="_x0000_s6505" style="position:absolute;z-index:2138" from="604.85pt,.7pt" to="604.85pt,50.2pt" o:allowincell="f">
          <w10:anchorlock/>
        </v:line>
      </w:pict>
    </w:r>
    <w:r>
      <w:rPr>
        <w:lang w:val="ru-RU"/>
      </w:rPr>
      <w:pict>
        <v:line id="_x0000_s6504" style="position:absolute;z-index:2137" from="578.6pt,.7pt" to="578.6pt,50.2pt" o:allowincell="f">
          <w10:anchorlock/>
        </v:line>
      </w:pict>
    </w:r>
    <w:r>
      <w:rPr>
        <w:lang w:val="ru-RU"/>
      </w:rPr>
      <w:pict>
        <v:line id="_x0000_s6503" style="position:absolute;z-index:2136" from="552.35pt,.7pt" to="552.35pt,50.2pt" o:allowincell="f">
          <w10:anchorlock/>
        </v:line>
      </w:pict>
    </w:r>
    <w:r>
      <w:rPr>
        <w:lang w:val="ru-RU"/>
      </w:rPr>
      <w:pict>
        <v:line id="_x0000_s6498" style="position:absolute;z-index:2131" from="552.35pt,.7pt" to="783.35pt,.7pt" o:allowincell="f">
          <w10:anchorlock/>
        </v:line>
      </w:pict>
    </w:r>
    <w:r>
      <w:rPr>
        <w:lang w:val="ru-RU"/>
      </w:rPr>
      <w:pict>
        <v:line id="_x0000_s6514" style="position:absolute;z-index:2147" from="103.1pt,12.7pt" to="103.1pt,50.2pt" o:allowincell="f">
          <w10:anchorlock/>
        </v:line>
      </w:pic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6515" style="position:absolute;z-index:2148" from="49.85pt,.25pt" to="49.85pt,37.75pt" o:allowincell="f">
          <w10:anchorlock/>
        </v:line>
      </w:pict>
    </w:r>
    <w:r>
      <w:rPr>
        <w:lang w:val="ru-RU"/>
      </w:rPr>
      <w:pict>
        <v:line id="_x0000_s6507" style="position:absolute;z-index:2140" from="736.85pt,-11.75pt" to="736.85pt,50.25pt" o:allowincell="f">
          <w10:anchorlock/>
        </v:line>
      </w:pict>
    </w:r>
    <w:r>
      <w:rPr>
        <w:lang w:val="ru-RU"/>
      </w:rPr>
      <w:pict>
        <v:line id="_x0000_s6513" style="position:absolute;z-index:2146" from="155.6pt,.25pt" to="155.6pt,37.75pt" o:allowincell="f">
          <w10:anchorlock/>
        </v:line>
      </w:pict>
    </w:r>
    <w:r>
      <w:rPr>
        <w:lang w:val="ru-RU"/>
      </w:rPr>
      <w:pict>
        <v:line id="_x0000_s6512" style="position:absolute;z-index:2145" from="195.35pt,.25pt" to="195.35pt,37.75pt" o:allowincell="f">
          <w10:anchorlock/>
        </v:line>
      </w:pict>
    </w:r>
    <w:r>
      <w:rPr>
        <w:lang w:val="ru-RU"/>
      </w:rPr>
      <w:pict>
        <v:line id="_x0000_s6508" style="position:absolute;flip:x;z-index:2141" from="3.35pt,.25pt" to="195.35pt,.25pt" o:allowincell="f">
          <w10:anchorlock/>
        </v:line>
      </w:pict>
    </w:r>
    <w:r>
      <w:rPr>
        <w:lang w:val="ru-RU"/>
      </w:rPr>
      <w:pict>
        <v:line id="_x0000_s6502" style="position:absolute;z-index:2135" from="512.6pt,12.95pt" to="512.6pt,37.7pt" o:allowincell="f">
          <w10:anchorlock/>
        </v:line>
      </w:pict>
    </w:r>
    <w:r w:rsidRPr="00E72F3E">
      <w:rPr>
        <w:lang w:val="ru-RU"/>
      </w:rPr>
      <w:t xml:space="preserve"> Дубл.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6509" style="position:absolute;flip:x;z-index:2142" from="3.35pt,.45pt" to="195.35pt,.45pt" o:allowincell="f">
          <w10:anchorlock/>
        </v:line>
      </w:pict>
    </w:r>
    <w:r>
      <w:rPr>
        <w:lang w:val="ru-RU"/>
      </w:rPr>
      <w:pict>
        <v:line id="_x0000_s6497" style="position:absolute;z-index:2130" from="552.35pt,-12.25pt" to="783.35pt,-12.25pt" o:allowincell="f">
          <w10:anchorlock/>
        </v:line>
      </w:pict>
    </w:r>
    <w:r>
      <w:rPr>
        <w:lang w:val="ru-RU"/>
      </w:rPr>
      <w:pict>
        <v:line id="_x0000_s6501" style="position:absolute;z-index:2134" from="459.35pt,.45pt" to="459.35pt,25.2pt" o:allowincell="f">
          <w10:anchorlock/>
        </v:line>
      </w:pict>
    </w:r>
    <w:r>
      <w:rPr>
        <w:lang w:val="ru-RU"/>
      </w:rPr>
      <w:pict>
        <v:line id="_x0000_s6500" style="position:absolute;z-index:2133" from="400.1pt,.45pt" to="400.1pt,25.2pt" o:allowincell="f">
          <w10:anchorlock/>
        </v:line>
      </w:pict>
    </w:r>
    <w:r>
      <w:rPr>
        <w:lang w:val="ru-RU"/>
      </w:rPr>
      <w:pict>
        <v:line id="_x0000_s6499" style="position:absolute;z-index:2132" from="373.85pt,.45pt" to="373.85pt,25.2pt" o:allowincell="f">
          <w10:anchorlock/>
        </v:line>
      </w:pict>
    </w:r>
    <w:r>
      <w:rPr>
        <w:lang w:val="ru-RU"/>
      </w:rPr>
      <w:pict>
        <v:line id="_x0000_s6494" style="position:absolute;z-index:2127" from="347.6pt,.45pt" to="347.6pt,25.2pt" o:allowincell="f">
          <w10:anchorlock/>
        </v:line>
      </w:pict>
    </w:r>
    <w:r>
      <w:rPr>
        <w:lang w:val="ru-RU"/>
      </w:rPr>
      <w:pict>
        <v:line id="_x0000_s6496" style="position:absolute;z-index:2129" from="347.6pt,12.5pt" to="783.35pt,12.5pt" o:allowincell="f">
          <w10:anchorlock/>
        </v:line>
      </w:pict>
    </w:r>
    <w:r w:rsidRPr="00E72F3E">
      <w:rPr>
        <w:lang w:val="ru-RU"/>
      </w:rPr>
      <w:t xml:space="preserve"> Взам.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6510" style="position:absolute;flip:x;z-index:2143" from="3.35pt,.05pt" to="195.35pt,.05pt" o:allowincell="f">
          <w10:anchorlock/>
        </v:line>
      </w:pict>
    </w:r>
    <w:r>
      <w:rPr>
        <w:lang w:val="ru-RU"/>
      </w:rPr>
      <w:pict>
        <v:line id="_x0000_s6495" style="position:absolute;z-index:2128" from="347.6pt,-12pt" to="783.35pt,-12pt" o:allowincell="f">
          <w10:anchorlock/>
        </v:line>
      </w:pict>
    </w:r>
    <w:r w:rsidRPr="00E72F3E">
      <w:rPr>
        <w:lang w:val="ru-RU"/>
      </w:rPr>
      <w:t xml:space="preserve"> Подл.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6511" style="position:absolute;z-index:2144" from="3.35pt,.35pt" to="783.35pt,.35pt" o:allowincell="f">
          <w10:anchorlock/>
        </v:line>
      </w:pict>
    </w:r>
    <w:r>
      <w:rPr>
        <w:lang w:val="ru-RU"/>
      </w:rPr>
      <w:pict>
        <v:line id="_x0000_s6527" style="position:absolute;flip:y;z-index:2160" from="537.85pt,12.85pt" to="537.85pt,74.3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 xml:space="preserve">ТехноПро                                     [25:Изделие] |                               </w:t>
    </w:r>
    <w:proofErr w:type="gramEnd"/>
    <w:r w:rsidRPr="00E72F3E">
      <w:rPr>
        <w:lang w:val="ru-RU"/>
      </w:rPr>
      <w:fldChar w:fldCharType="begin"/>
    </w:r>
    <w:r w:rsidRPr="00E72F3E">
      <w:rPr>
        <w:lang w:val="ru-RU"/>
      </w:rPr>
      <w:instrText xml:space="preserve"> SECTIONPAGES  \* MERGEFORMAT </w:instrText>
    </w:r>
    <w:r w:rsidRPr="00E72F3E">
      <w:rPr>
        <w:lang w:val="ru-RU"/>
      </w:rPr>
      <w:fldChar w:fldCharType="separate"/>
    </w:r>
    <w:r>
      <w:rPr>
        <w:lang w:val="ru-RU"/>
      </w:rPr>
      <w:t>1</w:t>
    </w:r>
    <w:r w:rsidRPr="00E72F3E">
      <w:rPr>
        <w:lang w:val="ru-RU"/>
      </w:rPr>
      <w:fldChar w:fldCharType="end"/>
    </w:r>
    <w:proofErr w:type="gramStart"/>
    <w:r w:rsidRPr="00E72F3E">
      <w:rPr>
        <w:lang w:val="ru-RU"/>
      </w:rPr>
      <w:t xml:space="preserve">        </w:t>
    </w:r>
    <w:proofErr w:type="gramEnd"/>
    <w:r w:rsidRPr="00E72F3E">
      <w:rPr>
        <w:lang w:val="ru-RU"/>
      </w:rPr>
      <w:fldChar w:fldCharType="begin"/>
    </w:r>
    <w:r w:rsidRPr="00E72F3E">
      <w:rPr>
        <w:lang w:val="ru-RU"/>
      </w:rPr>
      <w:instrText xml:space="preserve"> PAGE </w:instrText>
    </w:r>
    <w:r w:rsidRPr="00E72F3E">
      <w:rPr>
        <w:lang w:val="ru-RU"/>
      </w:rPr>
      <w:fldChar w:fldCharType="separate"/>
    </w:r>
    <w:r>
      <w:rPr>
        <w:lang w:val="ru-RU"/>
      </w:rPr>
      <w:t>1</w:t>
    </w:r>
    <w:r w:rsidRPr="00E72F3E">
      <w:rPr>
        <w:lang w:val="ru-RU"/>
      </w:rPr>
      <w:fldChar w:fldCharType="end"/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6531" style="position:absolute;flip:y;z-index:2164" from="755.35pt,.4pt" to="755.35pt,37.9pt" o:allowincell="f">
          <w10:anchorlock/>
        </v:line>
      </w:pict>
    </w:r>
    <w:r>
      <w:rPr>
        <w:lang w:val="ru-RU"/>
      </w:rPr>
      <w:pict>
        <v:line id="_x0000_s6517" style="position:absolute;z-index:2150" from="293.35pt,-12.1pt" to="293.35pt,62.4pt" o:allowincell="f">
          <w10:anchorlock/>
        </v:line>
      </w:pict>
    </w:r>
    <w:r>
      <w:rPr>
        <w:lang w:val="ru-RU"/>
      </w:rPr>
      <w:pict>
        <v:line id="_x0000_s6526" style="position:absolute;z-index:2159" from="372.85pt,.4pt" to="372.85pt,48.4pt" o:allowincell="f">
          <w10:anchorlock/>
        </v:line>
      </w:pict>
    </w:r>
    <w:r>
      <w:rPr>
        <w:lang w:val="ru-RU"/>
      </w:rPr>
      <w:pict>
        <v:line id="_x0000_s6519" style="position:absolute;z-index:2152" from="167.85pt,.4pt" to="167.85pt,62.4pt" o:allowincell="f">
          <w10:anchorlock/>
        </v:line>
      </w:pict>
    </w:r>
    <w:r>
      <w:rPr>
        <w:lang w:val="ru-RU"/>
      </w:rPr>
      <w:pict>
        <v:line id="_x0000_s6518" style="position:absolute;z-index:2151" from="227.35pt,.4pt" to="227.35pt,62.4pt" o:allowincell="f">
          <w10:anchorlock/>
        </v:line>
      </w:pict>
    </w:r>
    <w:r>
      <w:rPr>
        <w:lang w:val="ru-RU"/>
      </w:rPr>
      <w:pict>
        <v:line id="_x0000_s6516" style="position:absolute;z-index:2149" from="3.35pt,.4pt" to="783.35pt,.4pt" o:allowincell="f">
          <w10:anchorlock/>
        </v:line>
      </w:pict>
    </w:r>
    <w:r w:rsidRPr="00E72F3E">
      <w:rPr>
        <w:lang w:val="ru-RU"/>
      </w:rPr>
      <w:t xml:space="preserve"> Разраб.   </w:t>
    </w:r>
    <w:proofErr w:type="gramStart"/>
    <w:r w:rsidRPr="00E72F3E">
      <w:rPr>
        <w:lang w:val="ru-RU"/>
      </w:rPr>
      <w:t xml:space="preserve">Копцов Д.С.                        </w:t>
    </w:r>
    <w:r w:rsidRPr="00E15AE2">
      <w:rPr>
        <w:rFonts w:cs="Courier New"/>
        <w:color w:val="000000"/>
        <w:sz w:val="20"/>
        <w:shd w:val="clear" w:color="auto" w:fill="FFFFFF"/>
        <w:lang w:val="ru-RU"/>
      </w:rPr>
      <w:t>СФ МАИ</w:t>
    </w:r>
    <w:r w:rsidRPr="00E72F3E">
      <w:rPr>
        <w:lang w:val="ru-RU"/>
      </w:rPr>
      <w:t xml:space="preserve"> </w:t>
    </w:r>
    <w:r>
      <w:rPr>
        <w:lang w:val="ru-RU"/>
      </w:rPr>
      <w:t xml:space="preserve">     </w:t>
    </w:r>
    <w:r w:rsidRPr="00E72F3E">
      <w:rPr>
        <w:lang w:val="ru-RU"/>
      </w:rPr>
      <w:t xml:space="preserve">    [25:НомСборки]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6521" style="position:absolute;flip:x;z-index:2154" from="3.35pt,-.15pt" to="293.35pt,-.1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 xml:space="preserve">Проверил  Фурсов А.А                         [9:Заказ]  2345-4789                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6522" style="position:absolute;flip:x;z-index:2155" from="3.35pt,-.05pt" to="293.35pt,-.0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>Нормир.   [14:Нормировал]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6523" style="position:absolute;flip:x;z-index:2156" from="3.35pt,.35pt" to="783.35pt,.5pt" o:allowincell="f">
          <w10:anchorlock/>
        </v:line>
      </w:pict>
    </w:r>
    <w:r>
      <w:rPr>
        <w:lang w:val="ru-RU"/>
      </w:rPr>
      <w:pict>
        <v:line id="_x0000_s6533" style="position:absolute;z-index:2166" from="623pt,11.85pt" to="783.5pt,11.85pt" o:allowincell="f">
          <w10:anchorlock/>
        </v:line>
      </w:pict>
    </w:r>
    <w:r>
      <w:rPr>
        <w:lang w:val="ru-RU"/>
      </w:rPr>
      <w:pict>
        <v:line id="_x0000_s6532" style="position:absolute;z-index:2165" from="623pt,.35pt" to="623pt,24.85pt" o:allowincell="f">
          <w10:anchorlock/>
        </v:line>
      </w:pict>
    </w:r>
    <w:r>
      <w:rPr>
        <w:lang w:val="ru-RU"/>
      </w:rPr>
      <w:pict>
        <v:line id="_x0000_s6530" style="position:absolute;z-index:2163" from="741.85pt,.5pt" to="741.85pt,25pt" o:allowincell="f">
          <w10:anchorlock/>
        </v:line>
      </w:pict>
    </w:r>
    <w:r>
      <w:rPr>
        <w:lang w:val="ru-RU"/>
      </w:rPr>
      <w:pict>
        <v:line id="_x0000_s6529" style="position:absolute;z-index:2162" from="702.35pt,.5pt" to="702.35pt,25pt" o:allowincell="f">
          <w10:anchorlock/>
        </v:line>
      </w:pict>
    </w:r>
    <w:r>
      <w:rPr>
        <w:lang w:val="ru-RU"/>
      </w:rPr>
      <w:pict>
        <v:line id="_x0000_s6528" style="position:absolute;z-index:2161" from="662.35pt,.5pt" to="662.35pt,25pt" o:allowincell="f">
          <w10:anchorlock/>
        </v:line>
      </w:pict>
    </w:r>
    <w:r>
      <w:rPr>
        <w:lang w:val="ru-RU"/>
      </w:rPr>
      <w:pict>
        <v:line id="_x0000_s6520" style="position:absolute;z-index:2153" from="62.35pt,-37pt" to="62.35pt,25pt" o:allowincell="f">
          <w10:anchorlock/>
        </v:line>
      </w:pict>
    </w:r>
    <w:r>
      <w:rPr>
        <w:lang w:val="ru-RU"/>
      </w:rPr>
      <w:pict>
        <v:line id="_x0000_s6524" style="position:absolute;flip:x;z-index:2157" from="3.35pt,13pt" to="293.35pt,13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 xml:space="preserve">Утвердил  [14:Утвердил]                                                                      </w:t>
    </w:r>
    <w:r>
      <w:rPr>
        <w:lang w:val="ru-RU"/>
      </w:rPr>
      <w:t xml:space="preserve"> </w:t>
    </w:r>
    <w:r w:rsidRPr="00E72F3E">
      <w:rPr>
        <w:lang w:val="ru-RU"/>
      </w:rPr>
      <w:t>Цех   УЧ    РМ    Опер.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6525" style="position:absolute;z-index:2158" from="3.35pt,12.55pt" to="783.35pt,12.5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 xml:space="preserve">Н.контр.  [14:НКонтроль]                                Шестерня                               </w:t>
    </w:r>
    <w:r>
      <w:rPr>
        <w:lang w:val="ru-RU"/>
      </w:rPr>
      <w:t xml:space="preserve">   </w:t>
    </w:r>
    <w:r w:rsidRPr="00E72F3E">
      <w:rPr>
        <w:lang w:val="ru-RU"/>
      </w:rPr>
      <w:t xml:space="preserve">   </w:t>
    </w:r>
    <w:r>
      <w:rPr>
        <w:lang w:val="ru-RU"/>
      </w:rPr>
      <w:t xml:space="preserve">   </w:t>
    </w:r>
    <w:r w:rsidRPr="00E72F3E">
      <w:rPr>
        <w:lang w:val="ru-RU"/>
      </w:rPr>
      <w:t xml:space="preserve">   </w:t>
    </w:r>
    <w:r>
      <w:rPr>
        <w:lang w:val="ru-RU"/>
      </w:rPr>
      <w:t xml:space="preserve">   </w:t>
    </w:r>
    <w:r w:rsidRPr="00E72F3E">
      <w:rPr>
        <w:lang w:val="ru-RU"/>
      </w:rPr>
      <w:t xml:space="preserve">  </w:t>
    </w:r>
    <w:r>
      <w:rPr>
        <w:lang w:val="ru-RU"/>
      </w:rPr>
      <w:t>125</w:t>
    </w:r>
    <w:proofErr w:type="gramEnd"/>
  </w:p>
</w:hdr>
</file>

<file path=word/header5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rect id="_x0000_s6750" style="position:absolute;margin-left:38.85pt;margin-top:182.55pt;width:760.5pt;height:362.7pt;z-index:23;mso-position-horizontal-relative:page;mso-position-vertical-relative:page" stroked="f">
          <w10:wrap anchorx="page" anchory="page"/>
          <w10:anchorlock/>
        </v:rect>
      </w:pict>
    </w:r>
    <w:r>
      <w:rPr>
        <w:lang w:val="ru-RU"/>
      </w:rPr>
      <w:pict>
        <v:rect id="_x0000_s6708" style="position:absolute;margin-left:3.35pt;margin-top:.75pt;width:780pt;height:544.15pt;z-index:-25" o:allowincell="f">
          <w10:anchorlock/>
        </v:rect>
      </w:pict>
    </w:r>
    <w:r>
      <w:rPr>
        <w:lang w:val="ru-RU"/>
      </w:rPr>
      <w:pict>
        <v:line id="_x0000_s6749" style="position:absolute;z-index:2290" from="3.5pt,531pt" to="783.5pt,531pt" o:allowincell="f">
          <w10:anchorlock/>
        </v:line>
      </w:pict>
    </w:r>
    <w:r w:rsidRPr="00E72F3E">
      <w:rPr>
        <w:lang w:val="ru-RU"/>
      </w:rPr>
      <w:t xml:space="preserve">                                                                                    ГОСТ 3.1105-84    Форма 7   САПР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6721" style="position:absolute;z-index:2262" from="677.6pt,.7pt" to="677.6pt,62.7pt" o:allowincell="f">
          <w10:anchorlock/>
        </v:line>
      </w:pict>
    </w:r>
    <w:r>
      <w:rPr>
        <w:lang w:val="ru-RU"/>
      </w:rPr>
      <w:pict>
        <v:line id="_x0000_s6720" style="position:absolute;z-index:2261" from="604.85pt,.7pt" to="604.85pt,50.2pt" o:allowincell="f">
          <w10:anchorlock/>
        </v:line>
      </w:pict>
    </w:r>
    <w:r>
      <w:rPr>
        <w:lang w:val="ru-RU"/>
      </w:rPr>
      <w:pict>
        <v:line id="_x0000_s6719" style="position:absolute;z-index:2260" from="578.6pt,.7pt" to="578.6pt,50.2pt" o:allowincell="f">
          <w10:anchorlock/>
        </v:line>
      </w:pict>
    </w:r>
    <w:r>
      <w:rPr>
        <w:lang w:val="ru-RU"/>
      </w:rPr>
      <w:pict>
        <v:line id="_x0000_s6718" style="position:absolute;z-index:2259" from="552.35pt,.7pt" to="552.35pt,50.2pt" o:allowincell="f">
          <w10:anchorlock/>
        </v:line>
      </w:pict>
    </w:r>
    <w:r>
      <w:rPr>
        <w:lang w:val="ru-RU"/>
      </w:rPr>
      <w:pict>
        <v:line id="_x0000_s6713" style="position:absolute;z-index:2254" from="552.35pt,.7pt" to="783.35pt,.7pt" o:allowincell="f">
          <w10:anchorlock/>
        </v:line>
      </w:pict>
    </w:r>
    <w:r>
      <w:rPr>
        <w:lang w:val="ru-RU"/>
      </w:rPr>
      <w:pict>
        <v:line id="_x0000_s6729" style="position:absolute;z-index:2270" from="103.1pt,12.7pt" to="103.1pt,50.2pt" o:allowincell="f">
          <w10:anchorlock/>
        </v:line>
      </w:pic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6730" style="position:absolute;z-index:2271" from="49.85pt,.25pt" to="49.85pt,37.75pt" o:allowincell="f">
          <w10:anchorlock/>
        </v:line>
      </w:pict>
    </w:r>
    <w:r>
      <w:rPr>
        <w:lang w:val="ru-RU"/>
      </w:rPr>
      <w:pict>
        <v:line id="_x0000_s6722" style="position:absolute;z-index:2263" from="736.85pt,-11.75pt" to="736.85pt,50.25pt" o:allowincell="f">
          <w10:anchorlock/>
        </v:line>
      </w:pict>
    </w:r>
    <w:r>
      <w:rPr>
        <w:lang w:val="ru-RU"/>
      </w:rPr>
      <w:pict>
        <v:line id="_x0000_s6728" style="position:absolute;z-index:2269" from="155.6pt,.25pt" to="155.6pt,37.75pt" o:allowincell="f">
          <w10:anchorlock/>
        </v:line>
      </w:pict>
    </w:r>
    <w:r>
      <w:rPr>
        <w:lang w:val="ru-RU"/>
      </w:rPr>
      <w:pict>
        <v:line id="_x0000_s6727" style="position:absolute;z-index:2268" from="195.35pt,.25pt" to="195.35pt,37.75pt" o:allowincell="f">
          <w10:anchorlock/>
        </v:line>
      </w:pict>
    </w:r>
    <w:r>
      <w:rPr>
        <w:lang w:val="ru-RU"/>
      </w:rPr>
      <w:pict>
        <v:line id="_x0000_s6723" style="position:absolute;flip:x;z-index:2264" from="3.35pt,.25pt" to="195.35pt,.25pt" o:allowincell="f">
          <w10:anchorlock/>
        </v:line>
      </w:pict>
    </w:r>
    <w:r>
      <w:rPr>
        <w:lang w:val="ru-RU"/>
      </w:rPr>
      <w:pict>
        <v:line id="_x0000_s6717" style="position:absolute;z-index:2258" from="512.6pt,12.95pt" to="512.6pt,37.7pt" o:allowincell="f">
          <w10:anchorlock/>
        </v:line>
      </w:pict>
    </w:r>
    <w:r w:rsidRPr="00E72F3E">
      <w:rPr>
        <w:lang w:val="ru-RU"/>
      </w:rPr>
      <w:t xml:space="preserve"> Дубл.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6724" style="position:absolute;flip:x;z-index:2265" from="3.35pt,.45pt" to="195.35pt,.45pt" o:allowincell="f">
          <w10:anchorlock/>
        </v:line>
      </w:pict>
    </w:r>
    <w:r>
      <w:rPr>
        <w:lang w:val="ru-RU"/>
      </w:rPr>
      <w:pict>
        <v:line id="_x0000_s6712" style="position:absolute;z-index:2253" from="552.35pt,-12.25pt" to="783.35pt,-12.25pt" o:allowincell="f">
          <w10:anchorlock/>
        </v:line>
      </w:pict>
    </w:r>
    <w:r>
      <w:rPr>
        <w:lang w:val="ru-RU"/>
      </w:rPr>
      <w:pict>
        <v:line id="_x0000_s6716" style="position:absolute;z-index:2257" from="459.35pt,.45pt" to="459.35pt,25.2pt" o:allowincell="f">
          <w10:anchorlock/>
        </v:line>
      </w:pict>
    </w:r>
    <w:r>
      <w:rPr>
        <w:lang w:val="ru-RU"/>
      </w:rPr>
      <w:pict>
        <v:line id="_x0000_s6715" style="position:absolute;z-index:2256" from="400.1pt,.45pt" to="400.1pt,25.2pt" o:allowincell="f">
          <w10:anchorlock/>
        </v:line>
      </w:pict>
    </w:r>
    <w:r>
      <w:rPr>
        <w:lang w:val="ru-RU"/>
      </w:rPr>
      <w:pict>
        <v:line id="_x0000_s6714" style="position:absolute;z-index:2255" from="373.85pt,.45pt" to="373.85pt,25.2pt" o:allowincell="f">
          <w10:anchorlock/>
        </v:line>
      </w:pict>
    </w:r>
    <w:r>
      <w:rPr>
        <w:lang w:val="ru-RU"/>
      </w:rPr>
      <w:pict>
        <v:line id="_x0000_s6709" style="position:absolute;z-index:2250" from="347.6pt,.45pt" to="347.6pt,25.2pt" o:allowincell="f">
          <w10:anchorlock/>
        </v:line>
      </w:pict>
    </w:r>
    <w:r>
      <w:rPr>
        <w:lang w:val="ru-RU"/>
      </w:rPr>
      <w:pict>
        <v:line id="_x0000_s6711" style="position:absolute;z-index:2252" from="347.6pt,12.5pt" to="783.35pt,12.5pt" o:allowincell="f">
          <w10:anchorlock/>
        </v:line>
      </w:pict>
    </w:r>
    <w:r w:rsidRPr="00E72F3E">
      <w:rPr>
        <w:lang w:val="ru-RU"/>
      </w:rPr>
      <w:t xml:space="preserve"> Взам.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6725" style="position:absolute;flip:x;z-index:2266" from="3.35pt,.05pt" to="195.35pt,.05pt" o:allowincell="f">
          <w10:anchorlock/>
        </v:line>
      </w:pict>
    </w:r>
    <w:r>
      <w:rPr>
        <w:lang w:val="ru-RU"/>
      </w:rPr>
      <w:pict>
        <v:line id="_x0000_s6710" style="position:absolute;z-index:2251" from="347.6pt,-12pt" to="783.35pt,-12pt" o:allowincell="f">
          <w10:anchorlock/>
        </v:line>
      </w:pict>
    </w:r>
    <w:r w:rsidRPr="00E72F3E">
      <w:rPr>
        <w:lang w:val="ru-RU"/>
      </w:rPr>
      <w:t xml:space="preserve"> Подл.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6726" style="position:absolute;z-index:2267" from="3.35pt,.35pt" to="783.35pt,.35pt" o:allowincell="f">
          <w10:anchorlock/>
        </v:line>
      </w:pict>
    </w:r>
    <w:r>
      <w:rPr>
        <w:lang w:val="ru-RU"/>
      </w:rPr>
      <w:pict>
        <v:line id="_x0000_s6742" style="position:absolute;flip:y;z-index:2283" from="537.85pt,12.85pt" to="537.85pt,74.3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 xml:space="preserve">ТехноПро                                     [25:Изделие] |                               </w:t>
    </w:r>
    <w:r w:rsidRPr="00E72F3E">
      <w:rPr>
        <w:lang w:val="ru-RU"/>
      </w:rPr>
      <w:fldChar w:fldCharType="begin"/>
    </w:r>
    <w:r w:rsidRPr="00E72F3E">
      <w:rPr>
        <w:lang w:val="ru-RU"/>
      </w:rPr>
      <w:instrText xml:space="preserve"> SECTIONPAGES  \* MERGEFORMAT </w:instrText>
    </w:r>
    <w:r w:rsidRPr="00E72F3E">
      <w:rPr>
        <w:lang w:val="ru-RU"/>
      </w:rPr>
      <w:fldChar w:fldCharType="separate"/>
    </w:r>
    <w:r>
      <w:rPr>
        <w:lang w:val="ru-RU"/>
      </w:rPr>
      <w:t>1</w:t>
    </w:r>
    <w:r w:rsidRPr="00E72F3E">
      <w:rPr>
        <w:lang w:val="ru-RU"/>
      </w:rPr>
      <w:fldChar w:fldCharType="end"/>
    </w:r>
    <w:r w:rsidRPr="00E72F3E">
      <w:rPr>
        <w:lang w:val="ru-RU"/>
      </w:rPr>
      <w:t xml:space="preserve">        </w:t>
    </w:r>
    <w:r w:rsidRPr="00E72F3E">
      <w:rPr>
        <w:lang w:val="ru-RU"/>
      </w:rPr>
      <w:fldChar w:fldCharType="begin"/>
    </w:r>
    <w:r w:rsidRPr="00E72F3E">
      <w:rPr>
        <w:lang w:val="ru-RU"/>
      </w:rPr>
      <w:instrText xml:space="preserve"> PAGE </w:instrText>
    </w:r>
    <w:r w:rsidRPr="00E72F3E">
      <w:rPr>
        <w:lang w:val="ru-RU"/>
      </w:rPr>
      <w:fldChar w:fldCharType="separate"/>
    </w:r>
    <w:r w:rsidRPr="00E72F3E">
      <w:rPr>
        <w:lang w:val="ru-RU"/>
      </w:rPr>
      <w:t>2</w:t>
    </w:r>
    <w:r w:rsidRPr="00E72F3E">
      <w:rPr>
        <w:lang w:val="ru-RU"/>
      </w:rPr>
      <w:fldChar w:fldCharType="end"/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6746" style="position:absolute;flip:y;z-index:2287" from="755.35pt,.4pt" to="755.35pt,37.9pt" o:allowincell="f">
          <w10:anchorlock/>
        </v:line>
      </w:pict>
    </w:r>
    <w:r>
      <w:rPr>
        <w:lang w:val="ru-RU"/>
      </w:rPr>
      <w:pict>
        <v:line id="_x0000_s6732" style="position:absolute;z-index:2273" from="293.35pt,-12.1pt" to="293.35pt,62.4pt" o:allowincell="f">
          <w10:anchorlock/>
        </v:line>
      </w:pict>
    </w:r>
    <w:r>
      <w:rPr>
        <w:lang w:val="ru-RU"/>
      </w:rPr>
      <w:pict>
        <v:line id="_x0000_s6741" style="position:absolute;z-index:2282" from="372.85pt,.4pt" to="372.85pt,48.4pt" o:allowincell="f">
          <w10:anchorlock/>
        </v:line>
      </w:pict>
    </w:r>
    <w:r>
      <w:rPr>
        <w:lang w:val="ru-RU"/>
      </w:rPr>
      <w:pict>
        <v:line id="_x0000_s6734" style="position:absolute;z-index:2275" from="167.85pt,.4pt" to="167.85pt,62.4pt" o:allowincell="f">
          <w10:anchorlock/>
        </v:line>
      </w:pict>
    </w:r>
    <w:r>
      <w:rPr>
        <w:lang w:val="ru-RU"/>
      </w:rPr>
      <w:pict>
        <v:line id="_x0000_s6733" style="position:absolute;z-index:2274" from="227.35pt,.4pt" to="227.35pt,62.4pt" o:allowincell="f">
          <w10:anchorlock/>
        </v:line>
      </w:pict>
    </w:r>
    <w:r>
      <w:rPr>
        <w:lang w:val="ru-RU"/>
      </w:rPr>
      <w:pict>
        <v:line id="_x0000_s6731" style="position:absolute;z-index:2272" from="3.35pt,.4pt" to="783.35pt,.4pt" o:allowincell="f">
          <w10:anchorlock/>
        </v:line>
      </w:pict>
    </w:r>
    <w:r w:rsidRPr="00E72F3E">
      <w:rPr>
        <w:lang w:val="ru-RU"/>
      </w:rPr>
      <w:t xml:space="preserve"> Разраб.   </w:t>
    </w:r>
    <w:proofErr w:type="gramStart"/>
    <w:r w:rsidRPr="00E72F3E">
      <w:rPr>
        <w:lang w:val="ru-RU"/>
      </w:rPr>
      <w:t>Копцов Д.С.                        BEKTOP     [25:НомСборки]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6736" style="position:absolute;flip:x;z-index:2277" from="3.35pt,-.15pt" to="293.35pt,-.1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 xml:space="preserve">Проверил  Фурсов А.А                         [9:Заказ]  2345-4789                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6737" style="position:absolute;flip:x;z-index:2278" from="3.35pt,-.05pt" to="293.35pt,-.0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>Нормир.   [14:Нормировал]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6738" style="position:absolute;flip:x;z-index:2279" from="3.35pt,.35pt" to="783.35pt,.5pt" o:allowincell="f">
          <w10:anchorlock/>
        </v:line>
      </w:pict>
    </w:r>
    <w:r>
      <w:rPr>
        <w:lang w:val="ru-RU"/>
      </w:rPr>
      <w:pict>
        <v:line id="_x0000_s6748" style="position:absolute;z-index:2289" from="623pt,11.85pt" to="783.5pt,11.85pt" o:allowincell="f">
          <w10:anchorlock/>
        </v:line>
      </w:pict>
    </w:r>
    <w:r>
      <w:rPr>
        <w:lang w:val="ru-RU"/>
      </w:rPr>
      <w:pict>
        <v:line id="_x0000_s6747" style="position:absolute;z-index:2288" from="623pt,.35pt" to="623pt,24.85pt" o:allowincell="f">
          <w10:anchorlock/>
        </v:line>
      </w:pict>
    </w:r>
    <w:r>
      <w:rPr>
        <w:lang w:val="ru-RU"/>
      </w:rPr>
      <w:pict>
        <v:line id="_x0000_s6745" style="position:absolute;z-index:2286" from="741.85pt,.5pt" to="741.85pt,25pt" o:allowincell="f">
          <w10:anchorlock/>
        </v:line>
      </w:pict>
    </w:r>
    <w:r>
      <w:rPr>
        <w:lang w:val="ru-RU"/>
      </w:rPr>
      <w:pict>
        <v:line id="_x0000_s6744" style="position:absolute;z-index:2285" from="702.35pt,.5pt" to="702.35pt,25pt" o:allowincell="f">
          <w10:anchorlock/>
        </v:line>
      </w:pict>
    </w:r>
    <w:r>
      <w:rPr>
        <w:lang w:val="ru-RU"/>
      </w:rPr>
      <w:pict>
        <v:line id="_x0000_s6743" style="position:absolute;z-index:2284" from="662.35pt,.5pt" to="662.35pt,25pt" o:allowincell="f">
          <w10:anchorlock/>
        </v:line>
      </w:pict>
    </w:r>
    <w:r>
      <w:rPr>
        <w:lang w:val="ru-RU"/>
      </w:rPr>
      <w:pict>
        <v:line id="_x0000_s6735" style="position:absolute;z-index:2276" from="62.35pt,-37pt" to="62.35pt,25pt" o:allowincell="f">
          <w10:anchorlock/>
        </v:line>
      </w:pict>
    </w:r>
    <w:r>
      <w:rPr>
        <w:lang w:val="ru-RU"/>
      </w:rPr>
      <w:pict>
        <v:line id="_x0000_s6739" style="position:absolute;flip:x;z-index:2280" from="3.35pt,13pt" to="293.35pt,13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>Утвердил  [14:Утвердил]                                                                      Цех   УЧ    РМ    Опер.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6740" style="position:absolute;z-index:2281" from="3.35pt,12.55pt" to="783.35pt,12.5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>Н.контр.  [14:</w:t>
    </w:r>
    <w:proofErr w:type="gramEnd"/>
    <w:r w:rsidRPr="00E72F3E">
      <w:rPr>
        <w:lang w:val="ru-RU"/>
      </w:rPr>
      <w:t>НКонтроль]                                Шестерня                               [3:ОперЦех]   [3:ОперУчасток]   [3:</w:t>
    </w:r>
    <w:proofErr w:type="gramStart"/>
    <w:r w:rsidRPr="00E72F3E">
      <w:rPr>
        <w:lang w:val="ru-RU"/>
      </w:rPr>
      <w:t xml:space="preserve">ОперРМ]  </w:t>
    </w:r>
    <w:r>
      <w:rPr>
        <w:lang w:val="ru-RU"/>
      </w:rPr>
      <w:t>130</w:t>
    </w:r>
    <w:proofErr w:type="gramEnd"/>
  </w:p>
</w:hdr>
</file>

<file path=word/header5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rect id="_x0000_s6707" style="position:absolute;margin-left:38.85pt;margin-top:180.9pt;width:759.6pt;height:365.4pt;z-index:24;mso-position-horizontal-relative:page;mso-position-vertical-relative:page" o:allowincell="f" filled="f" stroked="f" strokecolor="#930">
          <w10:wrap anchorx="page" anchory="page"/>
          <w10:anchorlock/>
        </v:rect>
      </w:pict>
    </w:r>
    <w:r>
      <w:rPr>
        <w:lang w:val="ru-RU"/>
      </w:rPr>
      <w:pict>
        <v:rect id="_x0000_s6665" style="position:absolute;margin-left:3.35pt;margin-top:.75pt;width:780pt;height:544.15pt;z-index:-26" o:allowincell="f">
          <w10:anchorlock/>
        </v:rect>
      </w:pict>
    </w:r>
    <w:r>
      <w:rPr>
        <w:lang w:val="ru-RU"/>
      </w:rPr>
      <w:pict>
        <v:line id="_x0000_s6706" style="position:absolute;z-index:2249" from="3.5pt,531pt" to="783.5pt,531pt" o:allowincell="f">
          <w10:anchorlock/>
        </v:line>
      </w:pict>
    </w:r>
    <w:r w:rsidRPr="00E72F3E">
      <w:rPr>
        <w:lang w:val="ru-RU"/>
      </w:rPr>
      <w:t xml:space="preserve">                                                                                    ГОСТ 3.1105-84    Форма 7   САПР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6678" style="position:absolute;z-index:2221" from="677.6pt,.7pt" to="677.6pt,62.7pt" o:allowincell="f">
          <w10:anchorlock/>
        </v:line>
      </w:pict>
    </w:r>
    <w:r>
      <w:rPr>
        <w:lang w:val="ru-RU"/>
      </w:rPr>
      <w:pict>
        <v:line id="_x0000_s6677" style="position:absolute;z-index:2220" from="604.85pt,.7pt" to="604.85pt,50.2pt" o:allowincell="f">
          <w10:anchorlock/>
        </v:line>
      </w:pict>
    </w:r>
    <w:r>
      <w:rPr>
        <w:lang w:val="ru-RU"/>
      </w:rPr>
      <w:pict>
        <v:line id="_x0000_s6676" style="position:absolute;z-index:2219" from="578.6pt,.7pt" to="578.6pt,50.2pt" o:allowincell="f">
          <w10:anchorlock/>
        </v:line>
      </w:pict>
    </w:r>
    <w:r>
      <w:rPr>
        <w:lang w:val="ru-RU"/>
      </w:rPr>
      <w:pict>
        <v:line id="_x0000_s6675" style="position:absolute;z-index:2218" from="552.35pt,.7pt" to="552.35pt,50.2pt" o:allowincell="f">
          <w10:anchorlock/>
        </v:line>
      </w:pict>
    </w:r>
    <w:r>
      <w:rPr>
        <w:lang w:val="ru-RU"/>
      </w:rPr>
      <w:pict>
        <v:line id="_x0000_s6670" style="position:absolute;z-index:2213" from="552.35pt,.7pt" to="783.35pt,.7pt" o:allowincell="f">
          <w10:anchorlock/>
        </v:line>
      </w:pict>
    </w:r>
    <w:r>
      <w:rPr>
        <w:lang w:val="ru-RU"/>
      </w:rPr>
      <w:pict>
        <v:line id="_x0000_s6686" style="position:absolute;z-index:2229" from="103.1pt,12.7pt" to="103.1pt,50.2pt" o:allowincell="f">
          <w10:anchorlock/>
        </v:line>
      </w:pic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6687" style="position:absolute;z-index:2230" from="49.85pt,.25pt" to="49.85pt,37.75pt" o:allowincell="f">
          <w10:anchorlock/>
        </v:line>
      </w:pict>
    </w:r>
    <w:r>
      <w:rPr>
        <w:lang w:val="ru-RU"/>
      </w:rPr>
      <w:pict>
        <v:line id="_x0000_s6679" style="position:absolute;z-index:2222" from="736.85pt,-11.75pt" to="736.85pt,50.25pt" o:allowincell="f">
          <w10:anchorlock/>
        </v:line>
      </w:pict>
    </w:r>
    <w:r>
      <w:rPr>
        <w:lang w:val="ru-RU"/>
      </w:rPr>
      <w:pict>
        <v:line id="_x0000_s6685" style="position:absolute;z-index:2228" from="155.6pt,.25pt" to="155.6pt,37.75pt" o:allowincell="f">
          <w10:anchorlock/>
        </v:line>
      </w:pict>
    </w:r>
    <w:r>
      <w:rPr>
        <w:lang w:val="ru-RU"/>
      </w:rPr>
      <w:pict>
        <v:line id="_x0000_s6684" style="position:absolute;z-index:2227" from="195.35pt,.25pt" to="195.35pt,37.75pt" o:allowincell="f">
          <w10:anchorlock/>
        </v:line>
      </w:pict>
    </w:r>
    <w:r>
      <w:rPr>
        <w:lang w:val="ru-RU"/>
      </w:rPr>
      <w:pict>
        <v:line id="_x0000_s6680" style="position:absolute;flip:x;z-index:2223" from="3.35pt,.25pt" to="195.35pt,.25pt" o:allowincell="f">
          <w10:anchorlock/>
        </v:line>
      </w:pict>
    </w:r>
    <w:r>
      <w:rPr>
        <w:lang w:val="ru-RU"/>
      </w:rPr>
      <w:pict>
        <v:line id="_x0000_s6674" style="position:absolute;z-index:2217" from="512.6pt,12.95pt" to="512.6pt,37.7pt" o:allowincell="f">
          <w10:anchorlock/>
        </v:line>
      </w:pict>
    </w:r>
    <w:r w:rsidRPr="00E72F3E">
      <w:rPr>
        <w:lang w:val="ru-RU"/>
      </w:rPr>
      <w:t xml:space="preserve"> Дубл.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6681" style="position:absolute;flip:x;z-index:2224" from="3.35pt,.45pt" to="195.35pt,.45pt" o:allowincell="f">
          <w10:anchorlock/>
        </v:line>
      </w:pict>
    </w:r>
    <w:r>
      <w:rPr>
        <w:lang w:val="ru-RU"/>
      </w:rPr>
      <w:pict>
        <v:line id="_x0000_s6669" style="position:absolute;z-index:2212" from="552.35pt,-12.25pt" to="783.35pt,-12.25pt" o:allowincell="f">
          <w10:anchorlock/>
        </v:line>
      </w:pict>
    </w:r>
    <w:r>
      <w:rPr>
        <w:lang w:val="ru-RU"/>
      </w:rPr>
      <w:pict>
        <v:line id="_x0000_s6673" style="position:absolute;z-index:2216" from="459.35pt,.45pt" to="459.35pt,25.2pt" o:allowincell="f">
          <w10:anchorlock/>
        </v:line>
      </w:pict>
    </w:r>
    <w:r>
      <w:rPr>
        <w:lang w:val="ru-RU"/>
      </w:rPr>
      <w:pict>
        <v:line id="_x0000_s6672" style="position:absolute;z-index:2215" from="400.1pt,.45pt" to="400.1pt,25.2pt" o:allowincell="f">
          <w10:anchorlock/>
        </v:line>
      </w:pict>
    </w:r>
    <w:r>
      <w:rPr>
        <w:lang w:val="ru-RU"/>
      </w:rPr>
      <w:pict>
        <v:line id="_x0000_s6671" style="position:absolute;z-index:2214" from="373.85pt,.45pt" to="373.85pt,25.2pt" o:allowincell="f">
          <w10:anchorlock/>
        </v:line>
      </w:pict>
    </w:r>
    <w:r>
      <w:rPr>
        <w:lang w:val="ru-RU"/>
      </w:rPr>
      <w:pict>
        <v:line id="_x0000_s6666" style="position:absolute;z-index:2209" from="347.6pt,.45pt" to="347.6pt,25.2pt" o:allowincell="f">
          <w10:anchorlock/>
        </v:line>
      </w:pict>
    </w:r>
    <w:r>
      <w:rPr>
        <w:lang w:val="ru-RU"/>
      </w:rPr>
      <w:pict>
        <v:line id="_x0000_s6668" style="position:absolute;z-index:2211" from="347.6pt,12.5pt" to="783.35pt,12.5pt" o:allowincell="f">
          <w10:anchorlock/>
        </v:line>
      </w:pict>
    </w:r>
    <w:r w:rsidRPr="00E72F3E">
      <w:rPr>
        <w:lang w:val="ru-RU"/>
      </w:rPr>
      <w:t xml:space="preserve"> Взам.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6682" style="position:absolute;flip:x;z-index:2225" from="3.35pt,.05pt" to="195.35pt,.05pt" o:allowincell="f">
          <w10:anchorlock/>
        </v:line>
      </w:pict>
    </w:r>
    <w:r>
      <w:rPr>
        <w:lang w:val="ru-RU"/>
      </w:rPr>
      <w:pict>
        <v:line id="_x0000_s6667" style="position:absolute;z-index:2210" from="347.6pt,-12pt" to="783.35pt,-12pt" o:allowincell="f">
          <w10:anchorlock/>
        </v:line>
      </w:pict>
    </w:r>
    <w:r w:rsidRPr="00E72F3E">
      <w:rPr>
        <w:lang w:val="ru-RU"/>
      </w:rPr>
      <w:t xml:space="preserve"> Подл.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6683" style="position:absolute;z-index:2226" from="3.35pt,.35pt" to="783.35pt,.35pt" o:allowincell="f">
          <w10:anchorlock/>
        </v:line>
      </w:pict>
    </w:r>
    <w:r>
      <w:rPr>
        <w:lang w:val="ru-RU"/>
      </w:rPr>
      <w:pict>
        <v:line id="_x0000_s6699" style="position:absolute;flip:y;z-index:2242" from="537.85pt,12.85pt" to="537.85pt,74.3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 xml:space="preserve">ТехноПро                                     [25:Изделие] |                               </w:t>
    </w:r>
    <w:proofErr w:type="gramEnd"/>
    <w:r w:rsidRPr="00E72F3E">
      <w:rPr>
        <w:lang w:val="ru-RU"/>
      </w:rPr>
      <w:fldChar w:fldCharType="begin"/>
    </w:r>
    <w:r w:rsidRPr="00E72F3E">
      <w:rPr>
        <w:lang w:val="ru-RU"/>
      </w:rPr>
      <w:instrText xml:space="preserve"> SECTIONPAGES  \* MERGEFORMAT </w:instrText>
    </w:r>
    <w:r w:rsidRPr="00E72F3E">
      <w:rPr>
        <w:lang w:val="ru-RU"/>
      </w:rPr>
      <w:fldChar w:fldCharType="separate"/>
    </w:r>
    <w:r w:rsidR="006678FE">
      <w:rPr>
        <w:lang w:val="ru-RU"/>
      </w:rPr>
      <w:t>1</w:t>
    </w:r>
    <w:r w:rsidRPr="00E72F3E">
      <w:rPr>
        <w:lang w:val="ru-RU"/>
      </w:rPr>
      <w:fldChar w:fldCharType="end"/>
    </w:r>
    <w:proofErr w:type="gramStart"/>
    <w:r w:rsidRPr="00E72F3E">
      <w:rPr>
        <w:lang w:val="ru-RU"/>
      </w:rPr>
      <w:t xml:space="preserve">        </w:t>
    </w:r>
    <w:proofErr w:type="gramEnd"/>
    <w:r w:rsidRPr="00E72F3E">
      <w:rPr>
        <w:lang w:val="ru-RU"/>
      </w:rPr>
      <w:fldChar w:fldCharType="begin"/>
    </w:r>
    <w:r w:rsidRPr="00E72F3E">
      <w:rPr>
        <w:lang w:val="ru-RU"/>
      </w:rPr>
      <w:instrText xml:space="preserve"> PAGE </w:instrText>
    </w:r>
    <w:r w:rsidRPr="00E72F3E">
      <w:rPr>
        <w:lang w:val="ru-RU"/>
      </w:rPr>
      <w:fldChar w:fldCharType="separate"/>
    </w:r>
    <w:r w:rsidR="006678FE">
      <w:rPr>
        <w:lang w:val="ru-RU"/>
      </w:rPr>
      <w:t>1</w:t>
    </w:r>
    <w:r w:rsidRPr="00E72F3E">
      <w:rPr>
        <w:lang w:val="ru-RU"/>
      </w:rPr>
      <w:fldChar w:fldCharType="end"/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6703" style="position:absolute;flip:y;z-index:2246" from="755.35pt,.4pt" to="755.35pt,37.9pt" o:allowincell="f">
          <w10:anchorlock/>
        </v:line>
      </w:pict>
    </w:r>
    <w:r>
      <w:rPr>
        <w:lang w:val="ru-RU"/>
      </w:rPr>
      <w:pict>
        <v:line id="_x0000_s6689" style="position:absolute;z-index:2232" from="293.35pt,-12.1pt" to="293.35pt,62.4pt" o:allowincell="f">
          <w10:anchorlock/>
        </v:line>
      </w:pict>
    </w:r>
    <w:r>
      <w:rPr>
        <w:lang w:val="ru-RU"/>
      </w:rPr>
      <w:pict>
        <v:line id="_x0000_s6698" style="position:absolute;z-index:2241" from="372.85pt,.4pt" to="372.85pt,48.4pt" o:allowincell="f">
          <w10:anchorlock/>
        </v:line>
      </w:pict>
    </w:r>
    <w:r>
      <w:rPr>
        <w:lang w:val="ru-RU"/>
      </w:rPr>
      <w:pict>
        <v:line id="_x0000_s6691" style="position:absolute;z-index:2234" from="167.85pt,.4pt" to="167.85pt,62.4pt" o:allowincell="f">
          <w10:anchorlock/>
        </v:line>
      </w:pict>
    </w:r>
    <w:r>
      <w:rPr>
        <w:lang w:val="ru-RU"/>
      </w:rPr>
      <w:pict>
        <v:line id="_x0000_s6690" style="position:absolute;z-index:2233" from="227.35pt,.4pt" to="227.35pt,62.4pt" o:allowincell="f">
          <w10:anchorlock/>
        </v:line>
      </w:pict>
    </w:r>
    <w:r>
      <w:rPr>
        <w:lang w:val="ru-RU"/>
      </w:rPr>
      <w:pict>
        <v:line id="_x0000_s6688" style="position:absolute;z-index:2231" from="3.35pt,.4pt" to="783.35pt,.4pt" o:allowincell="f">
          <w10:anchorlock/>
        </v:line>
      </w:pict>
    </w:r>
    <w:r w:rsidRPr="00E72F3E">
      <w:rPr>
        <w:lang w:val="ru-RU"/>
      </w:rPr>
      <w:t xml:space="preserve"> Разраб.   </w:t>
    </w:r>
    <w:proofErr w:type="gramStart"/>
    <w:r w:rsidRPr="00E72F3E">
      <w:rPr>
        <w:lang w:val="ru-RU"/>
      </w:rPr>
      <w:t>Копцов Д.С.                        BEKTOP     [25:НомСборки]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6693" style="position:absolute;flip:x;z-index:2236" from="3.35pt,-.15pt" to="293.35pt,-.1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 xml:space="preserve">Проверил  Фурсов А.А                         [9:Заказ]  2345-4789                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6694" style="position:absolute;flip:x;z-index:2237" from="3.35pt,-.05pt" to="293.35pt,-.0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>Нормир.   [14:Нормировал]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6695" style="position:absolute;flip:x;z-index:2238" from="3.35pt,.35pt" to="783.35pt,.5pt" o:allowincell="f">
          <w10:anchorlock/>
        </v:line>
      </w:pict>
    </w:r>
    <w:r>
      <w:rPr>
        <w:lang w:val="ru-RU"/>
      </w:rPr>
      <w:pict>
        <v:line id="_x0000_s6705" style="position:absolute;z-index:2248" from="623pt,11.85pt" to="783.5pt,11.85pt" o:allowincell="f">
          <w10:anchorlock/>
        </v:line>
      </w:pict>
    </w:r>
    <w:r>
      <w:rPr>
        <w:lang w:val="ru-RU"/>
      </w:rPr>
      <w:pict>
        <v:line id="_x0000_s6704" style="position:absolute;z-index:2247" from="623pt,.35pt" to="623pt,24.85pt" o:allowincell="f">
          <w10:anchorlock/>
        </v:line>
      </w:pict>
    </w:r>
    <w:r>
      <w:rPr>
        <w:lang w:val="ru-RU"/>
      </w:rPr>
      <w:pict>
        <v:line id="_x0000_s6702" style="position:absolute;z-index:2245" from="741.85pt,.5pt" to="741.85pt,25pt" o:allowincell="f">
          <w10:anchorlock/>
        </v:line>
      </w:pict>
    </w:r>
    <w:r>
      <w:rPr>
        <w:lang w:val="ru-RU"/>
      </w:rPr>
      <w:pict>
        <v:line id="_x0000_s6701" style="position:absolute;z-index:2244" from="702.35pt,.5pt" to="702.35pt,25pt" o:allowincell="f">
          <w10:anchorlock/>
        </v:line>
      </w:pict>
    </w:r>
    <w:r>
      <w:rPr>
        <w:lang w:val="ru-RU"/>
      </w:rPr>
      <w:pict>
        <v:line id="_x0000_s6700" style="position:absolute;z-index:2243" from="662.35pt,.5pt" to="662.35pt,25pt" o:allowincell="f">
          <w10:anchorlock/>
        </v:line>
      </w:pict>
    </w:r>
    <w:r>
      <w:rPr>
        <w:lang w:val="ru-RU"/>
      </w:rPr>
      <w:pict>
        <v:line id="_x0000_s6692" style="position:absolute;z-index:2235" from="62.35pt,-37pt" to="62.35pt,25pt" o:allowincell="f">
          <w10:anchorlock/>
        </v:line>
      </w:pict>
    </w:r>
    <w:r>
      <w:rPr>
        <w:lang w:val="ru-RU"/>
      </w:rPr>
      <w:pict>
        <v:line id="_x0000_s6696" style="position:absolute;flip:x;z-index:2239" from="3.35pt,13pt" to="293.35pt,13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>Утвердил  [14:Утвердил]                                                                      Цех   УЧ    РМ    Опер.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6697" style="position:absolute;z-index:2240" from="3.35pt,12.55pt" to="783.35pt,12.5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>Н.контр.  [14:</w:t>
    </w:r>
    <w:proofErr w:type="gramEnd"/>
    <w:r w:rsidRPr="00E72F3E">
      <w:rPr>
        <w:lang w:val="ru-RU"/>
      </w:rPr>
      <w:t>НКонтроль]                                Шестерня                               [3:ОперЦех]   [3:ОперУчасток]   [3:</w:t>
    </w:r>
    <w:proofErr w:type="gramStart"/>
    <w:r w:rsidRPr="00E72F3E">
      <w:rPr>
        <w:lang w:val="ru-RU"/>
      </w:rPr>
      <w:t xml:space="preserve">ОперРМ]  </w:t>
    </w:r>
    <w:r>
      <w:rPr>
        <w:lang w:val="ru-RU"/>
      </w:rPr>
      <w:t>130</w:t>
    </w:r>
    <w:proofErr w:type="gramEnd"/>
  </w:p>
</w:hdr>
</file>

<file path=word/header5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rect id="_x0000_s6922" style="position:absolute;margin-left:38.85pt;margin-top:182.55pt;width:760.5pt;height:362.7pt;z-index:21;mso-position-horizontal-relative:page;mso-position-vertical-relative:page" stroked="f">
          <w10:wrap anchorx="page" anchory="page"/>
          <w10:anchorlock/>
        </v:rect>
      </w:pict>
    </w:r>
    <w:r>
      <w:rPr>
        <w:lang w:val="ru-RU"/>
      </w:rPr>
      <w:pict>
        <v:rect id="_x0000_s6880" style="position:absolute;margin-left:3.35pt;margin-top:.75pt;width:780pt;height:544.15pt;z-index:-23" o:allowincell="f">
          <w10:anchorlock/>
        </v:rect>
      </w:pict>
    </w:r>
    <w:r>
      <w:rPr>
        <w:lang w:val="ru-RU"/>
      </w:rPr>
      <w:pict>
        <v:line id="_x0000_s6921" style="position:absolute;z-index:2372" from="3.5pt,531pt" to="783.5pt,531pt" o:allowincell="f">
          <w10:anchorlock/>
        </v:line>
      </w:pict>
    </w:r>
    <w:r w:rsidRPr="00E72F3E">
      <w:rPr>
        <w:lang w:val="ru-RU"/>
      </w:rPr>
      <w:t xml:space="preserve">                                                                                    ГОСТ 3.1105-84    Форма 7   САПР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6893" style="position:absolute;z-index:2344" from="677.6pt,.7pt" to="677.6pt,62.7pt" o:allowincell="f">
          <w10:anchorlock/>
        </v:line>
      </w:pict>
    </w:r>
    <w:r>
      <w:rPr>
        <w:lang w:val="ru-RU"/>
      </w:rPr>
      <w:pict>
        <v:line id="_x0000_s6892" style="position:absolute;z-index:2343" from="604.85pt,.7pt" to="604.85pt,50.2pt" o:allowincell="f">
          <w10:anchorlock/>
        </v:line>
      </w:pict>
    </w:r>
    <w:r>
      <w:rPr>
        <w:lang w:val="ru-RU"/>
      </w:rPr>
      <w:pict>
        <v:line id="_x0000_s6891" style="position:absolute;z-index:2342" from="578.6pt,.7pt" to="578.6pt,50.2pt" o:allowincell="f">
          <w10:anchorlock/>
        </v:line>
      </w:pict>
    </w:r>
    <w:r>
      <w:rPr>
        <w:lang w:val="ru-RU"/>
      </w:rPr>
      <w:pict>
        <v:line id="_x0000_s6890" style="position:absolute;z-index:2341" from="552.35pt,.7pt" to="552.35pt,50.2pt" o:allowincell="f">
          <w10:anchorlock/>
        </v:line>
      </w:pict>
    </w:r>
    <w:r>
      <w:rPr>
        <w:lang w:val="ru-RU"/>
      </w:rPr>
      <w:pict>
        <v:line id="_x0000_s6885" style="position:absolute;z-index:2336" from="552.35pt,.7pt" to="783.35pt,.7pt" o:allowincell="f">
          <w10:anchorlock/>
        </v:line>
      </w:pict>
    </w:r>
    <w:r>
      <w:rPr>
        <w:lang w:val="ru-RU"/>
      </w:rPr>
      <w:pict>
        <v:line id="_x0000_s6901" style="position:absolute;z-index:2352" from="103.1pt,12.7pt" to="103.1pt,50.2pt" o:allowincell="f">
          <w10:anchorlock/>
        </v:line>
      </w:pic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6902" style="position:absolute;z-index:2353" from="49.85pt,.25pt" to="49.85pt,37.75pt" o:allowincell="f">
          <w10:anchorlock/>
        </v:line>
      </w:pict>
    </w:r>
    <w:r>
      <w:rPr>
        <w:lang w:val="ru-RU"/>
      </w:rPr>
      <w:pict>
        <v:line id="_x0000_s6894" style="position:absolute;z-index:2345" from="736.85pt,-11.75pt" to="736.85pt,50.25pt" o:allowincell="f">
          <w10:anchorlock/>
        </v:line>
      </w:pict>
    </w:r>
    <w:r>
      <w:rPr>
        <w:lang w:val="ru-RU"/>
      </w:rPr>
      <w:pict>
        <v:line id="_x0000_s6900" style="position:absolute;z-index:2351" from="155.6pt,.25pt" to="155.6pt,37.75pt" o:allowincell="f">
          <w10:anchorlock/>
        </v:line>
      </w:pict>
    </w:r>
    <w:r>
      <w:rPr>
        <w:lang w:val="ru-RU"/>
      </w:rPr>
      <w:pict>
        <v:line id="_x0000_s6899" style="position:absolute;z-index:2350" from="195.35pt,.25pt" to="195.35pt,37.75pt" o:allowincell="f">
          <w10:anchorlock/>
        </v:line>
      </w:pict>
    </w:r>
    <w:r>
      <w:rPr>
        <w:lang w:val="ru-RU"/>
      </w:rPr>
      <w:pict>
        <v:line id="_x0000_s6895" style="position:absolute;flip:x;z-index:2346" from="3.35pt,.25pt" to="195.35pt,.25pt" o:allowincell="f">
          <w10:anchorlock/>
        </v:line>
      </w:pict>
    </w:r>
    <w:r>
      <w:rPr>
        <w:lang w:val="ru-RU"/>
      </w:rPr>
      <w:pict>
        <v:line id="_x0000_s6889" style="position:absolute;z-index:2340" from="512.6pt,12.95pt" to="512.6pt,37.7pt" o:allowincell="f">
          <w10:anchorlock/>
        </v:line>
      </w:pict>
    </w:r>
    <w:r w:rsidRPr="00E72F3E">
      <w:rPr>
        <w:lang w:val="ru-RU"/>
      </w:rPr>
      <w:t xml:space="preserve"> Дубл.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6896" style="position:absolute;flip:x;z-index:2347" from="3.35pt,.45pt" to="195.35pt,.45pt" o:allowincell="f">
          <w10:anchorlock/>
        </v:line>
      </w:pict>
    </w:r>
    <w:r>
      <w:rPr>
        <w:lang w:val="ru-RU"/>
      </w:rPr>
      <w:pict>
        <v:line id="_x0000_s6884" style="position:absolute;z-index:2335" from="552.35pt,-12.25pt" to="783.35pt,-12.25pt" o:allowincell="f">
          <w10:anchorlock/>
        </v:line>
      </w:pict>
    </w:r>
    <w:r>
      <w:rPr>
        <w:lang w:val="ru-RU"/>
      </w:rPr>
      <w:pict>
        <v:line id="_x0000_s6888" style="position:absolute;z-index:2339" from="459.35pt,.45pt" to="459.35pt,25.2pt" o:allowincell="f">
          <w10:anchorlock/>
        </v:line>
      </w:pict>
    </w:r>
    <w:r>
      <w:rPr>
        <w:lang w:val="ru-RU"/>
      </w:rPr>
      <w:pict>
        <v:line id="_x0000_s6887" style="position:absolute;z-index:2338" from="400.1pt,.45pt" to="400.1pt,25.2pt" o:allowincell="f">
          <w10:anchorlock/>
        </v:line>
      </w:pict>
    </w:r>
    <w:r>
      <w:rPr>
        <w:lang w:val="ru-RU"/>
      </w:rPr>
      <w:pict>
        <v:line id="_x0000_s6886" style="position:absolute;z-index:2337" from="373.85pt,.45pt" to="373.85pt,25.2pt" o:allowincell="f">
          <w10:anchorlock/>
        </v:line>
      </w:pict>
    </w:r>
    <w:r>
      <w:rPr>
        <w:lang w:val="ru-RU"/>
      </w:rPr>
      <w:pict>
        <v:line id="_x0000_s6881" style="position:absolute;z-index:2332" from="347.6pt,.45pt" to="347.6pt,25.2pt" o:allowincell="f">
          <w10:anchorlock/>
        </v:line>
      </w:pict>
    </w:r>
    <w:r>
      <w:rPr>
        <w:lang w:val="ru-RU"/>
      </w:rPr>
      <w:pict>
        <v:line id="_x0000_s6883" style="position:absolute;z-index:2334" from="347.6pt,12.5pt" to="783.35pt,12.5pt" o:allowincell="f">
          <w10:anchorlock/>
        </v:line>
      </w:pict>
    </w:r>
    <w:r w:rsidRPr="00E72F3E">
      <w:rPr>
        <w:lang w:val="ru-RU"/>
      </w:rPr>
      <w:t xml:space="preserve"> Взам.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6897" style="position:absolute;flip:x;z-index:2348" from="3.35pt,.05pt" to="195.35pt,.05pt" o:allowincell="f">
          <w10:anchorlock/>
        </v:line>
      </w:pict>
    </w:r>
    <w:r>
      <w:rPr>
        <w:lang w:val="ru-RU"/>
      </w:rPr>
      <w:pict>
        <v:line id="_x0000_s6882" style="position:absolute;z-index:2333" from="347.6pt,-12pt" to="783.35pt,-12pt" o:allowincell="f">
          <w10:anchorlock/>
        </v:line>
      </w:pict>
    </w:r>
    <w:r w:rsidRPr="00E72F3E">
      <w:rPr>
        <w:lang w:val="ru-RU"/>
      </w:rPr>
      <w:t xml:space="preserve"> Подл.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6898" style="position:absolute;z-index:2349" from="3.35pt,.35pt" to="783.35pt,.35pt" o:allowincell="f">
          <w10:anchorlock/>
        </v:line>
      </w:pict>
    </w:r>
    <w:r>
      <w:rPr>
        <w:lang w:val="ru-RU"/>
      </w:rPr>
      <w:pict>
        <v:line id="_x0000_s6914" style="position:absolute;flip:y;z-index:2365" from="537.85pt,12.85pt" to="537.85pt,74.3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 xml:space="preserve">ТехноПро                                     [25:Изделие] |                               </w:t>
    </w:r>
    <w:r w:rsidRPr="00E72F3E">
      <w:rPr>
        <w:lang w:val="ru-RU"/>
      </w:rPr>
      <w:fldChar w:fldCharType="begin"/>
    </w:r>
    <w:r w:rsidRPr="00E72F3E">
      <w:rPr>
        <w:lang w:val="ru-RU"/>
      </w:rPr>
      <w:instrText xml:space="preserve"> SECTIONPAGES  \* MERGEFORMAT </w:instrText>
    </w:r>
    <w:r w:rsidRPr="00E72F3E">
      <w:rPr>
        <w:lang w:val="ru-RU"/>
      </w:rPr>
      <w:fldChar w:fldCharType="separate"/>
    </w:r>
    <w:r>
      <w:rPr>
        <w:lang w:val="ru-RU"/>
      </w:rPr>
      <w:t>1</w:t>
    </w:r>
    <w:r w:rsidRPr="00E72F3E">
      <w:rPr>
        <w:lang w:val="ru-RU"/>
      </w:rPr>
      <w:fldChar w:fldCharType="end"/>
    </w:r>
    <w:r w:rsidRPr="00E72F3E">
      <w:rPr>
        <w:lang w:val="ru-RU"/>
      </w:rPr>
      <w:t xml:space="preserve">        </w:t>
    </w:r>
    <w:r w:rsidRPr="00E72F3E">
      <w:rPr>
        <w:lang w:val="ru-RU"/>
      </w:rPr>
      <w:fldChar w:fldCharType="begin"/>
    </w:r>
    <w:r w:rsidRPr="00E72F3E">
      <w:rPr>
        <w:lang w:val="ru-RU"/>
      </w:rPr>
      <w:instrText xml:space="preserve"> PAGE </w:instrText>
    </w:r>
    <w:r w:rsidRPr="00E72F3E">
      <w:rPr>
        <w:lang w:val="ru-RU"/>
      </w:rPr>
      <w:fldChar w:fldCharType="separate"/>
    </w:r>
    <w:r w:rsidRPr="00E72F3E">
      <w:rPr>
        <w:lang w:val="ru-RU"/>
      </w:rPr>
      <w:t>2</w:t>
    </w:r>
    <w:r w:rsidRPr="00E72F3E">
      <w:rPr>
        <w:lang w:val="ru-RU"/>
      </w:rPr>
      <w:fldChar w:fldCharType="end"/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6918" style="position:absolute;flip:y;z-index:2369" from="755.35pt,.4pt" to="755.35pt,37.9pt" o:allowincell="f">
          <w10:anchorlock/>
        </v:line>
      </w:pict>
    </w:r>
    <w:r>
      <w:rPr>
        <w:lang w:val="ru-RU"/>
      </w:rPr>
      <w:pict>
        <v:line id="_x0000_s6904" style="position:absolute;z-index:2355" from="293.35pt,-12.1pt" to="293.35pt,62.4pt" o:allowincell="f">
          <w10:anchorlock/>
        </v:line>
      </w:pict>
    </w:r>
    <w:r>
      <w:rPr>
        <w:lang w:val="ru-RU"/>
      </w:rPr>
      <w:pict>
        <v:line id="_x0000_s6913" style="position:absolute;z-index:2364" from="372.85pt,.4pt" to="372.85pt,48.4pt" o:allowincell="f">
          <w10:anchorlock/>
        </v:line>
      </w:pict>
    </w:r>
    <w:r>
      <w:rPr>
        <w:lang w:val="ru-RU"/>
      </w:rPr>
      <w:pict>
        <v:line id="_x0000_s6906" style="position:absolute;z-index:2357" from="167.85pt,.4pt" to="167.85pt,62.4pt" o:allowincell="f">
          <w10:anchorlock/>
        </v:line>
      </w:pict>
    </w:r>
    <w:r>
      <w:rPr>
        <w:lang w:val="ru-RU"/>
      </w:rPr>
      <w:pict>
        <v:line id="_x0000_s6905" style="position:absolute;z-index:2356" from="227.35pt,.4pt" to="227.35pt,62.4pt" o:allowincell="f">
          <w10:anchorlock/>
        </v:line>
      </w:pict>
    </w:r>
    <w:r>
      <w:rPr>
        <w:lang w:val="ru-RU"/>
      </w:rPr>
      <w:pict>
        <v:line id="_x0000_s6903" style="position:absolute;z-index:2354" from="3.35pt,.4pt" to="783.35pt,.4pt" o:allowincell="f">
          <w10:anchorlock/>
        </v:line>
      </w:pict>
    </w:r>
    <w:r w:rsidRPr="00E72F3E">
      <w:rPr>
        <w:lang w:val="ru-RU"/>
      </w:rPr>
      <w:t xml:space="preserve"> Разраб.   </w:t>
    </w:r>
    <w:proofErr w:type="gramStart"/>
    <w:r w:rsidRPr="00E72F3E">
      <w:rPr>
        <w:lang w:val="ru-RU"/>
      </w:rPr>
      <w:t>Копцов Д.С.                        BEKTOP     [25:НомСборки]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6908" style="position:absolute;flip:x;z-index:2359" from="3.35pt,-.15pt" to="293.35pt,-.1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 xml:space="preserve">Проверил  Фурсов А.А                         [9:Заказ]  2345-4789                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6909" style="position:absolute;flip:x;z-index:2360" from="3.35pt,-.05pt" to="293.35pt,-.0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>Нормир.   [14:Нормировал]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6910" style="position:absolute;flip:x;z-index:2361" from="3.35pt,.35pt" to="783.35pt,.5pt" o:allowincell="f">
          <w10:anchorlock/>
        </v:line>
      </w:pict>
    </w:r>
    <w:r>
      <w:rPr>
        <w:lang w:val="ru-RU"/>
      </w:rPr>
      <w:pict>
        <v:line id="_x0000_s6920" style="position:absolute;z-index:2371" from="623pt,11.85pt" to="783.5pt,11.85pt" o:allowincell="f">
          <w10:anchorlock/>
        </v:line>
      </w:pict>
    </w:r>
    <w:r>
      <w:rPr>
        <w:lang w:val="ru-RU"/>
      </w:rPr>
      <w:pict>
        <v:line id="_x0000_s6919" style="position:absolute;z-index:2370" from="623pt,.35pt" to="623pt,24.85pt" o:allowincell="f">
          <w10:anchorlock/>
        </v:line>
      </w:pict>
    </w:r>
    <w:r>
      <w:rPr>
        <w:lang w:val="ru-RU"/>
      </w:rPr>
      <w:pict>
        <v:line id="_x0000_s6917" style="position:absolute;z-index:2368" from="741.85pt,.5pt" to="741.85pt,25pt" o:allowincell="f">
          <w10:anchorlock/>
        </v:line>
      </w:pict>
    </w:r>
    <w:r>
      <w:rPr>
        <w:lang w:val="ru-RU"/>
      </w:rPr>
      <w:pict>
        <v:line id="_x0000_s6916" style="position:absolute;z-index:2367" from="702.35pt,.5pt" to="702.35pt,25pt" o:allowincell="f">
          <w10:anchorlock/>
        </v:line>
      </w:pict>
    </w:r>
    <w:r>
      <w:rPr>
        <w:lang w:val="ru-RU"/>
      </w:rPr>
      <w:pict>
        <v:line id="_x0000_s6915" style="position:absolute;z-index:2366" from="662.35pt,.5pt" to="662.35pt,25pt" o:allowincell="f">
          <w10:anchorlock/>
        </v:line>
      </w:pict>
    </w:r>
    <w:r>
      <w:rPr>
        <w:lang w:val="ru-RU"/>
      </w:rPr>
      <w:pict>
        <v:line id="_x0000_s6907" style="position:absolute;z-index:2358" from="62.35pt,-37pt" to="62.35pt,25pt" o:allowincell="f">
          <w10:anchorlock/>
        </v:line>
      </w:pict>
    </w:r>
    <w:r>
      <w:rPr>
        <w:lang w:val="ru-RU"/>
      </w:rPr>
      <w:pict>
        <v:line id="_x0000_s6911" style="position:absolute;flip:x;z-index:2362" from="3.35pt,13pt" to="293.35pt,13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>Утвердил  [14:Утвердил]                                                                      Цех   УЧ    РМ    Опер.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6912" style="position:absolute;z-index:2363" from="3.35pt,12.55pt" to="783.35pt,12.5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 xml:space="preserve">Н.контр.  [14:НКонтроль]                                Шестерня                               </w:t>
    </w:r>
    <w:r>
      <w:rPr>
        <w:lang w:val="ru-RU"/>
      </w:rPr>
      <w:t xml:space="preserve">   </w:t>
    </w:r>
    <w:r w:rsidRPr="00E72F3E">
      <w:rPr>
        <w:lang w:val="ru-RU"/>
      </w:rPr>
      <w:t xml:space="preserve">   </w:t>
    </w:r>
    <w:r>
      <w:rPr>
        <w:lang w:val="ru-RU"/>
      </w:rPr>
      <w:t xml:space="preserve">   </w:t>
    </w:r>
    <w:r w:rsidRPr="00E72F3E">
      <w:rPr>
        <w:lang w:val="ru-RU"/>
      </w:rPr>
      <w:t xml:space="preserve">   </w:t>
    </w:r>
    <w:r>
      <w:rPr>
        <w:lang w:val="ru-RU"/>
      </w:rPr>
      <w:t xml:space="preserve">   </w:t>
    </w:r>
    <w:r w:rsidRPr="00E72F3E">
      <w:rPr>
        <w:lang w:val="ru-RU"/>
      </w:rPr>
      <w:t xml:space="preserve">  </w:t>
    </w:r>
    <w:r>
      <w:rPr>
        <w:lang w:val="ru-RU"/>
      </w:rPr>
      <w:t>135</w:t>
    </w:r>
    <w:proofErr w:type="gramEnd"/>
  </w:p>
</w:hdr>
</file>

<file path=word/header5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rect id="_x0000_s6879" style="position:absolute;margin-left:38.85pt;margin-top:180.9pt;width:759.6pt;height:365.4pt;z-index:22;mso-position-horizontal-relative:page;mso-position-vertical-relative:page" o:allowincell="f" filled="f" stroked="f" strokecolor="#930">
          <w10:wrap anchorx="page" anchory="page"/>
          <w10:anchorlock/>
        </v:rect>
      </w:pict>
    </w:r>
    <w:bookmarkStart w:id="0" w:name="_GoBack"/>
    <w:r>
      <w:rPr>
        <w:lang w:val="ru-RU"/>
      </w:rPr>
      <w:pict>
        <v:rect id="_x0000_s6837" style="position:absolute;margin-left:3.35pt;margin-top:.75pt;width:780pt;height:544.15pt;z-index:-24" o:allowincell="f">
          <w10:anchorlock/>
        </v:rect>
      </w:pict>
    </w:r>
    <w:bookmarkEnd w:id="0"/>
    <w:r>
      <w:rPr>
        <w:lang w:val="ru-RU"/>
      </w:rPr>
      <w:pict>
        <v:line id="_x0000_s6878" style="position:absolute;z-index:2331" from="3.5pt,531pt" to="783.5pt,531pt" o:allowincell="f">
          <w10:anchorlock/>
        </v:line>
      </w:pict>
    </w:r>
    <w:r w:rsidRPr="00E72F3E">
      <w:rPr>
        <w:lang w:val="ru-RU"/>
      </w:rPr>
      <w:t xml:space="preserve">                                                                                    ГОСТ 3.1105-84    Форма 7   САПР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6850" style="position:absolute;z-index:2303" from="677.6pt,.7pt" to="677.6pt,62.7pt" o:allowincell="f">
          <w10:anchorlock/>
        </v:line>
      </w:pict>
    </w:r>
    <w:r>
      <w:rPr>
        <w:lang w:val="ru-RU"/>
      </w:rPr>
      <w:pict>
        <v:line id="_x0000_s6849" style="position:absolute;z-index:2302" from="604.85pt,.7pt" to="604.85pt,50.2pt" o:allowincell="f">
          <w10:anchorlock/>
        </v:line>
      </w:pict>
    </w:r>
    <w:r>
      <w:rPr>
        <w:lang w:val="ru-RU"/>
      </w:rPr>
      <w:pict>
        <v:line id="_x0000_s6848" style="position:absolute;z-index:2301" from="578.6pt,.7pt" to="578.6pt,50.2pt" o:allowincell="f">
          <w10:anchorlock/>
        </v:line>
      </w:pict>
    </w:r>
    <w:r>
      <w:rPr>
        <w:lang w:val="ru-RU"/>
      </w:rPr>
      <w:pict>
        <v:line id="_x0000_s6847" style="position:absolute;z-index:2300" from="552.35pt,.7pt" to="552.35pt,50.2pt" o:allowincell="f">
          <w10:anchorlock/>
        </v:line>
      </w:pict>
    </w:r>
    <w:r>
      <w:rPr>
        <w:lang w:val="ru-RU"/>
      </w:rPr>
      <w:pict>
        <v:line id="_x0000_s6842" style="position:absolute;z-index:2295" from="552.35pt,.7pt" to="783.35pt,.7pt" o:allowincell="f">
          <w10:anchorlock/>
        </v:line>
      </w:pict>
    </w:r>
    <w:r>
      <w:rPr>
        <w:lang w:val="ru-RU"/>
      </w:rPr>
      <w:pict>
        <v:line id="_x0000_s6858" style="position:absolute;z-index:2311" from="103.1pt,12.7pt" to="103.1pt,50.2pt" o:allowincell="f">
          <w10:anchorlock/>
        </v:line>
      </w:pic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6859" style="position:absolute;z-index:2312" from="49.85pt,.25pt" to="49.85pt,37.75pt" o:allowincell="f">
          <w10:anchorlock/>
        </v:line>
      </w:pict>
    </w:r>
    <w:r>
      <w:rPr>
        <w:lang w:val="ru-RU"/>
      </w:rPr>
      <w:pict>
        <v:line id="_x0000_s6851" style="position:absolute;z-index:2304" from="736.85pt,-11.75pt" to="736.85pt,50.25pt" o:allowincell="f">
          <w10:anchorlock/>
        </v:line>
      </w:pict>
    </w:r>
    <w:r>
      <w:rPr>
        <w:lang w:val="ru-RU"/>
      </w:rPr>
      <w:pict>
        <v:line id="_x0000_s6857" style="position:absolute;z-index:2310" from="155.6pt,.25pt" to="155.6pt,37.75pt" o:allowincell="f">
          <w10:anchorlock/>
        </v:line>
      </w:pict>
    </w:r>
    <w:r>
      <w:rPr>
        <w:lang w:val="ru-RU"/>
      </w:rPr>
      <w:pict>
        <v:line id="_x0000_s6856" style="position:absolute;z-index:2309" from="195.35pt,.25pt" to="195.35pt,37.75pt" o:allowincell="f">
          <w10:anchorlock/>
        </v:line>
      </w:pict>
    </w:r>
    <w:r>
      <w:rPr>
        <w:lang w:val="ru-RU"/>
      </w:rPr>
      <w:pict>
        <v:line id="_x0000_s6852" style="position:absolute;flip:x;z-index:2305" from="3.35pt,.25pt" to="195.35pt,.25pt" o:allowincell="f">
          <w10:anchorlock/>
        </v:line>
      </w:pict>
    </w:r>
    <w:r>
      <w:rPr>
        <w:lang w:val="ru-RU"/>
      </w:rPr>
      <w:pict>
        <v:line id="_x0000_s6846" style="position:absolute;z-index:2299" from="512.6pt,12.95pt" to="512.6pt,37.7pt" o:allowincell="f">
          <w10:anchorlock/>
        </v:line>
      </w:pict>
    </w:r>
    <w:r w:rsidRPr="00E72F3E">
      <w:rPr>
        <w:lang w:val="ru-RU"/>
      </w:rPr>
      <w:t xml:space="preserve"> Дубл.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6853" style="position:absolute;flip:x;z-index:2306" from="3.35pt,.45pt" to="195.35pt,.45pt" o:allowincell="f">
          <w10:anchorlock/>
        </v:line>
      </w:pict>
    </w:r>
    <w:r>
      <w:rPr>
        <w:lang w:val="ru-RU"/>
      </w:rPr>
      <w:pict>
        <v:line id="_x0000_s6841" style="position:absolute;z-index:2294" from="552.35pt,-12.25pt" to="783.35pt,-12.25pt" o:allowincell="f">
          <w10:anchorlock/>
        </v:line>
      </w:pict>
    </w:r>
    <w:r>
      <w:rPr>
        <w:lang w:val="ru-RU"/>
      </w:rPr>
      <w:pict>
        <v:line id="_x0000_s6845" style="position:absolute;z-index:2298" from="459.35pt,.45pt" to="459.35pt,25.2pt" o:allowincell="f">
          <w10:anchorlock/>
        </v:line>
      </w:pict>
    </w:r>
    <w:r>
      <w:rPr>
        <w:lang w:val="ru-RU"/>
      </w:rPr>
      <w:pict>
        <v:line id="_x0000_s6844" style="position:absolute;z-index:2297" from="400.1pt,.45pt" to="400.1pt,25.2pt" o:allowincell="f">
          <w10:anchorlock/>
        </v:line>
      </w:pict>
    </w:r>
    <w:r>
      <w:rPr>
        <w:lang w:val="ru-RU"/>
      </w:rPr>
      <w:pict>
        <v:line id="_x0000_s6843" style="position:absolute;z-index:2296" from="373.85pt,.45pt" to="373.85pt,25.2pt" o:allowincell="f">
          <w10:anchorlock/>
        </v:line>
      </w:pict>
    </w:r>
    <w:r>
      <w:rPr>
        <w:lang w:val="ru-RU"/>
      </w:rPr>
      <w:pict>
        <v:line id="_x0000_s6838" style="position:absolute;z-index:2291" from="347.6pt,.45pt" to="347.6pt,25.2pt" o:allowincell="f">
          <w10:anchorlock/>
        </v:line>
      </w:pict>
    </w:r>
    <w:r>
      <w:rPr>
        <w:lang w:val="ru-RU"/>
      </w:rPr>
      <w:pict>
        <v:line id="_x0000_s6840" style="position:absolute;z-index:2293" from="347.6pt,12.5pt" to="783.35pt,12.5pt" o:allowincell="f">
          <w10:anchorlock/>
        </v:line>
      </w:pict>
    </w:r>
    <w:r w:rsidRPr="00E72F3E">
      <w:rPr>
        <w:lang w:val="ru-RU"/>
      </w:rPr>
      <w:t xml:space="preserve"> Взам.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6854" style="position:absolute;flip:x;z-index:2307" from="3.35pt,.05pt" to="195.35pt,.05pt" o:allowincell="f">
          <w10:anchorlock/>
        </v:line>
      </w:pict>
    </w:r>
    <w:r>
      <w:rPr>
        <w:lang w:val="ru-RU"/>
      </w:rPr>
      <w:pict>
        <v:line id="_x0000_s6839" style="position:absolute;z-index:2292" from="347.6pt,-12pt" to="783.35pt,-12pt" o:allowincell="f">
          <w10:anchorlock/>
        </v:line>
      </w:pict>
    </w:r>
    <w:r w:rsidRPr="00E72F3E">
      <w:rPr>
        <w:lang w:val="ru-RU"/>
      </w:rPr>
      <w:t xml:space="preserve"> Подл.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6855" style="position:absolute;z-index:2308" from="3.35pt,.35pt" to="783.35pt,.35pt" o:allowincell="f">
          <w10:anchorlock/>
        </v:line>
      </w:pict>
    </w:r>
    <w:r>
      <w:rPr>
        <w:lang w:val="ru-RU"/>
      </w:rPr>
      <w:pict>
        <v:line id="_x0000_s6871" style="position:absolute;flip:y;z-index:2324" from="537.85pt,12.85pt" to="537.85pt,74.3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 xml:space="preserve">ТехноПро                                     [25:Изделие] |                               </w:t>
    </w:r>
    <w:proofErr w:type="gramEnd"/>
    <w:r w:rsidRPr="00E72F3E">
      <w:rPr>
        <w:lang w:val="ru-RU"/>
      </w:rPr>
      <w:fldChar w:fldCharType="begin"/>
    </w:r>
    <w:r w:rsidRPr="00E72F3E">
      <w:rPr>
        <w:lang w:val="ru-RU"/>
      </w:rPr>
      <w:instrText xml:space="preserve"> SECTIONPAGES  \* MERGEFORMAT </w:instrText>
    </w:r>
    <w:r w:rsidRPr="00E72F3E">
      <w:rPr>
        <w:lang w:val="ru-RU"/>
      </w:rPr>
      <w:fldChar w:fldCharType="separate"/>
    </w:r>
    <w:r w:rsidR="006678FE">
      <w:rPr>
        <w:lang w:val="ru-RU"/>
      </w:rPr>
      <w:t>1</w:t>
    </w:r>
    <w:r w:rsidRPr="00E72F3E">
      <w:rPr>
        <w:lang w:val="ru-RU"/>
      </w:rPr>
      <w:fldChar w:fldCharType="end"/>
    </w:r>
    <w:proofErr w:type="gramStart"/>
    <w:r w:rsidRPr="00E72F3E">
      <w:rPr>
        <w:lang w:val="ru-RU"/>
      </w:rPr>
      <w:t xml:space="preserve">        </w:t>
    </w:r>
    <w:proofErr w:type="gramEnd"/>
    <w:r w:rsidRPr="00E72F3E">
      <w:rPr>
        <w:lang w:val="ru-RU"/>
      </w:rPr>
      <w:fldChar w:fldCharType="begin"/>
    </w:r>
    <w:r w:rsidRPr="00E72F3E">
      <w:rPr>
        <w:lang w:val="ru-RU"/>
      </w:rPr>
      <w:instrText xml:space="preserve"> PAGE </w:instrText>
    </w:r>
    <w:r w:rsidRPr="00E72F3E">
      <w:rPr>
        <w:lang w:val="ru-RU"/>
      </w:rPr>
      <w:fldChar w:fldCharType="separate"/>
    </w:r>
    <w:r w:rsidR="006678FE">
      <w:rPr>
        <w:lang w:val="ru-RU"/>
      </w:rPr>
      <w:t>1</w:t>
    </w:r>
    <w:r w:rsidRPr="00E72F3E">
      <w:rPr>
        <w:lang w:val="ru-RU"/>
      </w:rPr>
      <w:fldChar w:fldCharType="end"/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6875" style="position:absolute;flip:y;z-index:2328" from="755.35pt,.4pt" to="755.35pt,37.9pt" o:allowincell="f">
          <w10:anchorlock/>
        </v:line>
      </w:pict>
    </w:r>
    <w:r>
      <w:rPr>
        <w:lang w:val="ru-RU"/>
      </w:rPr>
      <w:pict>
        <v:line id="_x0000_s6861" style="position:absolute;z-index:2314" from="293.35pt,-12.1pt" to="293.35pt,62.4pt" o:allowincell="f">
          <w10:anchorlock/>
        </v:line>
      </w:pict>
    </w:r>
    <w:r>
      <w:rPr>
        <w:lang w:val="ru-RU"/>
      </w:rPr>
      <w:pict>
        <v:line id="_x0000_s6870" style="position:absolute;z-index:2323" from="372.85pt,.4pt" to="372.85pt,48.4pt" o:allowincell="f">
          <w10:anchorlock/>
        </v:line>
      </w:pict>
    </w:r>
    <w:r>
      <w:rPr>
        <w:lang w:val="ru-RU"/>
      </w:rPr>
      <w:pict>
        <v:line id="_x0000_s6863" style="position:absolute;z-index:2316" from="167.85pt,.4pt" to="167.85pt,62.4pt" o:allowincell="f">
          <w10:anchorlock/>
        </v:line>
      </w:pict>
    </w:r>
    <w:r>
      <w:rPr>
        <w:lang w:val="ru-RU"/>
      </w:rPr>
      <w:pict>
        <v:line id="_x0000_s6862" style="position:absolute;z-index:2315" from="227.35pt,.4pt" to="227.35pt,62.4pt" o:allowincell="f">
          <w10:anchorlock/>
        </v:line>
      </w:pict>
    </w:r>
    <w:r>
      <w:rPr>
        <w:lang w:val="ru-RU"/>
      </w:rPr>
      <w:pict>
        <v:line id="_x0000_s6860" style="position:absolute;z-index:2313" from="3.35pt,.4pt" to="783.35pt,.4pt" o:allowincell="f">
          <w10:anchorlock/>
        </v:line>
      </w:pict>
    </w:r>
    <w:r w:rsidRPr="00E72F3E">
      <w:rPr>
        <w:lang w:val="ru-RU"/>
      </w:rPr>
      <w:t xml:space="preserve"> Разраб.   </w:t>
    </w:r>
    <w:proofErr w:type="gramStart"/>
    <w:r w:rsidRPr="00E72F3E">
      <w:rPr>
        <w:lang w:val="ru-RU"/>
      </w:rPr>
      <w:t xml:space="preserve">Копцов Д.С.                        </w:t>
    </w:r>
    <w:r w:rsidRPr="00E15AE2">
      <w:rPr>
        <w:rFonts w:cs="Courier New"/>
        <w:color w:val="000000"/>
        <w:sz w:val="20"/>
        <w:shd w:val="clear" w:color="auto" w:fill="FFFFFF"/>
        <w:lang w:val="ru-RU"/>
      </w:rPr>
      <w:t>СФ МАИ</w:t>
    </w:r>
    <w:r w:rsidRPr="00E72F3E">
      <w:rPr>
        <w:lang w:val="ru-RU"/>
      </w:rPr>
      <w:t xml:space="preserve"> </w:t>
    </w:r>
    <w:r>
      <w:rPr>
        <w:lang w:val="ru-RU"/>
      </w:rPr>
      <w:t xml:space="preserve">     </w:t>
    </w:r>
    <w:r w:rsidRPr="00E72F3E">
      <w:rPr>
        <w:lang w:val="ru-RU"/>
      </w:rPr>
      <w:t xml:space="preserve">    [25:НомСборки]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6865" style="position:absolute;flip:x;z-index:2318" from="3.35pt,-.15pt" to="293.35pt,-.1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 xml:space="preserve">Проверил  Фурсов А.А                         [9:Заказ]  2345-4789                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6866" style="position:absolute;flip:x;z-index:2319" from="3.35pt,-.05pt" to="293.35pt,-.0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>Нормир.   [14:Нормировал]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6867" style="position:absolute;flip:x;z-index:2320" from="3.35pt,.35pt" to="783.35pt,.5pt" o:allowincell="f">
          <w10:anchorlock/>
        </v:line>
      </w:pict>
    </w:r>
    <w:r>
      <w:rPr>
        <w:lang w:val="ru-RU"/>
      </w:rPr>
      <w:pict>
        <v:line id="_x0000_s6877" style="position:absolute;z-index:2330" from="623pt,11.85pt" to="783.5pt,11.85pt" o:allowincell="f">
          <w10:anchorlock/>
        </v:line>
      </w:pict>
    </w:r>
    <w:r>
      <w:rPr>
        <w:lang w:val="ru-RU"/>
      </w:rPr>
      <w:pict>
        <v:line id="_x0000_s6876" style="position:absolute;z-index:2329" from="623pt,.35pt" to="623pt,24.85pt" o:allowincell="f">
          <w10:anchorlock/>
        </v:line>
      </w:pict>
    </w:r>
    <w:r>
      <w:rPr>
        <w:lang w:val="ru-RU"/>
      </w:rPr>
      <w:pict>
        <v:line id="_x0000_s6874" style="position:absolute;z-index:2327" from="741.85pt,.5pt" to="741.85pt,25pt" o:allowincell="f">
          <w10:anchorlock/>
        </v:line>
      </w:pict>
    </w:r>
    <w:r>
      <w:rPr>
        <w:lang w:val="ru-RU"/>
      </w:rPr>
      <w:pict>
        <v:line id="_x0000_s6873" style="position:absolute;z-index:2326" from="702.35pt,.5pt" to="702.35pt,25pt" o:allowincell="f">
          <w10:anchorlock/>
        </v:line>
      </w:pict>
    </w:r>
    <w:r>
      <w:rPr>
        <w:lang w:val="ru-RU"/>
      </w:rPr>
      <w:pict>
        <v:line id="_x0000_s6872" style="position:absolute;z-index:2325" from="662.35pt,.5pt" to="662.35pt,25pt" o:allowincell="f">
          <w10:anchorlock/>
        </v:line>
      </w:pict>
    </w:r>
    <w:r>
      <w:rPr>
        <w:lang w:val="ru-RU"/>
      </w:rPr>
      <w:pict>
        <v:line id="_x0000_s6864" style="position:absolute;z-index:2317" from="62.35pt,-37pt" to="62.35pt,25pt" o:allowincell="f">
          <w10:anchorlock/>
        </v:line>
      </w:pict>
    </w:r>
    <w:r>
      <w:rPr>
        <w:lang w:val="ru-RU"/>
      </w:rPr>
      <w:pict>
        <v:line id="_x0000_s6868" style="position:absolute;flip:x;z-index:2321" from="3.35pt,13pt" to="293.35pt,13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 xml:space="preserve">Утвердил  [14:Утвердил]                                                                      </w:t>
    </w:r>
    <w:r>
      <w:rPr>
        <w:lang w:val="ru-RU"/>
      </w:rPr>
      <w:t xml:space="preserve"> </w:t>
    </w:r>
    <w:r w:rsidRPr="00E72F3E">
      <w:rPr>
        <w:lang w:val="ru-RU"/>
      </w:rPr>
      <w:t>Цех   УЧ    РМ    Опер.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6869" style="position:absolute;z-index:2322" from="3.35pt,12.55pt" to="783.35pt,12.5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 xml:space="preserve">Н.контр.  [14:НКонтроль]                                Шестерня                               </w:t>
    </w:r>
    <w:r>
      <w:rPr>
        <w:lang w:val="ru-RU"/>
      </w:rPr>
      <w:t xml:space="preserve">   </w:t>
    </w:r>
    <w:r w:rsidRPr="00E72F3E">
      <w:rPr>
        <w:lang w:val="ru-RU"/>
      </w:rPr>
      <w:t xml:space="preserve">   </w:t>
    </w:r>
    <w:r>
      <w:rPr>
        <w:lang w:val="ru-RU"/>
      </w:rPr>
      <w:t xml:space="preserve">   </w:t>
    </w:r>
    <w:r w:rsidRPr="00E72F3E">
      <w:rPr>
        <w:lang w:val="ru-RU"/>
      </w:rPr>
      <w:t xml:space="preserve">   </w:t>
    </w:r>
    <w:r>
      <w:rPr>
        <w:lang w:val="ru-RU"/>
      </w:rPr>
      <w:t xml:space="preserve">   </w:t>
    </w:r>
    <w:r w:rsidRPr="00E72F3E">
      <w:rPr>
        <w:lang w:val="ru-RU"/>
      </w:rPr>
      <w:t xml:space="preserve">  </w:t>
    </w:r>
    <w:r>
      <w:rPr>
        <w:lang w:val="ru-RU"/>
      </w:rPr>
      <w:t>135</w:t>
    </w:r>
    <w:proofErr w:type="gramEnd"/>
  </w:p>
</w:hdr>
</file>

<file path=word/header5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rect id="_x0000_s7094" style="position:absolute;margin-left:38.85pt;margin-top:182.55pt;width:760.5pt;height:362.7pt;z-index:19;mso-position-horizontal-relative:page;mso-position-vertical-relative:page" stroked="f">
          <w10:wrap anchorx="page" anchory="page"/>
          <w10:anchorlock/>
        </v:rect>
      </w:pict>
    </w:r>
    <w:r>
      <w:rPr>
        <w:lang w:val="ru-RU"/>
      </w:rPr>
      <w:pict>
        <v:rect id="_x0000_s7052" style="position:absolute;margin-left:3.35pt;margin-top:.75pt;width:780pt;height:544.15pt;z-index:-21" o:allowincell="f">
          <w10:anchorlock/>
        </v:rect>
      </w:pict>
    </w:r>
    <w:r>
      <w:rPr>
        <w:lang w:val="ru-RU"/>
      </w:rPr>
      <w:pict>
        <v:line id="_x0000_s7093" style="position:absolute;z-index:2454" from="3.5pt,531pt" to="783.5pt,531pt" o:allowincell="f">
          <w10:anchorlock/>
        </v:line>
      </w:pict>
    </w:r>
    <w:r w:rsidRPr="00E72F3E">
      <w:rPr>
        <w:lang w:val="ru-RU"/>
      </w:rPr>
      <w:t xml:space="preserve">                                                                                    ГОСТ 3.1105-84    Форма 7   САПР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7065" style="position:absolute;z-index:2426" from="677.6pt,.7pt" to="677.6pt,62.7pt" o:allowincell="f">
          <w10:anchorlock/>
        </v:line>
      </w:pict>
    </w:r>
    <w:r>
      <w:rPr>
        <w:lang w:val="ru-RU"/>
      </w:rPr>
      <w:pict>
        <v:line id="_x0000_s7064" style="position:absolute;z-index:2425" from="604.85pt,.7pt" to="604.85pt,50.2pt" o:allowincell="f">
          <w10:anchorlock/>
        </v:line>
      </w:pict>
    </w:r>
    <w:r>
      <w:rPr>
        <w:lang w:val="ru-RU"/>
      </w:rPr>
      <w:pict>
        <v:line id="_x0000_s7063" style="position:absolute;z-index:2424" from="578.6pt,.7pt" to="578.6pt,50.2pt" o:allowincell="f">
          <w10:anchorlock/>
        </v:line>
      </w:pict>
    </w:r>
    <w:r>
      <w:rPr>
        <w:lang w:val="ru-RU"/>
      </w:rPr>
      <w:pict>
        <v:line id="_x0000_s7062" style="position:absolute;z-index:2423" from="552.35pt,.7pt" to="552.35pt,50.2pt" o:allowincell="f">
          <w10:anchorlock/>
        </v:line>
      </w:pict>
    </w:r>
    <w:r>
      <w:rPr>
        <w:lang w:val="ru-RU"/>
      </w:rPr>
      <w:pict>
        <v:line id="_x0000_s7057" style="position:absolute;z-index:2418" from="552.35pt,.7pt" to="783.35pt,.7pt" o:allowincell="f">
          <w10:anchorlock/>
        </v:line>
      </w:pict>
    </w:r>
    <w:r>
      <w:rPr>
        <w:lang w:val="ru-RU"/>
      </w:rPr>
      <w:pict>
        <v:line id="_x0000_s7073" style="position:absolute;z-index:2434" from="103.1pt,12.7pt" to="103.1pt,50.2pt" o:allowincell="f">
          <w10:anchorlock/>
        </v:line>
      </w:pic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7074" style="position:absolute;z-index:2435" from="49.85pt,.25pt" to="49.85pt,37.75pt" o:allowincell="f">
          <w10:anchorlock/>
        </v:line>
      </w:pict>
    </w:r>
    <w:r>
      <w:rPr>
        <w:lang w:val="ru-RU"/>
      </w:rPr>
      <w:pict>
        <v:line id="_x0000_s7066" style="position:absolute;z-index:2427" from="736.85pt,-11.75pt" to="736.85pt,50.25pt" o:allowincell="f">
          <w10:anchorlock/>
        </v:line>
      </w:pict>
    </w:r>
    <w:r>
      <w:rPr>
        <w:lang w:val="ru-RU"/>
      </w:rPr>
      <w:pict>
        <v:line id="_x0000_s7072" style="position:absolute;z-index:2433" from="155.6pt,.25pt" to="155.6pt,37.75pt" o:allowincell="f">
          <w10:anchorlock/>
        </v:line>
      </w:pict>
    </w:r>
    <w:r>
      <w:rPr>
        <w:lang w:val="ru-RU"/>
      </w:rPr>
      <w:pict>
        <v:line id="_x0000_s7071" style="position:absolute;z-index:2432" from="195.35pt,.25pt" to="195.35pt,37.75pt" o:allowincell="f">
          <w10:anchorlock/>
        </v:line>
      </w:pict>
    </w:r>
    <w:r>
      <w:rPr>
        <w:lang w:val="ru-RU"/>
      </w:rPr>
      <w:pict>
        <v:line id="_x0000_s7067" style="position:absolute;flip:x;z-index:2428" from="3.35pt,.25pt" to="195.35pt,.25pt" o:allowincell="f">
          <w10:anchorlock/>
        </v:line>
      </w:pict>
    </w:r>
    <w:r>
      <w:rPr>
        <w:lang w:val="ru-RU"/>
      </w:rPr>
      <w:pict>
        <v:line id="_x0000_s7061" style="position:absolute;z-index:2422" from="512.6pt,12.95pt" to="512.6pt,37.7pt" o:allowincell="f">
          <w10:anchorlock/>
        </v:line>
      </w:pict>
    </w:r>
    <w:r w:rsidRPr="00E72F3E">
      <w:rPr>
        <w:lang w:val="ru-RU"/>
      </w:rPr>
      <w:t xml:space="preserve"> Дубл.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7068" style="position:absolute;flip:x;z-index:2429" from="3.35pt,.45pt" to="195.35pt,.45pt" o:allowincell="f">
          <w10:anchorlock/>
        </v:line>
      </w:pict>
    </w:r>
    <w:r>
      <w:rPr>
        <w:lang w:val="ru-RU"/>
      </w:rPr>
      <w:pict>
        <v:line id="_x0000_s7056" style="position:absolute;z-index:2417" from="552.35pt,-12.25pt" to="783.35pt,-12.25pt" o:allowincell="f">
          <w10:anchorlock/>
        </v:line>
      </w:pict>
    </w:r>
    <w:r>
      <w:rPr>
        <w:lang w:val="ru-RU"/>
      </w:rPr>
      <w:pict>
        <v:line id="_x0000_s7060" style="position:absolute;z-index:2421" from="459.35pt,.45pt" to="459.35pt,25.2pt" o:allowincell="f">
          <w10:anchorlock/>
        </v:line>
      </w:pict>
    </w:r>
    <w:r>
      <w:rPr>
        <w:lang w:val="ru-RU"/>
      </w:rPr>
      <w:pict>
        <v:line id="_x0000_s7059" style="position:absolute;z-index:2420" from="400.1pt,.45pt" to="400.1pt,25.2pt" o:allowincell="f">
          <w10:anchorlock/>
        </v:line>
      </w:pict>
    </w:r>
    <w:r>
      <w:rPr>
        <w:lang w:val="ru-RU"/>
      </w:rPr>
      <w:pict>
        <v:line id="_x0000_s7058" style="position:absolute;z-index:2419" from="373.85pt,.45pt" to="373.85pt,25.2pt" o:allowincell="f">
          <w10:anchorlock/>
        </v:line>
      </w:pict>
    </w:r>
    <w:r>
      <w:rPr>
        <w:lang w:val="ru-RU"/>
      </w:rPr>
      <w:pict>
        <v:line id="_x0000_s7053" style="position:absolute;z-index:2414" from="347.6pt,.45pt" to="347.6pt,25.2pt" o:allowincell="f">
          <w10:anchorlock/>
        </v:line>
      </w:pict>
    </w:r>
    <w:r>
      <w:rPr>
        <w:lang w:val="ru-RU"/>
      </w:rPr>
      <w:pict>
        <v:line id="_x0000_s7055" style="position:absolute;z-index:2416" from="347.6pt,12.5pt" to="783.35pt,12.5pt" o:allowincell="f">
          <w10:anchorlock/>
        </v:line>
      </w:pict>
    </w:r>
    <w:r w:rsidRPr="00E72F3E">
      <w:rPr>
        <w:lang w:val="ru-RU"/>
      </w:rPr>
      <w:t xml:space="preserve"> Взам.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7069" style="position:absolute;flip:x;z-index:2430" from="3.35pt,.05pt" to="195.35pt,.05pt" o:allowincell="f">
          <w10:anchorlock/>
        </v:line>
      </w:pict>
    </w:r>
    <w:r>
      <w:rPr>
        <w:lang w:val="ru-RU"/>
      </w:rPr>
      <w:pict>
        <v:line id="_x0000_s7054" style="position:absolute;z-index:2415" from="347.6pt,-12pt" to="783.35pt,-12pt" o:allowincell="f">
          <w10:anchorlock/>
        </v:line>
      </w:pict>
    </w:r>
    <w:r w:rsidRPr="00E72F3E">
      <w:rPr>
        <w:lang w:val="ru-RU"/>
      </w:rPr>
      <w:t xml:space="preserve"> Подл.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7070" style="position:absolute;z-index:2431" from="3.35pt,.35pt" to="783.35pt,.35pt" o:allowincell="f">
          <w10:anchorlock/>
        </v:line>
      </w:pict>
    </w:r>
    <w:r>
      <w:rPr>
        <w:lang w:val="ru-RU"/>
      </w:rPr>
      <w:pict>
        <v:line id="_x0000_s7086" style="position:absolute;flip:y;z-index:2447" from="537.85pt,12.85pt" to="537.85pt,74.3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 xml:space="preserve">ТехноПро                                     [25:Изделие] |                               </w:t>
    </w:r>
    <w:r w:rsidRPr="00E72F3E">
      <w:rPr>
        <w:lang w:val="ru-RU"/>
      </w:rPr>
      <w:fldChar w:fldCharType="begin"/>
    </w:r>
    <w:r w:rsidRPr="00E72F3E">
      <w:rPr>
        <w:lang w:val="ru-RU"/>
      </w:rPr>
      <w:instrText xml:space="preserve"> SECTIONPAGES  \* MERGEFORMAT </w:instrText>
    </w:r>
    <w:r w:rsidRPr="00E72F3E">
      <w:rPr>
        <w:lang w:val="ru-RU"/>
      </w:rPr>
      <w:fldChar w:fldCharType="separate"/>
    </w:r>
    <w:r>
      <w:rPr>
        <w:lang w:val="ru-RU"/>
      </w:rPr>
      <w:t>1</w:t>
    </w:r>
    <w:r w:rsidRPr="00E72F3E">
      <w:rPr>
        <w:lang w:val="ru-RU"/>
      </w:rPr>
      <w:fldChar w:fldCharType="end"/>
    </w:r>
    <w:r w:rsidRPr="00E72F3E">
      <w:rPr>
        <w:lang w:val="ru-RU"/>
      </w:rPr>
      <w:t xml:space="preserve">        </w:t>
    </w:r>
    <w:r w:rsidRPr="00E72F3E">
      <w:rPr>
        <w:lang w:val="ru-RU"/>
      </w:rPr>
      <w:fldChar w:fldCharType="begin"/>
    </w:r>
    <w:r w:rsidRPr="00E72F3E">
      <w:rPr>
        <w:lang w:val="ru-RU"/>
      </w:rPr>
      <w:instrText xml:space="preserve"> PAGE </w:instrText>
    </w:r>
    <w:r w:rsidRPr="00E72F3E">
      <w:rPr>
        <w:lang w:val="ru-RU"/>
      </w:rPr>
      <w:fldChar w:fldCharType="separate"/>
    </w:r>
    <w:r w:rsidRPr="00E72F3E">
      <w:rPr>
        <w:lang w:val="ru-RU"/>
      </w:rPr>
      <w:t>2</w:t>
    </w:r>
    <w:r w:rsidRPr="00E72F3E">
      <w:rPr>
        <w:lang w:val="ru-RU"/>
      </w:rPr>
      <w:fldChar w:fldCharType="end"/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7090" style="position:absolute;flip:y;z-index:2451" from="755.35pt,.4pt" to="755.35pt,37.9pt" o:allowincell="f">
          <w10:anchorlock/>
        </v:line>
      </w:pict>
    </w:r>
    <w:r>
      <w:rPr>
        <w:lang w:val="ru-RU"/>
      </w:rPr>
      <w:pict>
        <v:line id="_x0000_s7076" style="position:absolute;z-index:2437" from="293.35pt,-12.1pt" to="293.35pt,62.4pt" o:allowincell="f">
          <w10:anchorlock/>
        </v:line>
      </w:pict>
    </w:r>
    <w:r>
      <w:rPr>
        <w:lang w:val="ru-RU"/>
      </w:rPr>
      <w:pict>
        <v:line id="_x0000_s7085" style="position:absolute;z-index:2446" from="372.85pt,.4pt" to="372.85pt,48.4pt" o:allowincell="f">
          <w10:anchorlock/>
        </v:line>
      </w:pict>
    </w:r>
    <w:r>
      <w:rPr>
        <w:lang w:val="ru-RU"/>
      </w:rPr>
      <w:pict>
        <v:line id="_x0000_s7078" style="position:absolute;z-index:2439" from="167.85pt,.4pt" to="167.85pt,62.4pt" o:allowincell="f">
          <w10:anchorlock/>
        </v:line>
      </w:pict>
    </w:r>
    <w:r>
      <w:rPr>
        <w:lang w:val="ru-RU"/>
      </w:rPr>
      <w:pict>
        <v:line id="_x0000_s7077" style="position:absolute;z-index:2438" from="227.35pt,.4pt" to="227.35pt,62.4pt" o:allowincell="f">
          <w10:anchorlock/>
        </v:line>
      </w:pict>
    </w:r>
    <w:r>
      <w:rPr>
        <w:lang w:val="ru-RU"/>
      </w:rPr>
      <w:pict>
        <v:line id="_x0000_s7075" style="position:absolute;z-index:2436" from="3.35pt,.4pt" to="783.35pt,.4pt" o:allowincell="f">
          <w10:anchorlock/>
        </v:line>
      </w:pict>
    </w:r>
    <w:r w:rsidRPr="00E72F3E">
      <w:rPr>
        <w:lang w:val="ru-RU"/>
      </w:rPr>
      <w:t xml:space="preserve"> Разраб.   </w:t>
    </w:r>
    <w:proofErr w:type="gramStart"/>
    <w:r w:rsidRPr="00E72F3E">
      <w:rPr>
        <w:lang w:val="ru-RU"/>
      </w:rPr>
      <w:t>Копцов Д.С.                        BEKTOP     [25:НомСборки]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7080" style="position:absolute;flip:x;z-index:2441" from="3.35pt,-.15pt" to="293.35pt,-.1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 xml:space="preserve">Проверил  Фурсов А.А                         [9:Заказ]  2345-4789                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7081" style="position:absolute;flip:x;z-index:2442" from="3.35pt,-.05pt" to="293.35pt,-.0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>Нормир.   [14:Нормировал]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7082" style="position:absolute;flip:x;z-index:2443" from="3.35pt,.35pt" to="783.35pt,.5pt" o:allowincell="f">
          <w10:anchorlock/>
        </v:line>
      </w:pict>
    </w:r>
    <w:r>
      <w:rPr>
        <w:lang w:val="ru-RU"/>
      </w:rPr>
      <w:pict>
        <v:line id="_x0000_s7092" style="position:absolute;z-index:2453" from="623pt,11.85pt" to="783.5pt,11.85pt" o:allowincell="f">
          <w10:anchorlock/>
        </v:line>
      </w:pict>
    </w:r>
    <w:r>
      <w:rPr>
        <w:lang w:val="ru-RU"/>
      </w:rPr>
      <w:pict>
        <v:line id="_x0000_s7091" style="position:absolute;z-index:2452" from="623pt,.35pt" to="623pt,24.85pt" o:allowincell="f">
          <w10:anchorlock/>
        </v:line>
      </w:pict>
    </w:r>
    <w:r>
      <w:rPr>
        <w:lang w:val="ru-RU"/>
      </w:rPr>
      <w:pict>
        <v:line id="_x0000_s7089" style="position:absolute;z-index:2450" from="741.85pt,.5pt" to="741.85pt,25pt" o:allowincell="f">
          <w10:anchorlock/>
        </v:line>
      </w:pict>
    </w:r>
    <w:r>
      <w:rPr>
        <w:lang w:val="ru-RU"/>
      </w:rPr>
      <w:pict>
        <v:line id="_x0000_s7088" style="position:absolute;z-index:2449" from="702.35pt,.5pt" to="702.35pt,25pt" o:allowincell="f">
          <w10:anchorlock/>
        </v:line>
      </w:pict>
    </w:r>
    <w:r>
      <w:rPr>
        <w:lang w:val="ru-RU"/>
      </w:rPr>
      <w:pict>
        <v:line id="_x0000_s7087" style="position:absolute;z-index:2448" from="662.35pt,.5pt" to="662.35pt,25pt" o:allowincell="f">
          <w10:anchorlock/>
        </v:line>
      </w:pict>
    </w:r>
    <w:r>
      <w:rPr>
        <w:lang w:val="ru-RU"/>
      </w:rPr>
      <w:pict>
        <v:line id="_x0000_s7079" style="position:absolute;z-index:2440" from="62.35pt,-37pt" to="62.35pt,25pt" o:allowincell="f">
          <w10:anchorlock/>
        </v:line>
      </w:pict>
    </w:r>
    <w:r>
      <w:rPr>
        <w:lang w:val="ru-RU"/>
      </w:rPr>
      <w:pict>
        <v:line id="_x0000_s7083" style="position:absolute;flip:x;z-index:2444" from="3.35pt,13pt" to="293.35pt,13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>Утвердил  [14:Утвердил]                                                                      Цех   УЧ    РМ    Опер.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7084" style="position:absolute;z-index:2445" from="3.35pt,12.55pt" to="783.35pt,12.5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>Н.контр.  [14:</w:t>
    </w:r>
    <w:proofErr w:type="gramEnd"/>
    <w:r w:rsidRPr="00E72F3E">
      <w:rPr>
        <w:lang w:val="ru-RU"/>
      </w:rPr>
      <w:t>НКонтроль]                                Шестерня                               [3:ОперЦех]   [3:ОперУчасток]   [3:</w:t>
    </w:r>
    <w:proofErr w:type="gramStart"/>
    <w:r w:rsidRPr="00E72F3E">
      <w:rPr>
        <w:lang w:val="ru-RU"/>
      </w:rPr>
      <w:t xml:space="preserve">ОперРМ]  </w:t>
    </w:r>
    <w:r>
      <w:rPr>
        <w:lang w:val="ru-RU"/>
      </w:rPr>
      <w:t>140</w:t>
    </w:r>
    <w:proofErr w:type="gramEnd"/>
  </w:p>
</w:hdr>
</file>

<file path=word/header5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rect id="_x0000_s7051" style="position:absolute;margin-left:38.85pt;margin-top:180.9pt;width:759.6pt;height:365.4pt;z-index:20;mso-position-horizontal-relative:page;mso-position-vertical-relative:page" o:allowincell="f" filled="f" stroked="f" strokecolor="#930">
          <w10:wrap anchorx="page" anchory="page"/>
          <w10:anchorlock/>
        </v:rect>
      </w:pict>
    </w:r>
    <w:r>
      <w:rPr>
        <w:lang w:val="ru-RU"/>
      </w:rPr>
      <w:pict>
        <v:rect id="_x0000_s7009" style="position:absolute;margin-left:3.35pt;margin-top:.75pt;width:780pt;height:544.15pt;z-index:-22" o:allowincell="f">
          <w10:anchorlock/>
        </v:rect>
      </w:pict>
    </w:r>
    <w:r>
      <w:rPr>
        <w:lang w:val="ru-RU"/>
      </w:rPr>
      <w:pict>
        <v:line id="_x0000_s7050" style="position:absolute;z-index:2413" from="3.5pt,531pt" to="783.5pt,531pt" o:allowincell="f">
          <w10:anchorlock/>
        </v:line>
      </w:pict>
    </w:r>
    <w:r w:rsidRPr="00E72F3E">
      <w:rPr>
        <w:lang w:val="ru-RU"/>
      </w:rPr>
      <w:t xml:space="preserve">                                                                                    ГОСТ 3.1105-84    Форма 7   САПР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7022" style="position:absolute;z-index:2385" from="677.6pt,.7pt" to="677.6pt,62.7pt" o:allowincell="f">
          <w10:anchorlock/>
        </v:line>
      </w:pict>
    </w:r>
    <w:r>
      <w:rPr>
        <w:lang w:val="ru-RU"/>
      </w:rPr>
      <w:pict>
        <v:line id="_x0000_s7021" style="position:absolute;z-index:2384" from="604.85pt,.7pt" to="604.85pt,50.2pt" o:allowincell="f">
          <w10:anchorlock/>
        </v:line>
      </w:pict>
    </w:r>
    <w:r>
      <w:rPr>
        <w:lang w:val="ru-RU"/>
      </w:rPr>
      <w:pict>
        <v:line id="_x0000_s7020" style="position:absolute;z-index:2383" from="578.6pt,.7pt" to="578.6pt,50.2pt" o:allowincell="f">
          <w10:anchorlock/>
        </v:line>
      </w:pict>
    </w:r>
    <w:r>
      <w:rPr>
        <w:lang w:val="ru-RU"/>
      </w:rPr>
      <w:pict>
        <v:line id="_x0000_s7019" style="position:absolute;z-index:2382" from="552.35pt,.7pt" to="552.35pt,50.2pt" o:allowincell="f">
          <w10:anchorlock/>
        </v:line>
      </w:pict>
    </w:r>
    <w:r>
      <w:rPr>
        <w:lang w:val="ru-RU"/>
      </w:rPr>
      <w:pict>
        <v:line id="_x0000_s7014" style="position:absolute;z-index:2377" from="552.35pt,.7pt" to="783.35pt,.7pt" o:allowincell="f">
          <w10:anchorlock/>
        </v:line>
      </w:pict>
    </w:r>
    <w:r>
      <w:rPr>
        <w:lang w:val="ru-RU"/>
      </w:rPr>
      <w:pict>
        <v:line id="_x0000_s7030" style="position:absolute;z-index:2393" from="103.1pt,12.7pt" to="103.1pt,50.2pt" o:allowincell="f">
          <w10:anchorlock/>
        </v:line>
      </w:pic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7031" style="position:absolute;z-index:2394" from="49.85pt,.25pt" to="49.85pt,37.75pt" o:allowincell="f">
          <w10:anchorlock/>
        </v:line>
      </w:pict>
    </w:r>
    <w:r>
      <w:rPr>
        <w:lang w:val="ru-RU"/>
      </w:rPr>
      <w:pict>
        <v:line id="_x0000_s7023" style="position:absolute;z-index:2386" from="736.85pt,-11.75pt" to="736.85pt,50.25pt" o:allowincell="f">
          <w10:anchorlock/>
        </v:line>
      </w:pict>
    </w:r>
    <w:r>
      <w:rPr>
        <w:lang w:val="ru-RU"/>
      </w:rPr>
      <w:pict>
        <v:line id="_x0000_s7029" style="position:absolute;z-index:2392" from="155.6pt,.25pt" to="155.6pt,37.75pt" o:allowincell="f">
          <w10:anchorlock/>
        </v:line>
      </w:pict>
    </w:r>
    <w:r>
      <w:rPr>
        <w:lang w:val="ru-RU"/>
      </w:rPr>
      <w:pict>
        <v:line id="_x0000_s7028" style="position:absolute;z-index:2391" from="195.35pt,.25pt" to="195.35pt,37.75pt" o:allowincell="f">
          <w10:anchorlock/>
        </v:line>
      </w:pict>
    </w:r>
    <w:r>
      <w:rPr>
        <w:lang w:val="ru-RU"/>
      </w:rPr>
      <w:pict>
        <v:line id="_x0000_s7024" style="position:absolute;flip:x;z-index:2387" from="3.35pt,.25pt" to="195.35pt,.25pt" o:allowincell="f">
          <w10:anchorlock/>
        </v:line>
      </w:pict>
    </w:r>
    <w:r>
      <w:rPr>
        <w:lang w:val="ru-RU"/>
      </w:rPr>
      <w:pict>
        <v:line id="_x0000_s7018" style="position:absolute;z-index:2381" from="512.6pt,12.95pt" to="512.6pt,37.7pt" o:allowincell="f">
          <w10:anchorlock/>
        </v:line>
      </w:pict>
    </w:r>
    <w:r w:rsidRPr="00E72F3E">
      <w:rPr>
        <w:lang w:val="ru-RU"/>
      </w:rPr>
      <w:t xml:space="preserve"> Дубл.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7025" style="position:absolute;flip:x;z-index:2388" from="3.35pt,.45pt" to="195.35pt,.45pt" o:allowincell="f">
          <w10:anchorlock/>
        </v:line>
      </w:pict>
    </w:r>
    <w:r>
      <w:rPr>
        <w:lang w:val="ru-RU"/>
      </w:rPr>
      <w:pict>
        <v:line id="_x0000_s7013" style="position:absolute;z-index:2376" from="552.35pt,-12.25pt" to="783.35pt,-12.25pt" o:allowincell="f">
          <w10:anchorlock/>
        </v:line>
      </w:pict>
    </w:r>
    <w:r>
      <w:rPr>
        <w:lang w:val="ru-RU"/>
      </w:rPr>
      <w:pict>
        <v:line id="_x0000_s7017" style="position:absolute;z-index:2380" from="459.35pt,.45pt" to="459.35pt,25.2pt" o:allowincell="f">
          <w10:anchorlock/>
        </v:line>
      </w:pict>
    </w:r>
    <w:r>
      <w:rPr>
        <w:lang w:val="ru-RU"/>
      </w:rPr>
      <w:pict>
        <v:line id="_x0000_s7016" style="position:absolute;z-index:2379" from="400.1pt,.45pt" to="400.1pt,25.2pt" o:allowincell="f">
          <w10:anchorlock/>
        </v:line>
      </w:pict>
    </w:r>
    <w:r>
      <w:rPr>
        <w:lang w:val="ru-RU"/>
      </w:rPr>
      <w:pict>
        <v:line id="_x0000_s7015" style="position:absolute;z-index:2378" from="373.85pt,.45pt" to="373.85pt,25.2pt" o:allowincell="f">
          <w10:anchorlock/>
        </v:line>
      </w:pict>
    </w:r>
    <w:r>
      <w:rPr>
        <w:lang w:val="ru-RU"/>
      </w:rPr>
      <w:pict>
        <v:line id="_x0000_s7010" style="position:absolute;z-index:2373" from="347.6pt,.45pt" to="347.6pt,25.2pt" o:allowincell="f">
          <w10:anchorlock/>
        </v:line>
      </w:pict>
    </w:r>
    <w:r>
      <w:rPr>
        <w:lang w:val="ru-RU"/>
      </w:rPr>
      <w:pict>
        <v:line id="_x0000_s7012" style="position:absolute;z-index:2375" from="347.6pt,12.5pt" to="783.35pt,12.5pt" o:allowincell="f">
          <w10:anchorlock/>
        </v:line>
      </w:pict>
    </w:r>
    <w:r w:rsidRPr="00E72F3E">
      <w:rPr>
        <w:lang w:val="ru-RU"/>
      </w:rPr>
      <w:t xml:space="preserve"> Взам.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7026" style="position:absolute;flip:x;z-index:2389" from="3.35pt,.05pt" to="195.35pt,.05pt" o:allowincell="f">
          <w10:anchorlock/>
        </v:line>
      </w:pict>
    </w:r>
    <w:r>
      <w:rPr>
        <w:lang w:val="ru-RU"/>
      </w:rPr>
      <w:pict>
        <v:line id="_x0000_s7011" style="position:absolute;z-index:2374" from="347.6pt,-12pt" to="783.35pt,-12pt" o:allowincell="f">
          <w10:anchorlock/>
        </v:line>
      </w:pict>
    </w:r>
    <w:r w:rsidRPr="00E72F3E">
      <w:rPr>
        <w:lang w:val="ru-RU"/>
      </w:rPr>
      <w:t xml:space="preserve"> Подл.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7027" style="position:absolute;z-index:2390" from="3.35pt,.35pt" to="783.35pt,.35pt" o:allowincell="f">
          <w10:anchorlock/>
        </v:line>
      </w:pict>
    </w:r>
    <w:r>
      <w:rPr>
        <w:lang w:val="ru-RU"/>
      </w:rPr>
      <w:pict>
        <v:line id="_x0000_s7043" style="position:absolute;flip:y;z-index:2406" from="537.85pt,12.85pt" to="537.85pt,74.3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 xml:space="preserve">ТехноПро                                     [25:Изделие] |                               </w:t>
    </w:r>
    <w:proofErr w:type="gramEnd"/>
    <w:r w:rsidRPr="00E72F3E">
      <w:rPr>
        <w:lang w:val="ru-RU"/>
      </w:rPr>
      <w:fldChar w:fldCharType="begin"/>
    </w:r>
    <w:r w:rsidRPr="00E72F3E">
      <w:rPr>
        <w:lang w:val="ru-RU"/>
      </w:rPr>
      <w:instrText xml:space="preserve"> SECTIONPAGES  \* MERGEFORMAT </w:instrText>
    </w:r>
    <w:r w:rsidRPr="00E72F3E">
      <w:rPr>
        <w:lang w:val="ru-RU"/>
      </w:rPr>
      <w:fldChar w:fldCharType="separate"/>
    </w:r>
    <w:r w:rsidR="006678FE">
      <w:rPr>
        <w:lang w:val="ru-RU"/>
      </w:rPr>
      <w:t>1</w:t>
    </w:r>
    <w:r w:rsidRPr="00E72F3E">
      <w:rPr>
        <w:lang w:val="ru-RU"/>
      </w:rPr>
      <w:fldChar w:fldCharType="end"/>
    </w:r>
    <w:proofErr w:type="gramStart"/>
    <w:r w:rsidRPr="00E72F3E">
      <w:rPr>
        <w:lang w:val="ru-RU"/>
      </w:rPr>
      <w:t xml:space="preserve">        </w:t>
    </w:r>
    <w:proofErr w:type="gramEnd"/>
    <w:r w:rsidRPr="00E72F3E">
      <w:rPr>
        <w:lang w:val="ru-RU"/>
      </w:rPr>
      <w:fldChar w:fldCharType="begin"/>
    </w:r>
    <w:r w:rsidRPr="00E72F3E">
      <w:rPr>
        <w:lang w:val="ru-RU"/>
      </w:rPr>
      <w:instrText xml:space="preserve"> PAGE </w:instrText>
    </w:r>
    <w:r w:rsidRPr="00E72F3E">
      <w:rPr>
        <w:lang w:val="ru-RU"/>
      </w:rPr>
      <w:fldChar w:fldCharType="separate"/>
    </w:r>
    <w:r w:rsidR="006678FE">
      <w:rPr>
        <w:lang w:val="ru-RU"/>
      </w:rPr>
      <w:t>1</w:t>
    </w:r>
    <w:r w:rsidRPr="00E72F3E">
      <w:rPr>
        <w:lang w:val="ru-RU"/>
      </w:rPr>
      <w:fldChar w:fldCharType="end"/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7047" style="position:absolute;flip:y;z-index:2410" from="755.35pt,.4pt" to="755.35pt,37.9pt" o:allowincell="f">
          <w10:anchorlock/>
        </v:line>
      </w:pict>
    </w:r>
    <w:r>
      <w:rPr>
        <w:lang w:val="ru-RU"/>
      </w:rPr>
      <w:pict>
        <v:line id="_x0000_s7033" style="position:absolute;z-index:2396" from="293.35pt,-12.1pt" to="293.35pt,62.4pt" o:allowincell="f">
          <w10:anchorlock/>
        </v:line>
      </w:pict>
    </w:r>
    <w:r>
      <w:rPr>
        <w:lang w:val="ru-RU"/>
      </w:rPr>
      <w:pict>
        <v:line id="_x0000_s7042" style="position:absolute;z-index:2405" from="372.85pt,.4pt" to="372.85pt,48.4pt" o:allowincell="f">
          <w10:anchorlock/>
        </v:line>
      </w:pict>
    </w:r>
    <w:r>
      <w:rPr>
        <w:lang w:val="ru-RU"/>
      </w:rPr>
      <w:pict>
        <v:line id="_x0000_s7035" style="position:absolute;z-index:2398" from="167.85pt,.4pt" to="167.85pt,62.4pt" o:allowincell="f">
          <w10:anchorlock/>
        </v:line>
      </w:pict>
    </w:r>
    <w:r>
      <w:rPr>
        <w:lang w:val="ru-RU"/>
      </w:rPr>
      <w:pict>
        <v:line id="_x0000_s7034" style="position:absolute;z-index:2397" from="227.35pt,.4pt" to="227.35pt,62.4pt" o:allowincell="f">
          <w10:anchorlock/>
        </v:line>
      </w:pict>
    </w:r>
    <w:r>
      <w:rPr>
        <w:lang w:val="ru-RU"/>
      </w:rPr>
      <w:pict>
        <v:line id="_x0000_s7032" style="position:absolute;z-index:2395" from="3.35pt,.4pt" to="783.35pt,.4pt" o:allowincell="f">
          <w10:anchorlock/>
        </v:line>
      </w:pict>
    </w:r>
    <w:r w:rsidRPr="00E72F3E">
      <w:rPr>
        <w:lang w:val="ru-RU"/>
      </w:rPr>
      <w:t xml:space="preserve"> Разраб.   </w:t>
    </w:r>
    <w:proofErr w:type="gramStart"/>
    <w:r w:rsidRPr="00E72F3E">
      <w:rPr>
        <w:lang w:val="ru-RU"/>
      </w:rPr>
      <w:t>Копцов Д.С.                        BEKTOP     [25:НомСборки]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7037" style="position:absolute;flip:x;z-index:2400" from="3.35pt,-.15pt" to="293.35pt,-.1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 xml:space="preserve">Проверил  Фурсов А.А                         [9:Заказ]  2345-4789                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7038" style="position:absolute;flip:x;z-index:2401" from="3.35pt,-.05pt" to="293.35pt,-.0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>Нормир.   [14:Нормировал]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7039" style="position:absolute;flip:x;z-index:2402" from="3.35pt,.35pt" to="783.35pt,.5pt" o:allowincell="f">
          <w10:anchorlock/>
        </v:line>
      </w:pict>
    </w:r>
    <w:r>
      <w:rPr>
        <w:lang w:val="ru-RU"/>
      </w:rPr>
      <w:pict>
        <v:line id="_x0000_s7049" style="position:absolute;z-index:2412" from="623pt,11.85pt" to="783.5pt,11.85pt" o:allowincell="f">
          <w10:anchorlock/>
        </v:line>
      </w:pict>
    </w:r>
    <w:r>
      <w:rPr>
        <w:lang w:val="ru-RU"/>
      </w:rPr>
      <w:pict>
        <v:line id="_x0000_s7048" style="position:absolute;z-index:2411" from="623pt,.35pt" to="623pt,24.85pt" o:allowincell="f">
          <w10:anchorlock/>
        </v:line>
      </w:pict>
    </w:r>
    <w:r>
      <w:rPr>
        <w:lang w:val="ru-RU"/>
      </w:rPr>
      <w:pict>
        <v:line id="_x0000_s7046" style="position:absolute;z-index:2409" from="741.85pt,.5pt" to="741.85pt,25pt" o:allowincell="f">
          <w10:anchorlock/>
        </v:line>
      </w:pict>
    </w:r>
    <w:r>
      <w:rPr>
        <w:lang w:val="ru-RU"/>
      </w:rPr>
      <w:pict>
        <v:line id="_x0000_s7045" style="position:absolute;z-index:2408" from="702.35pt,.5pt" to="702.35pt,25pt" o:allowincell="f">
          <w10:anchorlock/>
        </v:line>
      </w:pict>
    </w:r>
    <w:r>
      <w:rPr>
        <w:lang w:val="ru-RU"/>
      </w:rPr>
      <w:pict>
        <v:line id="_x0000_s7044" style="position:absolute;z-index:2407" from="662.35pt,.5pt" to="662.35pt,25pt" o:allowincell="f">
          <w10:anchorlock/>
        </v:line>
      </w:pict>
    </w:r>
    <w:r>
      <w:rPr>
        <w:lang w:val="ru-RU"/>
      </w:rPr>
      <w:pict>
        <v:line id="_x0000_s7036" style="position:absolute;z-index:2399" from="62.35pt,-37pt" to="62.35pt,25pt" o:allowincell="f">
          <w10:anchorlock/>
        </v:line>
      </w:pict>
    </w:r>
    <w:r>
      <w:rPr>
        <w:lang w:val="ru-RU"/>
      </w:rPr>
      <w:pict>
        <v:line id="_x0000_s7040" style="position:absolute;flip:x;z-index:2403" from="3.35pt,13pt" to="293.35pt,13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>Утвердил  [14:Утвердил]                                                                      Цех   УЧ    РМ    Опер.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7041" style="position:absolute;z-index:2404" from="3.35pt,12.55pt" to="783.35pt,12.5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>Н.контр.  [14:</w:t>
    </w:r>
    <w:proofErr w:type="gramEnd"/>
    <w:r w:rsidRPr="00E72F3E">
      <w:rPr>
        <w:lang w:val="ru-RU"/>
      </w:rPr>
      <w:t>НКонтроль]                                Шестерня                               [3:ОперЦех]   [3:ОперУчасток]   [3:</w:t>
    </w:r>
    <w:proofErr w:type="gramStart"/>
    <w:r w:rsidRPr="00E72F3E">
      <w:rPr>
        <w:lang w:val="ru-RU"/>
      </w:rPr>
      <w:t xml:space="preserve">ОперРМ]  </w:t>
    </w:r>
    <w:r>
      <w:rPr>
        <w:lang w:val="ru-RU"/>
      </w:rPr>
      <w:t>140</w:t>
    </w:r>
    <w:proofErr w:type="gramEnd"/>
  </w:p>
</w:hdr>
</file>

<file path=word/header6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rect id="_x0000_s7266" style="position:absolute;margin-left:38.85pt;margin-top:182.55pt;width:760.5pt;height:362.7pt;z-index:17;mso-position-horizontal-relative:page;mso-position-vertical-relative:page" stroked="f">
          <w10:wrap anchorx="page" anchory="page"/>
          <w10:anchorlock/>
        </v:rect>
      </w:pict>
    </w:r>
    <w:r>
      <w:rPr>
        <w:lang w:val="ru-RU"/>
      </w:rPr>
      <w:pict>
        <v:rect id="_x0000_s7224" style="position:absolute;margin-left:3.35pt;margin-top:.75pt;width:780pt;height:544.15pt;z-index:-19" o:allowincell="f">
          <w10:anchorlock/>
        </v:rect>
      </w:pict>
    </w:r>
    <w:r>
      <w:rPr>
        <w:lang w:val="ru-RU"/>
      </w:rPr>
      <w:pict>
        <v:line id="_x0000_s7265" style="position:absolute;z-index:2536" from="3.5pt,531pt" to="783.5pt,531pt" o:allowincell="f">
          <w10:anchorlock/>
        </v:line>
      </w:pict>
    </w:r>
    <w:r w:rsidRPr="00E72F3E">
      <w:rPr>
        <w:lang w:val="ru-RU"/>
      </w:rPr>
      <w:t xml:space="preserve">                                                                                    ГОСТ 3.1105-84    Форма 7   САПР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7237" style="position:absolute;z-index:2508" from="677.6pt,.7pt" to="677.6pt,62.7pt" o:allowincell="f">
          <w10:anchorlock/>
        </v:line>
      </w:pict>
    </w:r>
    <w:r>
      <w:rPr>
        <w:lang w:val="ru-RU"/>
      </w:rPr>
      <w:pict>
        <v:line id="_x0000_s7236" style="position:absolute;z-index:2507" from="604.85pt,.7pt" to="604.85pt,50.2pt" o:allowincell="f">
          <w10:anchorlock/>
        </v:line>
      </w:pict>
    </w:r>
    <w:r>
      <w:rPr>
        <w:lang w:val="ru-RU"/>
      </w:rPr>
      <w:pict>
        <v:line id="_x0000_s7235" style="position:absolute;z-index:2506" from="578.6pt,.7pt" to="578.6pt,50.2pt" o:allowincell="f">
          <w10:anchorlock/>
        </v:line>
      </w:pict>
    </w:r>
    <w:r>
      <w:rPr>
        <w:lang w:val="ru-RU"/>
      </w:rPr>
      <w:pict>
        <v:line id="_x0000_s7234" style="position:absolute;z-index:2505" from="552.35pt,.7pt" to="552.35pt,50.2pt" o:allowincell="f">
          <w10:anchorlock/>
        </v:line>
      </w:pict>
    </w:r>
    <w:r>
      <w:rPr>
        <w:lang w:val="ru-RU"/>
      </w:rPr>
      <w:pict>
        <v:line id="_x0000_s7229" style="position:absolute;z-index:2500" from="552.35pt,.7pt" to="783.35pt,.7pt" o:allowincell="f">
          <w10:anchorlock/>
        </v:line>
      </w:pict>
    </w:r>
    <w:r>
      <w:rPr>
        <w:lang w:val="ru-RU"/>
      </w:rPr>
      <w:pict>
        <v:line id="_x0000_s7245" style="position:absolute;z-index:2516" from="103.1pt,12.7pt" to="103.1pt,50.2pt" o:allowincell="f">
          <w10:anchorlock/>
        </v:line>
      </w:pic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7246" style="position:absolute;z-index:2517" from="49.85pt,.25pt" to="49.85pt,37.75pt" o:allowincell="f">
          <w10:anchorlock/>
        </v:line>
      </w:pict>
    </w:r>
    <w:r>
      <w:rPr>
        <w:lang w:val="ru-RU"/>
      </w:rPr>
      <w:pict>
        <v:line id="_x0000_s7238" style="position:absolute;z-index:2509" from="736.85pt,-11.75pt" to="736.85pt,50.25pt" o:allowincell="f">
          <w10:anchorlock/>
        </v:line>
      </w:pict>
    </w:r>
    <w:r>
      <w:rPr>
        <w:lang w:val="ru-RU"/>
      </w:rPr>
      <w:pict>
        <v:line id="_x0000_s7244" style="position:absolute;z-index:2515" from="155.6pt,.25pt" to="155.6pt,37.75pt" o:allowincell="f">
          <w10:anchorlock/>
        </v:line>
      </w:pict>
    </w:r>
    <w:r>
      <w:rPr>
        <w:lang w:val="ru-RU"/>
      </w:rPr>
      <w:pict>
        <v:line id="_x0000_s7243" style="position:absolute;z-index:2514" from="195.35pt,.25pt" to="195.35pt,37.75pt" o:allowincell="f">
          <w10:anchorlock/>
        </v:line>
      </w:pict>
    </w:r>
    <w:r>
      <w:rPr>
        <w:lang w:val="ru-RU"/>
      </w:rPr>
      <w:pict>
        <v:line id="_x0000_s7239" style="position:absolute;flip:x;z-index:2510" from="3.35pt,.25pt" to="195.35pt,.25pt" o:allowincell="f">
          <w10:anchorlock/>
        </v:line>
      </w:pict>
    </w:r>
    <w:r>
      <w:rPr>
        <w:lang w:val="ru-RU"/>
      </w:rPr>
      <w:pict>
        <v:line id="_x0000_s7233" style="position:absolute;z-index:2504" from="512.6pt,12.95pt" to="512.6pt,37.7pt" o:allowincell="f">
          <w10:anchorlock/>
        </v:line>
      </w:pict>
    </w:r>
    <w:r w:rsidRPr="00E72F3E">
      <w:rPr>
        <w:lang w:val="ru-RU"/>
      </w:rPr>
      <w:t xml:space="preserve"> Дубл.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7240" style="position:absolute;flip:x;z-index:2511" from="3.35pt,.45pt" to="195.35pt,.45pt" o:allowincell="f">
          <w10:anchorlock/>
        </v:line>
      </w:pict>
    </w:r>
    <w:r>
      <w:rPr>
        <w:lang w:val="ru-RU"/>
      </w:rPr>
      <w:pict>
        <v:line id="_x0000_s7228" style="position:absolute;z-index:2499" from="552.35pt,-12.25pt" to="783.35pt,-12.25pt" o:allowincell="f">
          <w10:anchorlock/>
        </v:line>
      </w:pict>
    </w:r>
    <w:r>
      <w:rPr>
        <w:lang w:val="ru-RU"/>
      </w:rPr>
      <w:pict>
        <v:line id="_x0000_s7232" style="position:absolute;z-index:2503" from="459.35pt,.45pt" to="459.35pt,25.2pt" o:allowincell="f">
          <w10:anchorlock/>
        </v:line>
      </w:pict>
    </w:r>
    <w:r>
      <w:rPr>
        <w:lang w:val="ru-RU"/>
      </w:rPr>
      <w:pict>
        <v:line id="_x0000_s7231" style="position:absolute;z-index:2502" from="400.1pt,.45pt" to="400.1pt,25.2pt" o:allowincell="f">
          <w10:anchorlock/>
        </v:line>
      </w:pict>
    </w:r>
    <w:r>
      <w:rPr>
        <w:lang w:val="ru-RU"/>
      </w:rPr>
      <w:pict>
        <v:line id="_x0000_s7230" style="position:absolute;z-index:2501" from="373.85pt,.45pt" to="373.85pt,25.2pt" o:allowincell="f">
          <w10:anchorlock/>
        </v:line>
      </w:pict>
    </w:r>
    <w:r>
      <w:rPr>
        <w:lang w:val="ru-RU"/>
      </w:rPr>
      <w:pict>
        <v:line id="_x0000_s7225" style="position:absolute;z-index:2496" from="347.6pt,.45pt" to="347.6pt,25.2pt" o:allowincell="f">
          <w10:anchorlock/>
        </v:line>
      </w:pict>
    </w:r>
    <w:r>
      <w:rPr>
        <w:lang w:val="ru-RU"/>
      </w:rPr>
      <w:pict>
        <v:line id="_x0000_s7227" style="position:absolute;z-index:2498" from="347.6pt,12.5pt" to="783.35pt,12.5pt" o:allowincell="f">
          <w10:anchorlock/>
        </v:line>
      </w:pict>
    </w:r>
    <w:r w:rsidRPr="00E72F3E">
      <w:rPr>
        <w:lang w:val="ru-RU"/>
      </w:rPr>
      <w:t xml:space="preserve"> Взам.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7241" style="position:absolute;flip:x;z-index:2512" from="3.35pt,.05pt" to="195.35pt,.05pt" o:allowincell="f">
          <w10:anchorlock/>
        </v:line>
      </w:pict>
    </w:r>
    <w:r>
      <w:rPr>
        <w:lang w:val="ru-RU"/>
      </w:rPr>
      <w:pict>
        <v:line id="_x0000_s7226" style="position:absolute;z-index:2497" from="347.6pt,-12pt" to="783.35pt,-12pt" o:allowincell="f">
          <w10:anchorlock/>
        </v:line>
      </w:pict>
    </w:r>
    <w:r w:rsidRPr="00E72F3E">
      <w:rPr>
        <w:lang w:val="ru-RU"/>
      </w:rPr>
      <w:t xml:space="preserve"> Подл.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7242" style="position:absolute;z-index:2513" from="3.35pt,.35pt" to="783.35pt,.35pt" o:allowincell="f">
          <w10:anchorlock/>
        </v:line>
      </w:pict>
    </w:r>
    <w:r>
      <w:rPr>
        <w:lang w:val="ru-RU"/>
      </w:rPr>
      <w:pict>
        <v:line id="_x0000_s7258" style="position:absolute;flip:y;z-index:2529" from="537.85pt,12.85pt" to="537.85pt,74.3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 xml:space="preserve">ТехноПро                                     [25:Изделие] |                               </w:t>
    </w:r>
    <w:r w:rsidRPr="00E72F3E">
      <w:rPr>
        <w:lang w:val="ru-RU"/>
      </w:rPr>
      <w:fldChar w:fldCharType="begin"/>
    </w:r>
    <w:r w:rsidRPr="00E72F3E">
      <w:rPr>
        <w:lang w:val="ru-RU"/>
      </w:rPr>
      <w:instrText xml:space="preserve"> SECTIONPAGES  \* MERGEFORMAT </w:instrText>
    </w:r>
    <w:r w:rsidRPr="00E72F3E">
      <w:rPr>
        <w:lang w:val="ru-RU"/>
      </w:rPr>
      <w:fldChar w:fldCharType="separate"/>
    </w:r>
    <w:r>
      <w:rPr>
        <w:lang w:val="ru-RU"/>
      </w:rPr>
      <w:t>1</w:t>
    </w:r>
    <w:r w:rsidRPr="00E72F3E">
      <w:rPr>
        <w:lang w:val="ru-RU"/>
      </w:rPr>
      <w:fldChar w:fldCharType="end"/>
    </w:r>
    <w:r w:rsidRPr="00E72F3E">
      <w:rPr>
        <w:lang w:val="ru-RU"/>
      </w:rPr>
      <w:t xml:space="preserve">        </w:t>
    </w:r>
    <w:r w:rsidRPr="00E72F3E">
      <w:rPr>
        <w:lang w:val="ru-RU"/>
      </w:rPr>
      <w:fldChar w:fldCharType="begin"/>
    </w:r>
    <w:r w:rsidRPr="00E72F3E">
      <w:rPr>
        <w:lang w:val="ru-RU"/>
      </w:rPr>
      <w:instrText xml:space="preserve"> PAGE </w:instrText>
    </w:r>
    <w:r w:rsidRPr="00E72F3E">
      <w:rPr>
        <w:lang w:val="ru-RU"/>
      </w:rPr>
      <w:fldChar w:fldCharType="separate"/>
    </w:r>
    <w:r w:rsidRPr="00E72F3E">
      <w:rPr>
        <w:lang w:val="ru-RU"/>
      </w:rPr>
      <w:t>2</w:t>
    </w:r>
    <w:r w:rsidRPr="00E72F3E">
      <w:rPr>
        <w:lang w:val="ru-RU"/>
      </w:rPr>
      <w:fldChar w:fldCharType="end"/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7262" style="position:absolute;flip:y;z-index:2533" from="755.35pt,.4pt" to="755.35pt,37.9pt" o:allowincell="f">
          <w10:anchorlock/>
        </v:line>
      </w:pict>
    </w:r>
    <w:r>
      <w:rPr>
        <w:lang w:val="ru-RU"/>
      </w:rPr>
      <w:pict>
        <v:line id="_x0000_s7248" style="position:absolute;z-index:2519" from="293.35pt,-12.1pt" to="293.35pt,62.4pt" o:allowincell="f">
          <w10:anchorlock/>
        </v:line>
      </w:pict>
    </w:r>
    <w:r>
      <w:rPr>
        <w:lang w:val="ru-RU"/>
      </w:rPr>
      <w:pict>
        <v:line id="_x0000_s7257" style="position:absolute;z-index:2528" from="372.85pt,.4pt" to="372.85pt,48.4pt" o:allowincell="f">
          <w10:anchorlock/>
        </v:line>
      </w:pict>
    </w:r>
    <w:r>
      <w:rPr>
        <w:lang w:val="ru-RU"/>
      </w:rPr>
      <w:pict>
        <v:line id="_x0000_s7250" style="position:absolute;z-index:2521" from="167.85pt,.4pt" to="167.85pt,62.4pt" o:allowincell="f">
          <w10:anchorlock/>
        </v:line>
      </w:pict>
    </w:r>
    <w:r>
      <w:rPr>
        <w:lang w:val="ru-RU"/>
      </w:rPr>
      <w:pict>
        <v:line id="_x0000_s7249" style="position:absolute;z-index:2520" from="227.35pt,.4pt" to="227.35pt,62.4pt" o:allowincell="f">
          <w10:anchorlock/>
        </v:line>
      </w:pict>
    </w:r>
    <w:r>
      <w:rPr>
        <w:lang w:val="ru-RU"/>
      </w:rPr>
      <w:pict>
        <v:line id="_x0000_s7247" style="position:absolute;z-index:2518" from="3.35pt,.4pt" to="783.35pt,.4pt" o:allowincell="f">
          <w10:anchorlock/>
        </v:line>
      </w:pict>
    </w:r>
    <w:r w:rsidRPr="00E72F3E">
      <w:rPr>
        <w:lang w:val="ru-RU"/>
      </w:rPr>
      <w:t xml:space="preserve"> Разраб.   </w:t>
    </w:r>
    <w:proofErr w:type="gramStart"/>
    <w:r w:rsidRPr="00E72F3E">
      <w:rPr>
        <w:lang w:val="ru-RU"/>
      </w:rPr>
      <w:t>Копцов Д.С.                        BEKTOP     [25:НомСборки]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7252" style="position:absolute;flip:x;z-index:2523" from="3.35pt,-.15pt" to="293.35pt,-.1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 xml:space="preserve">Проверил  Фурсов А.А                         [9:Заказ]  2345-4789                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7253" style="position:absolute;flip:x;z-index:2524" from="3.35pt,-.05pt" to="293.35pt,-.0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>Нормир.   [14:Нормировал]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7254" style="position:absolute;flip:x;z-index:2525" from="3.35pt,.35pt" to="783.35pt,.5pt" o:allowincell="f">
          <w10:anchorlock/>
        </v:line>
      </w:pict>
    </w:r>
    <w:r>
      <w:rPr>
        <w:lang w:val="ru-RU"/>
      </w:rPr>
      <w:pict>
        <v:line id="_x0000_s7264" style="position:absolute;z-index:2535" from="623pt,11.85pt" to="783.5pt,11.85pt" o:allowincell="f">
          <w10:anchorlock/>
        </v:line>
      </w:pict>
    </w:r>
    <w:r>
      <w:rPr>
        <w:lang w:val="ru-RU"/>
      </w:rPr>
      <w:pict>
        <v:line id="_x0000_s7263" style="position:absolute;z-index:2534" from="623pt,.35pt" to="623pt,24.85pt" o:allowincell="f">
          <w10:anchorlock/>
        </v:line>
      </w:pict>
    </w:r>
    <w:r>
      <w:rPr>
        <w:lang w:val="ru-RU"/>
      </w:rPr>
      <w:pict>
        <v:line id="_x0000_s7261" style="position:absolute;z-index:2532" from="741.85pt,.5pt" to="741.85pt,25pt" o:allowincell="f">
          <w10:anchorlock/>
        </v:line>
      </w:pict>
    </w:r>
    <w:r>
      <w:rPr>
        <w:lang w:val="ru-RU"/>
      </w:rPr>
      <w:pict>
        <v:line id="_x0000_s7260" style="position:absolute;z-index:2531" from="702.35pt,.5pt" to="702.35pt,25pt" o:allowincell="f">
          <w10:anchorlock/>
        </v:line>
      </w:pict>
    </w:r>
    <w:r>
      <w:rPr>
        <w:lang w:val="ru-RU"/>
      </w:rPr>
      <w:pict>
        <v:line id="_x0000_s7259" style="position:absolute;z-index:2530" from="662.35pt,.5pt" to="662.35pt,25pt" o:allowincell="f">
          <w10:anchorlock/>
        </v:line>
      </w:pict>
    </w:r>
    <w:r>
      <w:rPr>
        <w:lang w:val="ru-RU"/>
      </w:rPr>
      <w:pict>
        <v:line id="_x0000_s7251" style="position:absolute;z-index:2522" from="62.35pt,-37pt" to="62.35pt,25pt" o:allowincell="f">
          <w10:anchorlock/>
        </v:line>
      </w:pict>
    </w:r>
    <w:r>
      <w:rPr>
        <w:lang w:val="ru-RU"/>
      </w:rPr>
      <w:pict>
        <v:line id="_x0000_s7255" style="position:absolute;flip:x;z-index:2526" from="3.35pt,13pt" to="293.35pt,13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>Утвердил  [14:Утвердил]                                                                      Цех   УЧ    РМ    Опер.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7256" style="position:absolute;z-index:2527" from="3.35pt,12.55pt" to="783.35pt,12.5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 xml:space="preserve">Н.контр.  [14:НКонтроль]                                Шестерня                               </w:t>
    </w:r>
    <w:r>
      <w:rPr>
        <w:lang w:val="ru-RU"/>
      </w:rPr>
      <w:t xml:space="preserve">   </w:t>
    </w:r>
    <w:r w:rsidRPr="00E72F3E">
      <w:rPr>
        <w:lang w:val="ru-RU"/>
      </w:rPr>
      <w:t xml:space="preserve">   </w:t>
    </w:r>
    <w:r>
      <w:rPr>
        <w:lang w:val="ru-RU"/>
      </w:rPr>
      <w:t xml:space="preserve">   </w:t>
    </w:r>
    <w:r w:rsidRPr="00E72F3E">
      <w:rPr>
        <w:lang w:val="ru-RU"/>
      </w:rPr>
      <w:t xml:space="preserve">   </w:t>
    </w:r>
    <w:r>
      <w:rPr>
        <w:lang w:val="ru-RU"/>
      </w:rPr>
      <w:t xml:space="preserve">   </w:t>
    </w:r>
    <w:r w:rsidRPr="00E72F3E">
      <w:rPr>
        <w:lang w:val="ru-RU"/>
      </w:rPr>
      <w:t xml:space="preserve">  </w:t>
    </w:r>
    <w:r>
      <w:rPr>
        <w:lang w:val="ru-RU"/>
      </w:rPr>
      <w:t>145</w:t>
    </w:r>
    <w:proofErr w:type="gramEnd"/>
  </w:p>
</w:hdr>
</file>

<file path=word/header6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rect id="_x0000_s7223" style="position:absolute;margin-left:38.85pt;margin-top:180.9pt;width:759.6pt;height:365.4pt;z-index:18;mso-position-horizontal-relative:page;mso-position-vertical-relative:page" o:allowincell="f" filled="f" stroked="f" strokecolor="#930">
          <w10:wrap anchorx="page" anchory="page"/>
          <w10:anchorlock/>
        </v:rect>
      </w:pict>
    </w:r>
    <w:r>
      <w:rPr>
        <w:lang w:val="ru-RU"/>
      </w:rPr>
      <w:pict>
        <v:rect id="_x0000_s7181" style="position:absolute;margin-left:3.35pt;margin-top:.75pt;width:780pt;height:544.15pt;z-index:-20" o:allowincell="f">
          <w10:anchorlock/>
        </v:rect>
      </w:pict>
    </w:r>
    <w:r>
      <w:rPr>
        <w:lang w:val="ru-RU"/>
      </w:rPr>
      <w:pict>
        <v:line id="_x0000_s7222" style="position:absolute;z-index:2495" from="3.5pt,531pt" to="783.5pt,531pt" o:allowincell="f">
          <w10:anchorlock/>
        </v:line>
      </w:pict>
    </w:r>
    <w:r w:rsidRPr="00E72F3E">
      <w:rPr>
        <w:lang w:val="ru-RU"/>
      </w:rPr>
      <w:t xml:space="preserve">                                                                                    ГОСТ 3.1105-84    Форма 7   САПР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7194" style="position:absolute;z-index:2467" from="677.6pt,.7pt" to="677.6pt,62.7pt" o:allowincell="f">
          <w10:anchorlock/>
        </v:line>
      </w:pict>
    </w:r>
    <w:r>
      <w:rPr>
        <w:lang w:val="ru-RU"/>
      </w:rPr>
      <w:pict>
        <v:line id="_x0000_s7193" style="position:absolute;z-index:2466" from="604.85pt,.7pt" to="604.85pt,50.2pt" o:allowincell="f">
          <w10:anchorlock/>
        </v:line>
      </w:pict>
    </w:r>
    <w:r>
      <w:rPr>
        <w:lang w:val="ru-RU"/>
      </w:rPr>
      <w:pict>
        <v:line id="_x0000_s7192" style="position:absolute;z-index:2465" from="578.6pt,.7pt" to="578.6pt,50.2pt" o:allowincell="f">
          <w10:anchorlock/>
        </v:line>
      </w:pict>
    </w:r>
    <w:r>
      <w:rPr>
        <w:lang w:val="ru-RU"/>
      </w:rPr>
      <w:pict>
        <v:line id="_x0000_s7191" style="position:absolute;z-index:2464" from="552.35pt,.7pt" to="552.35pt,50.2pt" o:allowincell="f">
          <w10:anchorlock/>
        </v:line>
      </w:pict>
    </w:r>
    <w:r>
      <w:rPr>
        <w:lang w:val="ru-RU"/>
      </w:rPr>
      <w:pict>
        <v:line id="_x0000_s7186" style="position:absolute;z-index:2459" from="552.35pt,.7pt" to="783.35pt,.7pt" o:allowincell="f">
          <w10:anchorlock/>
        </v:line>
      </w:pict>
    </w:r>
    <w:r>
      <w:rPr>
        <w:lang w:val="ru-RU"/>
      </w:rPr>
      <w:pict>
        <v:line id="_x0000_s7202" style="position:absolute;z-index:2475" from="103.1pt,12.7pt" to="103.1pt,50.2pt" o:allowincell="f">
          <w10:anchorlock/>
        </v:line>
      </w:pic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7203" style="position:absolute;z-index:2476" from="49.85pt,.25pt" to="49.85pt,37.75pt" o:allowincell="f">
          <w10:anchorlock/>
        </v:line>
      </w:pict>
    </w:r>
    <w:r>
      <w:rPr>
        <w:lang w:val="ru-RU"/>
      </w:rPr>
      <w:pict>
        <v:line id="_x0000_s7195" style="position:absolute;z-index:2468" from="736.85pt,-11.75pt" to="736.85pt,50.25pt" o:allowincell="f">
          <w10:anchorlock/>
        </v:line>
      </w:pict>
    </w:r>
    <w:r>
      <w:rPr>
        <w:lang w:val="ru-RU"/>
      </w:rPr>
      <w:pict>
        <v:line id="_x0000_s7201" style="position:absolute;z-index:2474" from="155.6pt,.25pt" to="155.6pt,37.75pt" o:allowincell="f">
          <w10:anchorlock/>
        </v:line>
      </w:pict>
    </w:r>
    <w:r>
      <w:rPr>
        <w:lang w:val="ru-RU"/>
      </w:rPr>
      <w:pict>
        <v:line id="_x0000_s7200" style="position:absolute;z-index:2473" from="195.35pt,.25pt" to="195.35pt,37.75pt" o:allowincell="f">
          <w10:anchorlock/>
        </v:line>
      </w:pict>
    </w:r>
    <w:r>
      <w:rPr>
        <w:lang w:val="ru-RU"/>
      </w:rPr>
      <w:pict>
        <v:line id="_x0000_s7196" style="position:absolute;flip:x;z-index:2469" from="3.35pt,.25pt" to="195.35pt,.25pt" o:allowincell="f">
          <w10:anchorlock/>
        </v:line>
      </w:pict>
    </w:r>
    <w:r>
      <w:rPr>
        <w:lang w:val="ru-RU"/>
      </w:rPr>
      <w:pict>
        <v:line id="_x0000_s7190" style="position:absolute;z-index:2463" from="512.6pt,12.95pt" to="512.6pt,37.7pt" o:allowincell="f">
          <w10:anchorlock/>
        </v:line>
      </w:pict>
    </w:r>
    <w:r w:rsidRPr="00E72F3E">
      <w:rPr>
        <w:lang w:val="ru-RU"/>
      </w:rPr>
      <w:t xml:space="preserve"> Дубл.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7197" style="position:absolute;flip:x;z-index:2470" from="3.35pt,.45pt" to="195.35pt,.45pt" o:allowincell="f">
          <w10:anchorlock/>
        </v:line>
      </w:pict>
    </w:r>
    <w:r>
      <w:rPr>
        <w:lang w:val="ru-RU"/>
      </w:rPr>
      <w:pict>
        <v:line id="_x0000_s7185" style="position:absolute;z-index:2458" from="552.35pt,-12.25pt" to="783.35pt,-12.25pt" o:allowincell="f">
          <w10:anchorlock/>
        </v:line>
      </w:pict>
    </w:r>
    <w:r>
      <w:rPr>
        <w:lang w:val="ru-RU"/>
      </w:rPr>
      <w:pict>
        <v:line id="_x0000_s7189" style="position:absolute;z-index:2462" from="459.35pt,.45pt" to="459.35pt,25.2pt" o:allowincell="f">
          <w10:anchorlock/>
        </v:line>
      </w:pict>
    </w:r>
    <w:r>
      <w:rPr>
        <w:lang w:val="ru-RU"/>
      </w:rPr>
      <w:pict>
        <v:line id="_x0000_s7188" style="position:absolute;z-index:2461" from="400.1pt,.45pt" to="400.1pt,25.2pt" o:allowincell="f">
          <w10:anchorlock/>
        </v:line>
      </w:pict>
    </w:r>
    <w:r>
      <w:rPr>
        <w:lang w:val="ru-RU"/>
      </w:rPr>
      <w:pict>
        <v:line id="_x0000_s7187" style="position:absolute;z-index:2460" from="373.85pt,.45pt" to="373.85pt,25.2pt" o:allowincell="f">
          <w10:anchorlock/>
        </v:line>
      </w:pict>
    </w:r>
    <w:r>
      <w:rPr>
        <w:lang w:val="ru-RU"/>
      </w:rPr>
      <w:pict>
        <v:line id="_x0000_s7182" style="position:absolute;z-index:2455" from="347.6pt,.45pt" to="347.6pt,25.2pt" o:allowincell="f">
          <w10:anchorlock/>
        </v:line>
      </w:pict>
    </w:r>
    <w:r>
      <w:rPr>
        <w:lang w:val="ru-RU"/>
      </w:rPr>
      <w:pict>
        <v:line id="_x0000_s7184" style="position:absolute;z-index:2457" from="347.6pt,12.5pt" to="783.35pt,12.5pt" o:allowincell="f">
          <w10:anchorlock/>
        </v:line>
      </w:pict>
    </w:r>
    <w:r w:rsidRPr="00E72F3E">
      <w:rPr>
        <w:lang w:val="ru-RU"/>
      </w:rPr>
      <w:t xml:space="preserve"> Взам.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7198" style="position:absolute;flip:x;z-index:2471" from="3.35pt,.05pt" to="195.35pt,.05pt" o:allowincell="f">
          <w10:anchorlock/>
        </v:line>
      </w:pict>
    </w:r>
    <w:r>
      <w:rPr>
        <w:lang w:val="ru-RU"/>
      </w:rPr>
      <w:pict>
        <v:line id="_x0000_s7183" style="position:absolute;z-index:2456" from="347.6pt,-12pt" to="783.35pt,-12pt" o:allowincell="f">
          <w10:anchorlock/>
        </v:line>
      </w:pict>
    </w:r>
    <w:r w:rsidRPr="00E72F3E">
      <w:rPr>
        <w:lang w:val="ru-RU"/>
      </w:rPr>
      <w:t xml:space="preserve"> Подл.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7199" style="position:absolute;z-index:2472" from="3.35pt,.35pt" to="783.35pt,.35pt" o:allowincell="f">
          <w10:anchorlock/>
        </v:line>
      </w:pict>
    </w:r>
    <w:r>
      <w:rPr>
        <w:lang w:val="ru-RU"/>
      </w:rPr>
      <w:pict>
        <v:line id="_x0000_s7215" style="position:absolute;flip:y;z-index:2488" from="537.85pt,12.85pt" to="537.85pt,74.3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 xml:space="preserve">ТехноПро                                     [25:Изделие] |                               </w:t>
    </w:r>
    <w:proofErr w:type="gramEnd"/>
    <w:r w:rsidRPr="00E72F3E">
      <w:rPr>
        <w:lang w:val="ru-RU"/>
      </w:rPr>
      <w:fldChar w:fldCharType="begin"/>
    </w:r>
    <w:r w:rsidRPr="00E72F3E">
      <w:rPr>
        <w:lang w:val="ru-RU"/>
      </w:rPr>
      <w:instrText xml:space="preserve"> SECTIONPAGES  \* MERGEFORMAT </w:instrText>
    </w:r>
    <w:r w:rsidRPr="00E72F3E">
      <w:rPr>
        <w:lang w:val="ru-RU"/>
      </w:rPr>
      <w:fldChar w:fldCharType="separate"/>
    </w:r>
    <w:r w:rsidR="006678FE">
      <w:rPr>
        <w:lang w:val="ru-RU"/>
      </w:rPr>
      <w:t>1</w:t>
    </w:r>
    <w:r w:rsidRPr="00E72F3E">
      <w:rPr>
        <w:lang w:val="ru-RU"/>
      </w:rPr>
      <w:fldChar w:fldCharType="end"/>
    </w:r>
    <w:proofErr w:type="gramStart"/>
    <w:r w:rsidRPr="00E72F3E">
      <w:rPr>
        <w:lang w:val="ru-RU"/>
      </w:rPr>
      <w:t xml:space="preserve">        </w:t>
    </w:r>
    <w:proofErr w:type="gramEnd"/>
    <w:r w:rsidRPr="00E72F3E">
      <w:rPr>
        <w:lang w:val="ru-RU"/>
      </w:rPr>
      <w:fldChar w:fldCharType="begin"/>
    </w:r>
    <w:r w:rsidRPr="00E72F3E">
      <w:rPr>
        <w:lang w:val="ru-RU"/>
      </w:rPr>
      <w:instrText xml:space="preserve"> PAGE </w:instrText>
    </w:r>
    <w:r w:rsidRPr="00E72F3E">
      <w:rPr>
        <w:lang w:val="ru-RU"/>
      </w:rPr>
      <w:fldChar w:fldCharType="separate"/>
    </w:r>
    <w:r w:rsidR="006678FE">
      <w:rPr>
        <w:lang w:val="ru-RU"/>
      </w:rPr>
      <w:t>1</w:t>
    </w:r>
    <w:r w:rsidRPr="00E72F3E">
      <w:rPr>
        <w:lang w:val="ru-RU"/>
      </w:rPr>
      <w:fldChar w:fldCharType="end"/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7219" style="position:absolute;flip:y;z-index:2492" from="755.35pt,.4pt" to="755.35pt,37.9pt" o:allowincell="f">
          <w10:anchorlock/>
        </v:line>
      </w:pict>
    </w:r>
    <w:r>
      <w:rPr>
        <w:lang w:val="ru-RU"/>
      </w:rPr>
      <w:pict>
        <v:line id="_x0000_s7205" style="position:absolute;z-index:2478" from="293.35pt,-12.1pt" to="293.35pt,62.4pt" o:allowincell="f">
          <w10:anchorlock/>
        </v:line>
      </w:pict>
    </w:r>
    <w:r>
      <w:rPr>
        <w:lang w:val="ru-RU"/>
      </w:rPr>
      <w:pict>
        <v:line id="_x0000_s7214" style="position:absolute;z-index:2487" from="372.85pt,.4pt" to="372.85pt,48.4pt" o:allowincell="f">
          <w10:anchorlock/>
        </v:line>
      </w:pict>
    </w:r>
    <w:r>
      <w:rPr>
        <w:lang w:val="ru-RU"/>
      </w:rPr>
      <w:pict>
        <v:line id="_x0000_s7207" style="position:absolute;z-index:2480" from="167.85pt,.4pt" to="167.85pt,62.4pt" o:allowincell="f">
          <w10:anchorlock/>
        </v:line>
      </w:pict>
    </w:r>
    <w:r>
      <w:rPr>
        <w:lang w:val="ru-RU"/>
      </w:rPr>
      <w:pict>
        <v:line id="_x0000_s7206" style="position:absolute;z-index:2479" from="227.35pt,.4pt" to="227.35pt,62.4pt" o:allowincell="f">
          <w10:anchorlock/>
        </v:line>
      </w:pict>
    </w:r>
    <w:r>
      <w:rPr>
        <w:lang w:val="ru-RU"/>
      </w:rPr>
      <w:pict>
        <v:line id="_x0000_s7204" style="position:absolute;z-index:2477" from="3.35pt,.4pt" to="783.35pt,.4pt" o:allowincell="f">
          <w10:anchorlock/>
        </v:line>
      </w:pict>
    </w:r>
    <w:r w:rsidRPr="00E72F3E">
      <w:rPr>
        <w:lang w:val="ru-RU"/>
      </w:rPr>
      <w:t xml:space="preserve"> Разраб.   </w:t>
    </w:r>
    <w:proofErr w:type="gramStart"/>
    <w:r w:rsidRPr="00E72F3E">
      <w:rPr>
        <w:lang w:val="ru-RU"/>
      </w:rPr>
      <w:t>Копцов Д.С.                        BEKTOP     [25:НомСборки]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7209" style="position:absolute;flip:x;z-index:2482" from="3.35pt,-.15pt" to="293.35pt,-.1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 xml:space="preserve">Проверил  Фурсов А.А                         [9:Заказ]  2345-4789                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7210" style="position:absolute;flip:x;z-index:2483" from="3.35pt,-.05pt" to="293.35pt,-.0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>Нормир.   [14:Нормировал]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7211" style="position:absolute;flip:x;z-index:2484" from="3.35pt,.35pt" to="783.35pt,.5pt" o:allowincell="f">
          <w10:anchorlock/>
        </v:line>
      </w:pict>
    </w:r>
    <w:r>
      <w:rPr>
        <w:lang w:val="ru-RU"/>
      </w:rPr>
      <w:pict>
        <v:line id="_x0000_s7221" style="position:absolute;z-index:2494" from="623pt,11.85pt" to="783.5pt,11.85pt" o:allowincell="f">
          <w10:anchorlock/>
        </v:line>
      </w:pict>
    </w:r>
    <w:r>
      <w:rPr>
        <w:lang w:val="ru-RU"/>
      </w:rPr>
      <w:pict>
        <v:line id="_x0000_s7220" style="position:absolute;z-index:2493" from="623pt,.35pt" to="623pt,24.85pt" o:allowincell="f">
          <w10:anchorlock/>
        </v:line>
      </w:pict>
    </w:r>
    <w:r>
      <w:rPr>
        <w:lang w:val="ru-RU"/>
      </w:rPr>
      <w:pict>
        <v:line id="_x0000_s7218" style="position:absolute;z-index:2491" from="741.85pt,.5pt" to="741.85pt,25pt" o:allowincell="f">
          <w10:anchorlock/>
        </v:line>
      </w:pict>
    </w:r>
    <w:r>
      <w:rPr>
        <w:lang w:val="ru-RU"/>
      </w:rPr>
      <w:pict>
        <v:line id="_x0000_s7217" style="position:absolute;z-index:2490" from="702.35pt,.5pt" to="702.35pt,25pt" o:allowincell="f">
          <w10:anchorlock/>
        </v:line>
      </w:pict>
    </w:r>
    <w:r>
      <w:rPr>
        <w:lang w:val="ru-RU"/>
      </w:rPr>
      <w:pict>
        <v:line id="_x0000_s7216" style="position:absolute;z-index:2489" from="662.35pt,.5pt" to="662.35pt,25pt" o:allowincell="f">
          <w10:anchorlock/>
        </v:line>
      </w:pict>
    </w:r>
    <w:r>
      <w:rPr>
        <w:lang w:val="ru-RU"/>
      </w:rPr>
      <w:pict>
        <v:line id="_x0000_s7208" style="position:absolute;z-index:2481" from="62.35pt,-37pt" to="62.35pt,25pt" o:allowincell="f">
          <w10:anchorlock/>
        </v:line>
      </w:pict>
    </w:r>
    <w:r>
      <w:rPr>
        <w:lang w:val="ru-RU"/>
      </w:rPr>
      <w:pict>
        <v:line id="_x0000_s7212" style="position:absolute;flip:x;z-index:2485" from="3.35pt,13pt" to="293.35pt,13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>Утвердил  [14:Утвердил]                                                                      Цех   УЧ    РМ    Опер.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7213" style="position:absolute;z-index:2486" from="3.35pt,12.55pt" to="783.35pt,12.5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 xml:space="preserve">Н.контр.  [14:НКонтроль]                                Шестерня                               </w:t>
    </w:r>
    <w:r>
      <w:rPr>
        <w:lang w:val="ru-RU"/>
      </w:rPr>
      <w:t xml:space="preserve">   </w:t>
    </w:r>
    <w:r w:rsidRPr="00E72F3E">
      <w:rPr>
        <w:lang w:val="ru-RU"/>
      </w:rPr>
      <w:t xml:space="preserve">   </w:t>
    </w:r>
    <w:r>
      <w:rPr>
        <w:lang w:val="ru-RU"/>
      </w:rPr>
      <w:t xml:space="preserve">   </w:t>
    </w:r>
    <w:r w:rsidRPr="00E72F3E">
      <w:rPr>
        <w:lang w:val="ru-RU"/>
      </w:rPr>
      <w:t xml:space="preserve">   </w:t>
    </w:r>
    <w:r>
      <w:rPr>
        <w:lang w:val="ru-RU"/>
      </w:rPr>
      <w:t xml:space="preserve">   </w:t>
    </w:r>
    <w:r w:rsidRPr="00E72F3E">
      <w:rPr>
        <w:lang w:val="ru-RU"/>
      </w:rPr>
      <w:t xml:space="preserve">  </w:t>
    </w:r>
    <w:r>
      <w:rPr>
        <w:lang w:val="ru-RU"/>
      </w:rPr>
      <w:t>145</w:t>
    </w:r>
    <w:proofErr w:type="gramEnd"/>
  </w:p>
</w:hdr>
</file>

<file path=word/header6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rect id="_x0000_s7438" style="position:absolute;margin-left:38.85pt;margin-top:182.55pt;width:760.5pt;height:362.7pt;z-index:15;mso-position-horizontal-relative:page;mso-position-vertical-relative:page" stroked="f">
          <w10:wrap anchorx="page" anchory="page"/>
          <w10:anchorlock/>
        </v:rect>
      </w:pict>
    </w:r>
    <w:r>
      <w:rPr>
        <w:lang w:val="ru-RU"/>
      </w:rPr>
      <w:pict>
        <v:rect id="_x0000_s7396" style="position:absolute;margin-left:3.35pt;margin-top:.75pt;width:780pt;height:544.15pt;z-index:-17" o:allowincell="f">
          <w10:anchorlock/>
        </v:rect>
      </w:pict>
    </w:r>
    <w:r>
      <w:rPr>
        <w:lang w:val="ru-RU"/>
      </w:rPr>
      <w:pict>
        <v:line id="_x0000_s7437" style="position:absolute;z-index:2618" from="3.5pt,531pt" to="783.5pt,531pt" o:allowincell="f">
          <w10:anchorlock/>
        </v:line>
      </w:pict>
    </w:r>
    <w:r w:rsidRPr="00E72F3E">
      <w:rPr>
        <w:lang w:val="ru-RU"/>
      </w:rPr>
      <w:t xml:space="preserve">                                                                                    ГОСТ 3.1105-84    Форма 7   САПР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7409" style="position:absolute;z-index:2590" from="677.6pt,.7pt" to="677.6pt,62.7pt" o:allowincell="f">
          <w10:anchorlock/>
        </v:line>
      </w:pict>
    </w:r>
    <w:r>
      <w:rPr>
        <w:lang w:val="ru-RU"/>
      </w:rPr>
      <w:pict>
        <v:line id="_x0000_s7408" style="position:absolute;z-index:2589" from="604.85pt,.7pt" to="604.85pt,50.2pt" o:allowincell="f">
          <w10:anchorlock/>
        </v:line>
      </w:pict>
    </w:r>
    <w:r>
      <w:rPr>
        <w:lang w:val="ru-RU"/>
      </w:rPr>
      <w:pict>
        <v:line id="_x0000_s7407" style="position:absolute;z-index:2588" from="578.6pt,.7pt" to="578.6pt,50.2pt" o:allowincell="f">
          <w10:anchorlock/>
        </v:line>
      </w:pict>
    </w:r>
    <w:r>
      <w:rPr>
        <w:lang w:val="ru-RU"/>
      </w:rPr>
      <w:pict>
        <v:line id="_x0000_s7406" style="position:absolute;z-index:2587" from="552.35pt,.7pt" to="552.35pt,50.2pt" o:allowincell="f">
          <w10:anchorlock/>
        </v:line>
      </w:pict>
    </w:r>
    <w:r>
      <w:rPr>
        <w:lang w:val="ru-RU"/>
      </w:rPr>
      <w:pict>
        <v:line id="_x0000_s7401" style="position:absolute;z-index:2582" from="552.35pt,.7pt" to="783.35pt,.7pt" o:allowincell="f">
          <w10:anchorlock/>
        </v:line>
      </w:pict>
    </w:r>
    <w:r>
      <w:rPr>
        <w:lang w:val="ru-RU"/>
      </w:rPr>
      <w:pict>
        <v:line id="_x0000_s7417" style="position:absolute;z-index:2598" from="103.1pt,12.7pt" to="103.1pt,50.2pt" o:allowincell="f">
          <w10:anchorlock/>
        </v:line>
      </w:pic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7418" style="position:absolute;z-index:2599" from="49.85pt,.25pt" to="49.85pt,37.75pt" o:allowincell="f">
          <w10:anchorlock/>
        </v:line>
      </w:pict>
    </w:r>
    <w:r>
      <w:rPr>
        <w:lang w:val="ru-RU"/>
      </w:rPr>
      <w:pict>
        <v:line id="_x0000_s7410" style="position:absolute;z-index:2591" from="736.85pt,-11.75pt" to="736.85pt,50.25pt" o:allowincell="f">
          <w10:anchorlock/>
        </v:line>
      </w:pict>
    </w:r>
    <w:r>
      <w:rPr>
        <w:lang w:val="ru-RU"/>
      </w:rPr>
      <w:pict>
        <v:line id="_x0000_s7416" style="position:absolute;z-index:2597" from="155.6pt,.25pt" to="155.6pt,37.75pt" o:allowincell="f">
          <w10:anchorlock/>
        </v:line>
      </w:pict>
    </w:r>
    <w:r>
      <w:rPr>
        <w:lang w:val="ru-RU"/>
      </w:rPr>
      <w:pict>
        <v:line id="_x0000_s7415" style="position:absolute;z-index:2596" from="195.35pt,.25pt" to="195.35pt,37.75pt" o:allowincell="f">
          <w10:anchorlock/>
        </v:line>
      </w:pict>
    </w:r>
    <w:r>
      <w:rPr>
        <w:lang w:val="ru-RU"/>
      </w:rPr>
      <w:pict>
        <v:line id="_x0000_s7411" style="position:absolute;flip:x;z-index:2592" from="3.35pt,.25pt" to="195.35pt,.25pt" o:allowincell="f">
          <w10:anchorlock/>
        </v:line>
      </w:pict>
    </w:r>
    <w:r>
      <w:rPr>
        <w:lang w:val="ru-RU"/>
      </w:rPr>
      <w:pict>
        <v:line id="_x0000_s7405" style="position:absolute;z-index:2586" from="512.6pt,12.95pt" to="512.6pt,37.7pt" o:allowincell="f">
          <w10:anchorlock/>
        </v:line>
      </w:pict>
    </w:r>
    <w:r w:rsidRPr="00E72F3E">
      <w:rPr>
        <w:lang w:val="ru-RU"/>
      </w:rPr>
      <w:t xml:space="preserve"> Дубл.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7412" style="position:absolute;flip:x;z-index:2593" from="3.35pt,.45pt" to="195.35pt,.45pt" o:allowincell="f">
          <w10:anchorlock/>
        </v:line>
      </w:pict>
    </w:r>
    <w:r>
      <w:rPr>
        <w:lang w:val="ru-RU"/>
      </w:rPr>
      <w:pict>
        <v:line id="_x0000_s7400" style="position:absolute;z-index:2581" from="552.35pt,-12.25pt" to="783.35pt,-12.25pt" o:allowincell="f">
          <w10:anchorlock/>
        </v:line>
      </w:pict>
    </w:r>
    <w:r>
      <w:rPr>
        <w:lang w:val="ru-RU"/>
      </w:rPr>
      <w:pict>
        <v:line id="_x0000_s7404" style="position:absolute;z-index:2585" from="459.35pt,.45pt" to="459.35pt,25.2pt" o:allowincell="f">
          <w10:anchorlock/>
        </v:line>
      </w:pict>
    </w:r>
    <w:r>
      <w:rPr>
        <w:lang w:val="ru-RU"/>
      </w:rPr>
      <w:pict>
        <v:line id="_x0000_s7403" style="position:absolute;z-index:2584" from="400.1pt,.45pt" to="400.1pt,25.2pt" o:allowincell="f">
          <w10:anchorlock/>
        </v:line>
      </w:pict>
    </w:r>
    <w:r>
      <w:rPr>
        <w:lang w:val="ru-RU"/>
      </w:rPr>
      <w:pict>
        <v:line id="_x0000_s7402" style="position:absolute;z-index:2583" from="373.85pt,.45pt" to="373.85pt,25.2pt" o:allowincell="f">
          <w10:anchorlock/>
        </v:line>
      </w:pict>
    </w:r>
    <w:r>
      <w:rPr>
        <w:lang w:val="ru-RU"/>
      </w:rPr>
      <w:pict>
        <v:line id="_x0000_s7397" style="position:absolute;z-index:2578" from="347.6pt,.45pt" to="347.6pt,25.2pt" o:allowincell="f">
          <w10:anchorlock/>
        </v:line>
      </w:pict>
    </w:r>
    <w:r>
      <w:rPr>
        <w:lang w:val="ru-RU"/>
      </w:rPr>
      <w:pict>
        <v:line id="_x0000_s7399" style="position:absolute;z-index:2580" from="347.6pt,12.5pt" to="783.35pt,12.5pt" o:allowincell="f">
          <w10:anchorlock/>
        </v:line>
      </w:pict>
    </w:r>
    <w:r w:rsidRPr="00E72F3E">
      <w:rPr>
        <w:lang w:val="ru-RU"/>
      </w:rPr>
      <w:t xml:space="preserve"> Взам.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7413" style="position:absolute;flip:x;z-index:2594" from="3.35pt,.05pt" to="195.35pt,.05pt" o:allowincell="f">
          <w10:anchorlock/>
        </v:line>
      </w:pict>
    </w:r>
    <w:r>
      <w:rPr>
        <w:lang w:val="ru-RU"/>
      </w:rPr>
      <w:pict>
        <v:line id="_x0000_s7398" style="position:absolute;z-index:2579" from="347.6pt,-12pt" to="783.35pt,-12pt" o:allowincell="f">
          <w10:anchorlock/>
        </v:line>
      </w:pict>
    </w:r>
    <w:r w:rsidRPr="00E72F3E">
      <w:rPr>
        <w:lang w:val="ru-RU"/>
      </w:rPr>
      <w:t xml:space="preserve"> Подл.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7414" style="position:absolute;z-index:2595" from="3.35pt,.35pt" to="783.35pt,.35pt" o:allowincell="f">
          <w10:anchorlock/>
        </v:line>
      </w:pict>
    </w:r>
    <w:r>
      <w:rPr>
        <w:lang w:val="ru-RU"/>
      </w:rPr>
      <w:pict>
        <v:line id="_x0000_s7430" style="position:absolute;flip:y;z-index:2611" from="537.85pt,12.85pt" to="537.85pt,74.3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 xml:space="preserve">ТехноПро                                     [25:Изделие] |                               </w:t>
    </w:r>
    <w:r w:rsidRPr="00E72F3E">
      <w:rPr>
        <w:lang w:val="ru-RU"/>
      </w:rPr>
      <w:fldChar w:fldCharType="begin"/>
    </w:r>
    <w:r w:rsidRPr="00E72F3E">
      <w:rPr>
        <w:lang w:val="ru-RU"/>
      </w:rPr>
      <w:instrText xml:space="preserve"> SECTIONPAGES  \* MERGEFORMAT </w:instrText>
    </w:r>
    <w:r w:rsidRPr="00E72F3E">
      <w:rPr>
        <w:lang w:val="ru-RU"/>
      </w:rPr>
      <w:fldChar w:fldCharType="separate"/>
    </w:r>
    <w:r>
      <w:rPr>
        <w:lang w:val="ru-RU"/>
      </w:rPr>
      <w:t>1</w:t>
    </w:r>
    <w:r w:rsidRPr="00E72F3E">
      <w:rPr>
        <w:lang w:val="ru-RU"/>
      </w:rPr>
      <w:fldChar w:fldCharType="end"/>
    </w:r>
    <w:r w:rsidRPr="00E72F3E">
      <w:rPr>
        <w:lang w:val="ru-RU"/>
      </w:rPr>
      <w:t xml:space="preserve">        </w:t>
    </w:r>
    <w:r w:rsidRPr="00E72F3E">
      <w:rPr>
        <w:lang w:val="ru-RU"/>
      </w:rPr>
      <w:fldChar w:fldCharType="begin"/>
    </w:r>
    <w:r w:rsidRPr="00E72F3E">
      <w:rPr>
        <w:lang w:val="ru-RU"/>
      </w:rPr>
      <w:instrText xml:space="preserve"> PAGE </w:instrText>
    </w:r>
    <w:r w:rsidRPr="00E72F3E">
      <w:rPr>
        <w:lang w:val="ru-RU"/>
      </w:rPr>
      <w:fldChar w:fldCharType="separate"/>
    </w:r>
    <w:r w:rsidRPr="00E72F3E">
      <w:rPr>
        <w:lang w:val="ru-RU"/>
      </w:rPr>
      <w:t>2</w:t>
    </w:r>
    <w:r w:rsidRPr="00E72F3E">
      <w:rPr>
        <w:lang w:val="ru-RU"/>
      </w:rPr>
      <w:fldChar w:fldCharType="end"/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7434" style="position:absolute;flip:y;z-index:2615" from="755.35pt,.4pt" to="755.35pt,37.9pt" o:allowincell="f">
          <w10:anchorlock/>
        </v:line>
      </w:pict>
    </w:r>
    <w:r>
      <w:rPr>
        <w:lang w:val="ru-RU"/>
      </w:rPr>
      <w:pict>
        <v:line id="_x0000_s7420" style="position:absolute;z-index:2601" from="293.35pt,-12.1pt" to="293.35pt,62.4pt" o:allowincell="f">
          <w10:anchorlock/>
        </v:line>
      </w:pict>
    </w:r>
    <w:r>
      <w:rPr>
        <w:lang w:val="ru-RU"/>
      </w:rPr>
      <w:pict>
        <v:line id="_x0000_s7429" style="position:absolute;z-index:2610" from="372.85pt,.4pt" to="372.85pt,48.4pt" o:allowincell="f">
          <w10:anchorlock/>
        </v:line>
      </w:pict>
    </w:r>
    <w:r>
      <w:rPr>
        <w:lang w:val="ru-RU"/>
      </w:rPr>
      <w:pict>
        <v:line id="_x0000_s7422" style="position:absolute;z-index:2603" from="167.85pt,.4pt" to="167.85pt,62.4pt" o:allowincell="f">
          <w10:anchorlock/>
        </v:line>
      </w:pict>
    </w:r>
    <w:r>
      <w:rPr>
        <w:lang w:val="ru-RU"/>
      </w:rPr>
      <w:pict>
        <v:line id="_x0000_s7421" style="position:absolute;z-index:2602" from="227.35pt,.4pt" to="227.35pt,62.4pt" o:allowincell="f">
          <w10:anchorlock/>
        </v:line>
      </w:pict>
    </w:r>
    <w:r>
      <w:rPr>
        <w:lang w:val="ru-RU"/>
      </w:rPr>
      <w:pict>
        <v:line id="_x0000_s7419" style="position:absolute;z-index:2600" from="3.35pt,.4pt" to="783.35pt,.4pt" o:allowincell="f">
          <w10:anchorlock/>
        </v:line>
      </w:pict>
    </w:r>
    <w:r w:rsidRPr="00E72F3E">
      <w:rPr>
        <w:lang w:val="ru-RU"/>
      </w:rPr>
      <w:t xml:space="preserve"> Разраб.   </w:t>
    </w:r>
    <w:proofErr w:type="gramStart"/>
    <w:r w:rsidRPr="00E72F3E">
      <w:rPr>
        <w:lang w:val="ru-RU"/>
      </w:rPr>
      <w:t>Копцов Д.С.                        BEKTOP     [25:НомСборки]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7424" style="position:absolute;flip:x;z-index:2605" from="3.35pt,-.15pt" to="293.35pt,-.1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 xml:space="preserve">Проверил  Фурсов А.А                         [9:Заказ]  2345-4789                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7425" style="position:absolute;flip:x;z-index:2606" from="3.35pt,-.05pt" to="293.35pt,-.0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>Нормир.   [14:Нормировал]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7426" style="position:absolute;flip:x;z-index:2607" from="3.35pt,.35pt" to="783.35pt,.5pt" o:allowincell="f">
          <w10:anchorlock/>
        </v:line>
      </w:pict>
    </w:r>
    <w:r>
      <w:rPr>
        <w:lang w:val="ru-RU"/>
      </w:rPr>
      <w:pict>
        <v:line id="_x0000_s7436" style="position:absolute;z-index:2617" from="623pt,11.85pt" to="783.5pt,11.85pt" o:allowincell="f">
          <w10:anchorlock/>
        </v:line>
      </w:pict>
    </w:r>
    <w:r>
      <w:rPr>
        <w:lang w:val="ru-RU"/>
      </w:rPr>
      <w:pict>
        <v:line id="_x0000_s7435" style="position:absolute;z-index:2616" from="623pt,.35pt" to="623pt,24.85pt" o:allowincell="f">
          <w10:anchorlock/>
        </v:line>
      </w:pict>
    </w:r>
    <w:r>
      <w:rPr>
        <w:lang w:val="ru-RU"/>
      </w:rPr>
      <w:pict>
        <v:line id="_x0000_s7433" style="position:absolute;z-index:2614" from="741.85pt,.5pt" to="741.85pt,25pt" o:allowincell="f">
          <w10:anchorlock/>
        </v:line>
      </w:pict>
    </w:r>
    <w:r>
      <w:rPr>
        <w:lang w:val="ru-RU"/>
      </w:rPr>
      <w:pict>
        <v:line id="_x0000_s7432" style="position:absolute;z-index:2613" from="702.35pt,.5pt" to="702.35pt,25pt" o:allowincell="f">
          <w10:anchorlock/>
        </v:line>
      </w:pict>
    </w:r>
    <w:r>
      <w:rPr>
        <w:lang w:val="ru-RU"/>
      </w:rPr>
      <w:pict>
        <v:line id="_x0000_s7431" style="position:absolute;z-index:2612" from="662.35pt,.5pt" to="662.35pt,25pt" o:allowincell="f">
          <w10:anchorlock/>
        </v:line>
      </w:pict>
    </w:r>
    <w:r>
      <w:rPr>
        <w:lang w:val="ru-RU"/>
      </w:rPr>
      <w:pict>
        <v:line id="_x0000_s7423" style="position:absolute;z-index:2604" from="62.35pt,-37pt" to="62.35pt,25pt" o:allowincell="f">
          <w10:anchorlock/>
        </v:line>
      </w:pict>
    </w:r>
    <w:r>
      <w:rPr>
        <w:lang w:val="ru-RU"/>
      </w:rPr>
      <w:pict>
        <v:line id="_x0000_s7427" style="position:absolute;flip:x;z-index:2608" from="3.35pt,13pt" to="293.35pt,13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>Утвердил  [14:Утвердил]                                                                      Цех   УЧ    РМ    Опер.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7428" style="position:absolute;z-index:2609" from="3.35pt,12.55pt" to="783.35pt,12.5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 xml:space="preserve">Н.контр.  [14:НКонтроль]                                Шестерня                               </w:t>
    </w:r>
    <w:r>
      <w:rPr>
        <w:lang w:val="ru-RU"/>
      </w:rPr>
      <w:t xml:space="preserve">   </w:t>
    </w:r>
    <w:r w:rsidRPr="00E72F3E">
      <w:rPr>
        <w:lang w:val="ru-RU"/>
      </w:rPr>
      <w:t xml:space="preserve">   </w:t>
    </w:r>
    <w:r>
      <w:rPr>
        <w:lang w:val="ru-RU"/>
      </w:rPr>
      <w:t xml:space="preserve">   </w:t>
    </w:r>
    <w:r w:rsidRPr="00E72F3E">
      <w:rPr>
        <w:lang w:val="ru-RU"/>
      </w:rPr>
      <w:t xml:space="preserve">   </w:t>
    </w:r>
    <w:r>
      <w:rPr>
        <w:lang w:val="ru-RU"/>
      </w:rPr>
      <w:t xml:space="preserve">   </w:t>
    </w:r>
    <w:r w:rsidRPr="00E72F3E">
      <w:rPr>
        <w:lang w:val="ru-RU"/>
      </w:rPr>
      <w:t xml:space="preserve">  </w:t>
    </w:r>
    <w:r>
      <w:rPr>
        <w:lang w:val="ru-RU"/>
      </w:rPr>
      <w:t>150</w:t>
    </w:r>
    <w:proofErr w:type="gramEnd"/>
  </w:p>
</w:hdr>
</file>

<file path=word/header6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rect id="_x0000_s7395" style="position:absolute;margin-left:38.85pt;margin-top:180.9pt;width:759.6pt;height:365.4pt;z-index:16;mso-position-horizontal-relative:page;mso-position-vertical-relative:page" o:allowincell="f" filled="f" stroked="f" strokecolor="#930">
          <w10:wrap anchorx="page" anchory="page"/>
          <w10:anchorlock/>
        </v:rect>
      </w:pict>
    </w:r>
    <w:r>
      <w:rPr>
        <w:lang w:val="ru-RU"/>
      </w:rPr>
      <w:pict>
        <v:rect id="_x0000_s7353" style="position:absolute;margin-left:3.35pt;margin-top:.75pt;width:780pt;height:544.15pt;z-index:-18" o:allowincell="f">
          <w10:anchorlock/>
        </v:rect>
      </w:pict>
    </w:r>
    <w:r>
      <w:rPr>
        <w:lang w:val="ru-RU"/>
      </w:rPr>
      <w:pict>
        <v:line id="_x0000_s7394" style="position:absolute;z-index:2577" from="3.5pt,531pt" to="783.5pt,531pt" o:allowincell="f">
          <w10:anchorlock/>
        </v:line>
      </w:pict>
    </w:r>
    <w:r w:rsidRPr="00E72F3E">
      <w:rPr>
        <w:lang w:val="ru-RU"/>
      </w:rPr>
      <w:t xml:space="preserve">                                                                                    ГОСТ 3.1105-84    Форма 7   САПР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7366" style="position:absolute;z-index:2549" from="677.6pt,.7pt" to="677.6pt,62.7pt" o:allowincell="f">
          <w10:anchorlock/>
        </v:line>
      </w:pict>
    </w:r>
    <w:r>
      <w:rPr>
        <w:lang w:val="ru-RU"/>
      </w:rPr>
      <w:pict>
        <v:line id="_x0000_s7365" style="position:absolute;z-index:2548" from="604.85pt,.7pt" to="604.85pt,50.2pt" o:allowincell="f">
          <w10:anchorlock/>
        </v:line>
      </w:pict>
    </w:r>
    <w:r>
      <w:rPr>
        <w:lang w:val="ru-RU"/>
      </w:rPr>
      <w:pict>
        <v:line id="_x0000_s7364" style="position:absolute;z-index:2547" from="578.6pt,.7pt" to="578.6pt,50.2pt" o:allowincell="f">
          <w10:anchorlock/>
        </v:line>
      </w:pict>
    </w:r>
    <w:r>
      <w:rPr>
        <w:lang w:val="ru-RU"/>
      </w:rPr>
      <w:pict>
        <v:line id="_x0000_s7363" style="position:absolute;z-index:2546" from="552.35pt,.7pt" to="552.35pt,50.2pt" o:allowincell="f">
          <w10:anchorlock/>
        </v:line>
      </w:pict>
    </w:r>
    <w:r>
      <w:rPr>
        <w:lang w:val="ru-RU"/>
      </w:rPr>
      <w:pict>
        <v:line id="_x0000_s7358" style="position:absolute;z-index:2541" from="552.35pt,.7pt" to="783.35pt,.7pt" o:allowincell="f">
          <w10:anchorlock/>
        </v:line>
      </w:pict>
    </w:r>
    <w:r>
      <w:rPr>
        <w:lang w:val="ru-RU"/>
      </w:rPr>
      <w:pict>
        <v:line id="_x0000_s7374" style="position:absolute;z-index:2557" from="103.1pt,12.7pt" to="103.1pt,50.2pt" o:allowincell="f">
          <w10:anchorlock/>
        </v:line>
      </w:pic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7375" style="position:absolute;z-index:2558" from="49.85pt,.25pt" to="49.85pt,37.75pt" o:allowincell="f">
          <w10:anchorlock/>
        </v:line>
      </w:pict>
    </w:r>
    <w:r>
      <w:rPr>
        <w:lang w:val="ru-RU"/>
      </w:rPr>
      <w:pict>
        <v:line id="_x0000_s7367" style="position:absolute;z-index:2550" from="736.85pt,-11.75pt" to="736.85pt,50.25pt" o:allowincell="f">
          <w10:anchorlock/>
        </v:line>
      </w:pict>
    </w:r>
    <w:r>
      <w:rPr>
        <w:lang w:val="ru-RU"/>
      </w:rPr>
      <w:pict>
        <v:line id="_x0000_s7373" style="position:absolute;z-index:2556" from="155.6pt,.25pt" to="155.6pt,37.75pt" o:allowincell="f">
          <w10:anchorlock/>
        </v:line>
      </w:pict>
    </w:r>
    <w:r>
      <w:rPr>
        <w:lang w:val="ru-RU"/>
      </w:rPr>
      <w:pict>
        <v:line id="_x0000_s7372" style="position:absolute;z-index:2555" from="195.35pt,.25pt" to="195.35pt,37.75pt" o:allowincell="f">
          <w10:anchorlock/>
        </v:line>
      </w:pict>
    </w:r>
    <w:r>
      <w:rPr>
        <w:lang w:val="ru-RU"/>
      </w:rPr>
      <w:pict>
        <v:line id="_x0000_s7368" style="position:absolute;flip:x;z-index:2551" from="3.35pt,.25pt" to="195.35pt,.25pt" o:allowincell="f">
          <w10:anchorlock/>
        </v:line>
      </w:pict>
    </w:r>
    <w:r>
      <w:rPr>
        <w:lang w:val="ru-RU"/>
      </w:rPr>
      <w:pict>
        <v:line id="_x0000_s7362" style="position:absolute;z-index:2545" from="512.6pt,12.95pt" to="512.6pt,37.7pt" o:allowincell="f">
          <w10:anchorlock/>
        </v:line>
      </w:pict>
    </w:r>
    <w:r w:rsidRPr="00E72F3E">
      <w:rPr>
        <w:lang w:val="ru-RU"/>
      </w:rPr>
      <w:t xml:space="preserve"> Дубл.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7369" style="position:absolute;flip:x;z-index:2552" from="3.35pt,.45pt" to="195.35pt,.45pt" o:allowincell="f">
          <w10:anchorlock/>
        </v:line>
      </w:pict>
    </w:r>
    <w:r>
      <w:rPr>
        <w:lang w:val="ru-RU"/>
      </w:rPr>
      <w:pict>
        <v:line id="_x0000_s7357" style="position:absolute;z-index:2540" from="552.35pt,-12.25pt" to="783.35pt,-12.25pt" o:allowincell="f">
          <w10:anchorlock/>
        </v:line>
      </w:pict>
    </w:r>
    <w:r>
      <w:rPr>
        <w:lang w:val="ru-RU"/>
      </w:rPr>
      <w:pict>
        <v:line id="_x0000_s7361" style="position:absolute;z-index:2544" from="459.35pt,.45pt" to="459.35pt,25.2pt" o:allowincell="f">
          <w10:anchorlock/>
        </v:line>
      </w:pict>
    </w:r>
    <w:r>
      <w:rPr>
        <w:lang w:val="ru-RU"/>
      </w:rPr>
      <w:pict>
        <v:line id="_x0000_s7360" style="position:absolute;z-index:2543" from="400.1pt,.45pt" to="400.1pt,25.2pt" o:allowincell="f">
          <w10:anchorlock/>
        </v:line>
      </w:pict>
    </w:r>
    <w:r>
      <w:rPr>
        <w:lang w:val="ru-RU"/>
      </w:rPr>
      <w:pict>
        <v:line id="_x0000_s7359" style="position:absolute;z-index:2542" from="373.85pt,.45pt" to="373.85pt,25.2pt" o:allowincell="f">
          <w10:anchorlock/>
        </v:line>
      </w:pict>
    </w:r>
    <w:r>
      <w:rPr>
        <w:lang w:val="ru-RU"/>
      </w:rPr>
      <w:pict>
        <v:line id="_x0000_s7354" style="position:absolute;z-index:2537" from="347.6pt,.45pt" to="347.6pt,25.2pt" o:allowincell="f">
          <w10:anchorlock/>
        </v:line>
      </w:pict>
    </w:r>
    <w:r>
      <w:rPr>
        <w:lang w:val="ru-RU"/>
      </w:rPr>
      <w:pict>
        <v:line id="_x0000_s7356" style="position:absolute;z-index:2539" from="347.6pt,12.5pt" to="783.35pt,12.5pt" o:allowincell="f">
          <w10:anchorlock/>
        </v:line>
      </w:pict>
    </w:r>
    <w:r w:rsidRPr="00E72F3E">
      <w:rPr>
        <w:lang w:val="ru-RU"/>
      </w:rPr>
      <w:t xml:space="preserve"> Взам.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7370" style="position:absolute;flip:x;z-index:2553" from="3.35pt,.05pt" to="195.35pt,.05pt" o:allowincell="f">
          <w10:anchorlock/>
        </v:line>
      </w:pict>
    </w:r>
    <w:r>
      <w:rPr>
        <w:lang w:val="ru-RU"/>
      </w:rPr>
      <w:pict>
        <v:line id="_x0000_s7355" style="position:absolute;z-index:2538" from="347.6pt,-12pt" to="783.35pt,-12pt" o:allowincell="f">
          <w10:anchorlock/>
        </v:line>
      </w:pict>
    </w:r>
    <w:r w:rsidRPr="00E72F3E">
      <w:rPr>
        <w:lang w:val="ru-RU"/>
      </w:rPr>
      <w:t xml:space="preserve"> Подл.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7371" style="position:absolute;z-index:2554" from="3.35pt,.35pt" to="783.35pt,.35pt" o:allowincell="f">
          <w10:anchorlock/>
        </v:line>
      </w:pict>
    </w:r>
    <w:r>
      <w:rPr>
        <w:lang w:val="ru-RU"/>
      </w:rPr>
      <w:pict>
        <v:line id="_x0000_s7387" style="position:absolute;flip:y;z-index:2570" from="537.85pt,12.85pt" to="537.85pt,74.3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 xml:space="preserve">ТехноПро                                     [25:Изделие] |                               </w:t>
    </w:r>
    <w:proofErr w:type="gramEnd"/>
    <w:r w:rsidRPr="00E72F3E">
      <w:rPr>
        <w:lang w:val="ru-RU"/>
      </w:rPr>
      <w:fldChar w:fldCharType="begin"/>
    </w:r>
    <w:r w:rsidRPr="00E72F3E">
      <w:rPr>
        <w:lang w:val="ru-RU"/>
      </w:rPr>
      <w:instrText xml:space="preserve"> SECTIONPAGES  \* MERGEFORMAT </w:instrText>
    </w:r>
    <w:r w:rsidRPr="00E72F3E">
      <w:rPr>
        <w:lang w:val="ru-RU"/>
      </w:rPr>
      <w:fldChar w:fldCharType="separate"/>
    </w:r>
    <w:r w:rsidR="006678FE">
      <w:rPr>
        <w:lang w:val="ru-RU"/>
      </w:rPr>
      <w:t>1</w:t>
    </w:r>
    <w:r w:rsidRPr="00E72F3E">
      <w:rPr>
        <w:lang w:val="ru-RU"/>
      </w:rPr>
      <w:fldChar w:fldCharType="end"/>
    </w:r>
    <w:proofErr w:type="gramStart"/>
    <w:r w:rsidRPr="00E72F3E">
      <w:rPr>
        <w:lang w:val="ru-RU"/>
      </w:rPr>
      <w:t xml:space="preserve">        </w:t>
    </w:r>
    <w:proofErr w:type="gramEnd"/>
    <w:r w:rsidRPr="00E72F3E">
      <w:rPr>
        <w:lang w:val="ru-RU"/>
      </w:rPr>
      <w:fldChar w:fldCharType="begin"/>
    </w:r>
    <w:r w:rsidRPr="00E72F3E">
      <w:rPr>
        <w:lang w:val="ru-RU"/>
      </w:rPr>
      <w:instrText xml:space="preserve"> PAGE </w:instrText>
    </w:r>
    <w:r w:rsidRPr="00E72F3E">
      <w:rPr>
        <w:lang w:val="ru-RU"/>
      </w:rPr>
      <w:fldChar w:fldCharType="separate"/>
    </w:r>
    <w:r w:rsidR="006678FE">
      <w:rPr>
        <w:lang w:val="ru-RU"/>
      </w:rPr>
      <w:t>1</w:t>
    </w:r>
    <w:r w:rsidRPr="00E72F3E">
      <w:rPr>
        <w:lang w:val="ru-RU"/>
      </w:rPr>
      <w:fldChar w:fldCharType="end"/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7391" style="position:absolute;flip:y;z-index:2574" from="755.35pt,.4pt" to="755.35pt,37.9pt" o:allowincell="f">
          <w10:anchorlock/>
        </v:line>
      </w:pict>
    </w:r>
    <w:r>
      <w:rPr>
        <w:lang w:val="ru-RU"/>
      </w:rPr>
      <w:pict>
        <v:line id="_x0000_s7377" style="position:absolute;z-index:2560" from="293.35pt,-12.1pt" to="293.35pt,62.4pt" o:allowincell="f">
          <w10:anchorlock/>
        </v:line>
      </w:pict>
    </w:r>
    <w:r>
      <w:rPr>
        <w:lang w:val="ru-RU"/>
      </w:rPr>
      <w:pict>
        <v:line id="_x0000_s7386" style="position:absolute;z-index:2569" from="372.85pt,.4pt" to="372.85pt,48.4pt" o:allowincell="f">
          <w10:anchorlock/>
        </v:line>
      </w:pict>
    </w:r>
    <w:r>
      <w:rPr>
        <w:lang w:val="ru-RU"/>
      </w:rPr>
      <w:pict>
        <v:line id="_x0000_s7379" style="position:absolute;z-index:2562" from="167.85pt,.4pt" to="167.85pt,62.4pt" o:allowincell="f">
          <w10:anchorlock/>
        </v:line>
      </w:pict>
    </w:r>
    <w:r>
      <w:rPr>
        <w:lang w:val="ru-RU"/>
      </w:rPr>
      <w:pict>
        <v:line id="_x0000_s7378" style="position:absolute;z-index:2561" from="227.35pt,.4pt" to="227.35pt,62.4pt" o:allowincell="f">
          <w10:anchorlock/>
        </v:line>
      </w:pict>
    </w:r>
    <w:r>
      <w:rPr>
        <w:lang w:val="ru-RU"/>
      </w:rPr>
      <w:pict>
        <v:line id="_x0000_s7376" style="position:absolute;z-index:2559" from="3.35pt,.4pt" to="783.35pt,.4pt" o:allowincell="f">
          <w10:anchorlock/>
        </v:line>
      </w:pict>
    </w:r>
    <w:r w:rsidRPr="00E72F3E">
      <w:rPr>
        <w:lang w:val="ru-RU"/>
      </w:rPr>
      <w:t xml:space="preserve"> Разраб.   </w:t>
    </w:r>
    <w:proofErr w:type="gramStart"/>
    <w:r w:rsidRPr="00E72F3E">
      <w:rPr>
        <w:lang w:val="ru-RU"/>
      </w:rPr>
      <w:t xml:space="preserve">Копцов Д.С.                        </w:t>
    </w:r>
    <w:r w:rsidRPr="00E15AE2">
      <w:rPr>
        <w:rFonts w:cs="Courier New"/>
        <w:color w:val="000000"/>
        <w:sz w:val="20"/>
        <w:shd w:val="clear" w:color="auto" w:fill="FFFFFF"/>
        <w:lang w:val="ru-RU"/>
      </w:rPr>
      <w:t>СФ МАИ</w:t>
    </w:r>
    <w:r w:rsidRPr="00E72F3E">
      <w:rPr>
        <w:lang w:val="ru-RU"/>
      </w:rPr>
      <w:t xml:space="preserve"> </w:t>
    </w:r>
    <w:r>
      <w:rPr>
        <w:lang w:val="ru-RU"/>
      </w:rPr>
      <w:t xml:space="preserve">     </w:t>
    </w:r>
    <w:r w:rsidRPr="00E72F3E">
      <w:rPr>
        <w:lang w:val="ru-RU"/>
      </w:rPr>
      <w:t xml:space="preserve">     [25:НомСборки]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7381" style="position:absolute;flip:x;z-index:2564" from="3.35pt,-.15pt" to="293.35pt,-.1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 xml:space="preserve">Проверил  Фурсов А.А                         [9:Заказ]  2345-4789                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7382" style="position:absolute;flip:x;z-index:2565" from="3.35pt,-.05pt" to="293.35pt,-.0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>Нормир.   [14:Нормировал]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7383" style="position:absolute;flip:x;z-index:2566" from="3.35pt,.35pt" to="783.35pt,.5pt" o:allowincell="f">
          <w10:anchorlock/>
        </v:line>
      </w:pict>
    </w:r>
    <w:r>
      <w:rPr>
        <w:lang w:val="ru-RU"/>
      </w:rPr>
      <w:pict>
        <v:line id="_x0000_s7393" style="position:absolute;z-index:2576" from="623pt,11.85pt" to="783.5pt,11.85pt" o:allowincell="f">
          <w10:anchorlock/>
        </v:line>
      </w:pict>
    </w:r>
    <w:r>
      <w:rPr>
        <w:lang w:val="ru-RU"/>
      </w:rPr>
      <w:pict>
        <v:line id="_x0000_s7392" style="position:absolute;z-index:2575" from="623pt,.35pt" to="623pt,24.85pt" o:allowincell="f">
          <w10:anchorlock/>
        </v:line>
      </w:pict>
    </w:r>
    <w:r>
      <w:rPr>
        <w:lang w:val="ru-RU"/>
      </w:rPr>
      <w:pict>
        <v:line id="_x0000_s7390" style="position:absolute;z-index:2573" from="741.85pt,.5pt" to="741.85pt,25pt" o:allowincell="f">
          <w10:anchorlock/>
        </v:line>
      </w:pict>
    </w:r>
    <w:r>
      <w:rPr>
        <w:lang w:val="ru-RU"/>
      </w:rPr>
      <w:pict>
        <v:line id="_x0000_s7389" style="position:absolute;z-index:2572" from="702.35pt,.5pt" to="702.35pt,25pt" o:allowincell="f">
          <w10:anchorlock/>
        </v:line>
      </w:pict>
    </w:r>
    <w:r>
      <w:rPr>
        <w:lang w:val="ru-RU"/>
      </w:rPr>
      <w:pict>
        <v:line id="_x0000_s7388" style="position:absolute;z-index:2571" from="662.35pt,.5pt" to="662.35pt,25pt" o:allowincell="f">
          <w10:anchorlock/>
        </v:line>
      </w:pict>
    </w:r>
    <w:r>
      <w:rPr>
        <w:lang w:val="ru-RU"/>
      </w:rPr>
      <w:pict>
        <v:line id="_x0000_s7380" style="position:absolute;z-index:2563" from="62.35pt,-37pt" to="62.35pt,25pt" o:allowincell="f">
          <w10:anchorlock/>
        </v:line>
      </w:pict>
    </w:r>
    <w:r>
      <w:rPr>
        <w:lang w:val="ru-RU"/>
      </w:rPr>
      <w:pict>
        <v:line id="_x0000_s7384" style="position:absolute;flip:x;z-index:2567" from="3.35pt,13pt" to="293.35pt,13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 xml:space="preserve">Утвердил  [14:Утвердил]                                                                      </w:t>
    </w:r>
    <w:r>
      <w:rPr>
        <w:lang w:val="ru-RU"/>
      </w:rPr>
      <w:t xml:space="preserve"> </w:t>
    </w:r>
    <w:r w:rsidRPr="00E72F3E">
      <w:rPr>
        <w:lang w:val="ru-RU"/>
      </w:rPr>
      <w:t>Цех   УЧ    РМ    Опер.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7385" style="position:absolute;z-index:2568" from="3.35pt,12.55pt" to="783.35pt,12.5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 xml:space="preserve">Н.контр.  [14:НКонтроль]                                Шестерня                               </w:t>
    </w:r>
    <w:r>
      <w:rPr>
        <w:lang w:val="ru-RU"/>
      </w:rPr>
      <w:t xml:space="preserve">   </w:t>
    </w:r>
    <w:r w:rsidRPr="00E72F3E">
      <w:rPr>
        <w:lang w:val="ru-RU"/>
      </w:rPr>
      <w:t xml:space="preserve">   </w:t>
    </w:r>
    <w:r>
      <w:rPr>
        <w:lang w:val="ru-RU"/>
      </w:rPr>
      <w:t xml:space="preserve">   </w:t>
    </w:r>
    <w:r w:rsidRPr="00E72F3E">
      <w:rPr>
        <w:lang w:val="ru-RU"/>
      </w:rPr>
      <w:t xml:space="preserve">   </w:t>
    </w:r>
    <w:r>
      <w:rPr>
        <w:lang w:val="ru-RU"/>
      </w:rPr>
      <w:t xml:space="preserve">   </w:t>
    </w:r>
    <w:r w:rsidRPr="00E72F3E">
      <w:rPr>
        <w:lang w:val="ru-RU"/>
      </w:rPr>
      <w:t xml:space="preserve">  </w:t>
    </w:r>
    <w:r>
      <w:rPr>
        <w:lang w:val="ru-RU"/>
      </w:rPr>
      <w:t>150</w:t>
    </w:r>
    <w:proofErr w:type="gramEnd"/>
  </w:p>
</w:hdr>
</file>

<file path=word/header6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rect id="_x0000_s7610" style="position:absolute;margin-left:38.85pt;margin-top:182.55pt;width:760.5pt;height:362.7pt;z-index:13;mso-position-horizontal-relative:page;mso-position-vertical-relative:page" stroked="f">
          <w10:wrap anchorx="page" anchory="page"/>
          <w10:anchorlock/>
        </v:rect>
      </w:pict>
    </w:r>
    <w:r>
      <w:rPr>
        <w:lang w:val="ru-RU"/>
      </w:rPr>
      <w:pict>
        <v:rect id="_x0000_s7568" style="position:absolute;margin-left:3.35pt;margin-top:.75pt;width:780pt;height:544.15pt;z-index:-15" o:allowincell="f">
          <w10:anchorlock/>
        </v:rect>
      </w:pict>
    </w:r>
    <w:r>
      <w:rPr>
        <w:lang w:val="ru-RU"/>
      </w:rPr>
      <w:pict>
        <v:line id="_x0000_s7609" style="position:absolute;z-index:2700" from="3.5pt,531pt" to="783.5pt,531pt" o:allowincell="f">
          <w10:anchorlock/>
        </v:line>
      </w:pict>
    </w:r>
    <w:r w:rsidRPr="00E72F3E">
      <w:rPr>
        <w:lang w:val="ru-RU"/>
      </w:rPr>
      <w:t xml:space="preserve">                                                                                    ГОСТ 3.1105-84    Форма 7   САПР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7581" style="position:absolute;z-index:2672" from="677.6pt,.7pt" to="677.6pt,62.7pt" o:allowincell="f">
          <w10:anchorlock/>
        </v:line>
      </w:pict>
    </w:r>
    <w:r>
      <w:rPr>
        <w:lang w:val="ru-RU"/>
      </w:rPr>
      <w:pict>
        <v:line id="_x0000_s7580" style="position:absolute;z-index:2671" from="604.85pt,.7pt" to="604.85pt,50.2pt" o:allowincell="f">
          <w10:anchorlock/>
        </v:line>
      </w:pict>
    </w:r>
    <w:r>
      <w:rPr>
        <w:lang w:val="ru-RU"/>
      </w:rPr>
      <w:pict>
        <v:line id="_x0000_s7579" style="position:absolute;z-index:2670" from="578.6pt,.7pt" to="578.6pt,50.2pt" o:allowincell="f">
          <w10:anchorlock/>
        </v:line>
      </w:pict>
    </w:r>
    <w:r>
      <w:rPr>
        <w:lang w:val="ru-RU"/>
      </w:rPr>
      <w:pict>
        <v:line id="_x0000_s7578" style="position:absolute;z-index:2669" from="552.35pt,.7pt" to="552.35pt,50.2pt" o:allowincell="f">
          <w10:anchorlock/>
        </v:line>
      </w:pict>
    </w:r>
    <w:r>
      <w:rPr>
        <w:lang w:val="ru-RU"/>
      </w:rPr>
      <w:pict>
        <v:line id="_x0000_s7573" style="position:absolute;z-index:2664" from="552.35pt,.7pt" to="783.35pt,.7pt" o:allowincell="f">
          <w10:anchorlock/>
        </v:line>
      </w:pict>
    </w:r>
    <w:r>
      <w:rPr>
        <w:lang w:val="ru-RU"/>
      </w:rPr>
      <w:pict>
        <v:line id="_x0000_s7589" style="position:absolute;z-index:2680" from="103.1pt,12.7pt" to="103.1pt,50.2pt" o:allowincell="f">
          <w10:anchorlock/>
        </v:line>
      </w:pic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7590" style="position:absolute;z-index:2681" from="49.85pt,.25pt" to="49.85pt,37.75pt" o:allowincell="f">
          <w10:anchorlock/>
        </v:line>
      </w:pict>
    </w:r>
    <w:r>
      <w:rPr>
        <w:lang w:val="ru-RU"/>
      </w:rPr>
      <w:pict>
        <v:line id="_x0000_s7582" style="position:absolute;z-index:2673" from="736.85pt,-11.75pt" to="736.85pt,50.25pt" o:allowincell="f">
          <w10:anchorlock/>
        </v:line>
      </w:pict>
    </w:r>
    <w:r>
      <w:rPr>
        <w:lang w:val="ru-RU"/>
      </w:rPr>
      <w:pict>
        <v:line id="_x0000_s7588" style="position:absolute;z-index:2679" from="155.6pt,.25pt" to="155.6pt,37.75pt" o:allowincell="f">
          <w10:anchorlock/>
        </v:line>
      </w:pict>
    </w:r>
    <w:r>
      <w:rPr>
        <w:lang w:val="ru-RU"/>
      </w:rPr>
      <w:pict>
        <v:line id="_x0000_s7587" style="position:absolute;z-index:2678" from="195.35pt,.25pt" to="195.35pt,37.75pt" o:allowincell="f">
          <w10:anchorlock/>
        </v:line>
      </w:pict>
    </w:r>
    <w:r>
      <w:rPr>
        <w:lang w:val="ru-RU"/>
      </w:rPr>
      <w:pict>
        <v:line id="_x0000_s7583" style="position:absolute;flip:x;z-index:2674" from="3.35pt,.25pt" to="195.35pt,.25pt" o:allowincell="f">
          <w10:anchorlock/>
        </v:line>
      </w:pict>
    </w:r>
    <w:r>
      <w:rPr>
        <w:lang w:val="ru-RU"/>
      </w:rPr>
      <w:pict>
        <v:line id="_x0000_s7577" style="position:absolute;z-index:2668" from="512.6pt,12.95pt" to="512.6pt,37.7pt" o:allowincell="f">
          <w10:anchorlock/>
        </v:line>
      </w:pict>
    </w:r>
    <w:r w:rsidRPr="00E72F3E">
      <w:rPr>
        <w:lang w:val="ru-RU"/>
      </w:rPr>
      <w:t xml:space="preserve"> Дубл.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7584" style="position:absolute;flip:x;z-index:2675" from="3.35pt,.45pt" to="195.35pt,.45pt" o:allowincell="f">
          <w10:anchorlock/>
        </v:line>
      </w:pict>
    </w:r>
    <w:r>
      <w:rPr>
        <w:lang w:val="ru-RU"/>
      </w:rPr>
      <w:pict>
        <v:line id="_x0000_s7572" style="position:absolute;z-index:2663" from="552.35pt,-12.25pt" to="783.35pt,-12.25pt" o:allowincell="f">
          <w10:anchorlock/>
        </v:line>
      </w:pict>
    </w:r>
    <w:r>
      <w:rPr>
        <w:lang w:val="ru-RU"/>
      </w:rPr>
      <w:pict>
        <v:line id="_x0000_s7576" style="position:absolute;z-index:2667" from="459.35pt,.45pt" to="459.35pt,25.2pt" o:allowincell="f">
          <w10:anchorlock/>
        </v:line>
      </w:pict>
    </w:r>
    <w:r>
      <w:rPr>
        <w:lang w:val="ru-RU"/>
      </w:rPr>
      <w:pict>
        <v:line id="_x0000_s7575" style="position:absolute;z-index:2666" from="400.1pt,.45pt" to="400.1pt,25.2pt" o:allowincell="f">
          <w10:anchorlock/>
        </v:line>
      </w:pict>
    </w:r>
    <w:r>
      <w:rPr>
        <w:lang w:val="ru-RU"/>
      </w:rPr>
      <w:pict>
        <v:line id="_x0000_s7574" style="position:absolute;z-index:2665" from="373.85pt,.45pt" to="373.85pt,25.2pt" o:allowincell="f">
          <w10:anchorlock/>
        </v:line>
      </w:pict>
    </w:r>
    <w:r>
      <w:rPr>
        <w:lang w:val="ru-RU"/>
      </w:rPr>
      <w:pict>
        <v:line id="_x0000_s7569" style="position:absolute;z-index:2660" from="347.6pt,.45pt" to="347.6pt,25.2pt" o:allowincell="f">
          <w10:anchorlock/>
        </v:line>
      </w:pict>
    </w:r>
    <w:r>
      <w:rPr>
        <w:lang w:val="ru-RU"/>
      </w:rPr>
      <w:pict>
        <v:line id="_x0000_s7571" style="position:absolute;z-index:2662" from="347.6pt,12.5pt" to="783.35pt,12.5pt" o:allowincell="f">
          <w10:anchorlock/>
        </v:line>
      </w:pict>
    </w:r>
    <w:r w:rsidRPr="00E72F3E">
      <w:rPr>
        <w:lang w:val="ru-RU"/>
      </w:rPr>
      <w:t xml:space="preserve"> Взам.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7585" style="position:absolute;flip:x;z-index:2676" from="3.35pt,.05pt" to="195.35pt,.05pt" o:allowincell="f">
          <w10:anchorlock/>
        </v:line>
      </w:pict>
    </w:r>
    <w:r>
      <w:rPr>
        <w:lang w:val="ru-RU"/>
      </w:rPr>
      <w:pict>
        <v:line id="_x0000_s7570" style="position:absolute;z-index:2661" from="347.6pt,-12pt" to="783.35pt,-12pt" o:allowincell="f">
          <w10:anchorlock/>
        </v:line>
      </w:pict>
    </w:r>
    <w:r w:rsidRPr="00E72F3E">
      <w:rPr>
        <w:lang w:val="ru-RU"/>
      </w:rPr>
      <w:t xml:space="preserve"> Подл.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7586" style="position:absolute;z-index:2677" from="3.35pt,.35pt" to="783.35pt,.35pt" o:allowincell="f">
          <w10:anchorlock/>
        </v:line>
      </w:pict>
    </w:r>
    <w:r>
      <w:rPr>
        <w:lang w:val="ru-RU"/>
      </w:rPr>
      <w:pict>
        <v:line id="_x0000_s7602" style="position:absolute;flip:y;z-index:2693" from="537.85pt,12.85pt" to="537.85pt,74.3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 xml:space="preserve">ТехноПро                                     [25:Изделие] |                               </w:t>
    </w:r>
    <w:r w:rsidRPr="00E72F3E">
      <w:rPr>
        <w:lang w:val="ru-RU"/>
      </w:rPr>
      <w:fldChar w:fldCharType="begin"/>
    </w:r>
    <w:r w:rsidRPr="00E72F3E">
      <w:rPr>
        <w:lang w:val="ru-RU"/>
      </w:rPr>
      <w:instrText xml:space="preserve"> SECTIONPAGES  \* MERGEFORMAT </w:instrText>
    </w:r>
    <w:r w:rsidRPr="00E72F3E">
      <w:rPr>
        <w:lang w:val="ru-RU"/>
      </w:rPr>
      <w:fldChar w:fldCharType="separate"/>
    </w:r>
    <w:r>
      <w:rPr>
        <w:lang w:val="ru-RU"/>
      </w:rPr>
      <w:t>1</w:t>
    </w:r>
    <w:r w:rsidRPr="00E72F3E">
      <w:rPr>
        <w:lang w:val="ru-RU"/>
      </w:rPr>
      <w:fldChar w:fldCharType="end"/>
    </w:r>
    <w:r w:rsidRPr="00E72F3E">
      <w:rPr>
        <w:lang w:val="ru-RU"/>
      </w:rPr>
      <w:t xml:space="preserve">        </w:t>
    </w:r>
    <w:r w:rsidRPr="00E72F3E">
      <w:rPr>
        <w:lang w:val="ru-RU"/>
      </w:rPr>
      <w:fldChar w:fldCharType="begin"/>
    </w:r>
    <w:r w:rsidRPr="00E72F3E">
      <w:rPr>
        <w:lang w:val="ru-RU"/>
      </w:rPr>
      <w:instrText xml:space="preserve"> PAGE </w:instrText>
    </w:r>
    <w:r w:rsidRPr="00E72F3E">
      <w:rPr>
        <w:lang w:val="ru-RU"/>
      </w:rPr>
      <w:fldChar w:fldCharType="separate"/>
    </w:r>
    <w:r w:rsidRPr="00E72F3E">
      <w:rPr>
        <w:lang w:val="ru-RU"/>
      </w:rPr>
      <w:t>2</w:t>
    </w:r>
    <w:r w:rsidRPr="00E72F3E">
      <w:rPr>
        <w:lang w:val="ru-RU"/>
      </w:rPr>
      <w:fldChar w:fldCharType="end"/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7606" style="position:absolute;flip:y;z-index:2697" from="755.35pt,.4pt" to="755.35pt,37.9pt" o:allowincell="f">
          <w10:anchorlock/>
        </v:line>
      </w:pict>
    </w:r>
    <w:r>
      <w:rPr>
        <w:lang w:val="ru-RU"/>
      </w:rPr>
      <w:pict>
        <v:line id="_x0000_s7592" style="position:absolute;z-index:2683" from="293.35pt,-12.1pt" to="293.35pt,62.4pt" o:allowincell="f">
          <w10:anchorlock/>
        </v:line>
      </w:pict>
    </w:r>
    <w:r>
      <w:rPr>
        <w:lang w:val="ru-RU"/>
      </w:rPr>
      <w:pict>
        <v:line id="_x0000_s7601" style="position:absolute;z-index:2692" from="372.85pt,.4pt" to="372.85pt,48.4pt" o:allowincell="f">
          <w10:anchorlock/>
        </v:line>
      </w:pict>
    </w:r>
    <w:r>
      <w:rPr>
        <w:lang w:val="ru-RU"/>
      </w:rPr>
      <w:pict>
        <v:line id="_x0000_s7594" style="position:absolute;z-index:2685" from="167.85pt,.4pt" to="167.85pt,62.4pt" o:allowincell="f">
          <w10:anchorlock/>
        </v:line>
      </w:pict>
    </w:r>
    <w:r>
      <w:rPr>
        <w:lang w:val="ru-RU"/>
      </w:rPr>
      <w:pict>
        <v:line id="_x0000_s7593" style="position:absolute;z-index:2684" from="227.35pt,.4pt" to="227.35pt,62.4pt" o:allowincell="f">
          <w10:anchorlock/>
        </v:line>
      </w:pict>
    </w:r>
    <w:r>
      <w:rPr>
        <w:lang w:val="ru-RU"/>
      </w:rPr>
      <w:pict>
        <v:line id="_x0000_s7591" style="position:absolute;z-index:2682" from="3.35pt,.4pt" to="783.35pt,.4pt" o:allowincell="f">
          <w10:anchorlock/>
        </v:line>
      </w:pict>
    </w:r>
    <w:r w:rsidRPr="00E72F3E">
      <w:rPr>
        <w:lang w:val="ru-RU"/>
      </w:rPr>
      <w:t xml:space="preserve"> Разраб.   </w:t>
    </w:r>
    <w:proofErr w:type="gramStart"/>
    <w:r w:rsidRPr="00E72F3E">
      <w:rPr>
        <w:lang w:val="ru-RU"/>
      </w:rPr>
      <w:t>Копцов Д.С.                        BEKTOP     [25:НомСборки]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7596" style="position:absolute;flip:x;z-index:2687" from="3.35pt,-.15pt" to="293.35pt,-.1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 xml:space="preserve">Проверил  Фурсов А.А                         [9:Заказ]  2345-4789                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7597" style="position:absolute;flip:x;z-index:2688" from="3.35pt,-.05pt" to="293.35pt,-.0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>Нормир.   [14:Нормировал]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7598" style="position:absolute;flip:x;z-index:2689" from="3.35pt,.35pt" to="783.35pt,.5pt" o:allowincell="f">
          <w10:anchorlock/>
        </v:line>
      </w:pict>
    </w:r>
    <w:r>
      <w:rPr>
        <w:lang w:val="ru-RU"/>
      </w:rPr>
      <w:pict>
        <v:line id="_x0000_s7608" style="position:absolute;z-index:2699" from="623pt,11.85pt" to="783.5pt,11.85pt" o:allowincell="f">
          <w10:anchorlock/>
        </v:line>
      </w:pict>
    </w:r>
    <w:r>
      <w:rPr>
        <w:lang w:val="ru-RU"/>
      </w:rPr>
      <w:pict>
        <v:line id="_x0000_s7607" style="position:absolute;z-index:2698" from="623pt,.35pt" to="623pt,24.85pt" o:allowincell="f">
          <w10:anchorlock/>
        </v:line>
      </w:pict>
    </w:r>
    <w:r>
      <w:rPr>
        <w:lang w:val="ru-RU"/>
      </w:rPr>
      <w:pict>
        <v:line id="_x0000_s7605" style="position:absolute;z-index:2696" from="741.85pt,.5pt" to="741.85pt,25pt" o:allowincell="f">
          <w10:anchorlock/>
        </v:line>
      </w:pict>
    </w:r>
    <w:r>
      <w:rPr>
        <w:lang w:val="ru-RU"/>
      </w:rPr>
      <w:pict>
        <v:line id="_x0000_s7604" style="position:absolute;z-index:2695" from="702.35pt,.5pt" to="702.35pt,25pt" o:allowincell="f">
          <w10:anchorlock/>
        </v:line>
      </w:pict>
    </w:r>
    <w:r>
      <w:rPr>
        <w:lang w:val="ru-RU"/>
      </w:rPr>
      <w:pict>
        <v:line id="_x0000_s7603" style="position:absolute;z-index:2694" from="662.35pt,.5pt" to="662.35pt,25pt" o:allowincell="f">
          <w10:anchorlock/>
        </v:line>
      </w:pict>
    </w:r>
    <w:r>
      <w:rPr>
        <w:lang w:val="ru-RU"/>
      </w:rPr>
      <w:pict>
        <v:line id="_x0000_s7595" style="position:absolute;z-index:2686" from="62.35pt,-37pt" to="62.35pt,25pt" o:allowincell="f">
          <w10:anchorlock/>
        </v:line>
      </w:pict>
    </w:r>
    <w:r>
      <w:rPr>
        <w:lang w:val="ru-RU"/>
      </w:rPr>
      <w:pict>
        <v:line id="_x0000_s7599" style="position:absolute;flip:x;z-index:2690" from="3.35pt,13pt" to="293.35pt,13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>Утвердил  [14:Утвердил]                                                                      Цех   УЧ    РМ    Опер.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7600" style="position:absolute;z-index:2691" from="3.35pt,12.55pt" to="783.35pt,12.5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>Н.контр.  [14:</w:t>
    </w:r>
    <w:proofErr w:type="gramEnd"/>
    <w:r w:rsidRPr="00E72F3E">
      <w:rPr>
        <w:lang w:val="ru-RU"/>
      </w:rPr>
      <w:t>НКонтроль]                                Шестерня                               [3:ОперЦех]   [3:ОперУчасток]   [3:</w:t>
    </w:r>
    <w:proofErr w:type="gramStart"/>
    <w:r w:rsidRPr="00E72F3E">
      <w:rPr>
        <w:lang w:val="ru-RU"/>
      </w:rPr>
      <w:t xml:space="preserve">ОперРМ]  </w:t>
    </w:r>
    <w:r>
      <w:rPr>
        <w:lang w:val="ru-RU"/>
      </w:rPr>
      <w:t>155</w:t>
    </w:r>
    <w:proofErr w:type="gramEnd"/>
  </w:p>
</w:hdr>
</file>

<file path=word/header6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rect id="_x0000_s7567" style="position:absolute;margin-left:38.85pt;margin-top:180.9pt;width:759.6pt;height:365.4pt;z-index:14;mso-position-horizontal-relative:page;mso-position-vertical-relative:page" o:allowincell="f" filled="f" stroked="f" strokecolor="#930">
          <w10:wrap anchorx="page" anchory="page"/>
          <w10:anchorlock/>
        </v:rect>
      </w:pict>
    </w:r>
    <w:r>
      <w:rPr>
        <w:lang w:val="ru-RU"/>
      </w:rPr>
      <w:pict>
        <v:rect id="_x0000_s7525" style="position:absolute;margin-left:3.35pt;margin-top:.75pt;width:780pt;height:544.15pt;z-index:-16" o:allowincell="f">
          <w10:anchorlock/>
        </v:rect>
      </w:pict>
    </w:r>
    <w:r>
      <w:rPr>
        <w:lang w:val="ru-RU"/>
      </w:rPr>
      <w:pict>
        <v:line id="_x0000_s7566" style="position:absolute;z-index:2659" from="3.5pt,531pt" to="783.5pt,531pt" o:allowincell="f">
          <w10:anchorlock/>
        </v:line>
      </w:pict>
    </w:r>
    <w:r w:rsidRPr="00E72F3E">
      <w:rPr>
        <w:lang w:val="ru-RU"/>
      </w:rPr>
      <w:t xml:space="preserve">                                                                                    ГОСТ 3.1105-84    Форма 7   САПР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7538" style="position:absolute;z-index:2631" from="677.6pt,.7pt" to="677.6pt,62.7pt" o:allowincell="f">
          <w10:anchorlock/>
        </v:line>
      </w:pict>
    </w:r>
    <w:r>
      <w:rPr>
        <w:lang w:val="ru-RU"/>
      </w:rPr>
      <w:pict>
        <v:line id="_x0000_s7537" style="position:absolute;z-index:2630" from="604.85pt,.7pt" to="604.85pt,50.2pt" o:allowincell="f">
          <w10:anchorlock/>
        </v:line>
      </w:pict>
    </w:r>
    <w:r>
      <w:rPr>
        <w:lang w:val="ru-RU"/>
      </w:rPr>
      <w:pict>
        <v:line id="_x0000_s7536" style="position:absolute;z-index:2629" from="578.6pt,.7pt" to="578.6pt,50.2pt" o:allowincell="f">
          <w10:anchorlock/>
        </v:line>
      </w:pict>
    </w:r>
    <w:r>
      <w:rPr>
        <w:lang w:val="ru-RU"/>
      </w:rPr>
      <w:pict>
        <v:line id="_x0000_s7535" style="position:absolute;z-index:2628" from="552.35pt,.7pt" to="552.35pt,50.2pt" o:allowincell="f">
          <w10:anchorlock/>
        </v:line>
      </w:pict>
    </w:r>
    <w:r>
      <w:rPr>
        <w:lang w:val="ru-RU"/>
      </w:rPr>
      <w:pict>
        <v:line id="_x0000_s7530" style="position:absolute;z-index:2623" from="552.35pt,.7pt" to="783.35pt,.7pt" o:allowincell="f">
          <w10:anchorlock/>
        </v:line>
      </w:pict>
    </w:r>
    <w:r>
      <w:rPr>
        <w:lang w:val="ru-RU"/>
      </w:rPr>
      <w:pict>
        <v:line id="_x0000_s7546" style="position:absolute;z-index:2639" from="103.1pt,12.7pt" to="103.1pt,50.2pt" o:allowincell="f">
          <w10:anchorlock/>
        </v:line>
      </w:pic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7547" style="position:absolute;z-index:2640" from="49.85pt,.25pt" to="49.85pt,37.75pt" o:allowincell="f">
          <w10:anchorlock/>
        </v:line>
      </w:pict>
    </w:r>
    <w:r>
      <w:rPr>
        <w:lang w:val="ru-RU"/>
      </w:rPr>
      <w:pict>
        <v:line id="_x0000_s7539" style="position:absolute;z-index:2632" from="736.85pt,-11.75pt" to="736.85pt,50.25pt" o:allowincell="f">
          <w10:anchorlock/>
        </v:line>
      </w:pict>
    </w:r>
    <w:r>
      <w:rPr>
        <w:lang w:val="ru-RU"/>
      </w:rPr>
      <w:pict>
        <v:line id="_x0000_s7545" style="position:absolute;z-index:2638" from="155.6pt,.25pt" to="155.6pt,37.75pt" o:allowincell="f">
          <w10:anchorlock/>
        </v:line>
      </w:pict>
    </w:r>
    <w:r>
      <w:rPr>
        <w:lang w:val="ru-RU"/>
      </w:rPr>
      <w:pict>
        <v:line id="_x0000_s7544" style="position:absolute;z-index:2637" from="195.35pt,.25pt" to="195.35pt,37.75pt" o:allowincell="f">
          <w10:anchorlock/>
        </v:line>
      </w:pict>
    </w:r>
    <w:r>
      <w:rPr>
        <w:lang w:val="ru-RU"/>
      </w:rPr>
      <w:pict>
        <v:line id="_x0000_s7540" style="position:absolute;flip:x;z-index:2633" from="3.35pt,.25pt" to="195.35pt,.25pt" o:allowincell="f">
          <w10:anchorlock/>
        </v:line>
      </w:pict>
    </w:r>
    <w:r>
      <w:rPr>
        <w:lang w:val="ru-RU"/>
      </w:rPr>
      <w:pict>
        <v:line id="_x0000_s7534" style="position:absolute;z-index:2627" from="512.6pt,12.95pt" to="512.6pt,37.7pt" o:allowincell="f">
          <w10:anchorlock/>
        </v:line>
      </w:pict>
    </w:r>
    <w:r w:rsidRPr="00E72F3E">
      <w:rPr>
        <w:lang w:val="ru-RU"/>
      </w:rPr>
      <w:t xml:space="preserve"> Дубл.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7541" style="position:absolute;flip:x;z-index:2634" from="3.35pt,.45pt" to="195.35pt,.45pt" o:allowincell="f">
          <w10:anchorlock/>
        </v:line>
      </w:pict>
    </w:r>
    <w:r>
      <w:rPr>
        <w:lang w:val="ru-RU"/>
      </w:rPr>
      <w:pict>
        <v:line id="_x0000_s7529" style="position:absolute;z-index:2622" from="552.35pt,-12.25pt" to="783.35pt,-12.25pt" o:allowincell="f">
          <w10:anchorlock/>
        </v:line>
      </w:pict>
    </w:r>
    <w:r>
      <w:rPr>
        <w:lang w:val="ru-RU"/>
      </w:rPr>
      <w:pict>
        <v:line id="_x0000_s7533" style="position:absolute;z-index:2626" from="459.35pt,.45pt" to="459.35pt,25.2pt" o:allowincell="f">
          <w10:anchorlock/>
        </v:line>
      </w:pict>
    </w:r>
    <w:r>
      <w:rPr>
        <w:lang w:val="ru-RU"/>
      </w:rPr>
      <w:pict>
        <v:line id="_x0000_s7532" style="position:absolute;z-index:2625" from="400.1pt,.45pt" to="400.1pt,25.2pt" o:allowincell="f">
          <w10:anchorlock/>
        </v:line>
      </w:pict>
    </w:r>
    <w:r>
      <w:rPr>
        <w:lang w:val="ru-RU"/>
      </w:rPr>
      <w:pict>
        <v:line id="_x0000_s7531" style="position:absolute;z-index:2624" from="373.85pt,.45pt" to="373.85pt,25.2pt" o:allowincell="f">
          <w10:anchorlock/>
        </v:line>
      </w:pict>
    </w:r>
    <w:r>
      <w:rPr>
        <w:lang w:val="ru-RU"/>
      </w:rPr>
      <w:pict>
        <v:line id="_x0000_s7526" style="position:absolute;z-index:2619" from="347.6pt,.45pt" to="347.6pt,25.2pt" o:allowincell="f">
          <w10:anchorlock/>
        </v:line>
      </w:pict>
    </w:r>
    <w:r>
      <w:rPr>
        <w:lang w:val="ru-RU"/>
      </w:rPr>
      <w:pict>
        <v:line id="_x0000_s7528" style="position:absolute;z-index:2621" from="347.6pt,12.5pt" to="783.35pt,12.5pt" o:allowincell="f">
          <w10:anchorlock/>
        </v:line>
      </w:pict>
    </w:r>
    <w:r w:rsidRPr="00E72F3E">
      <w:rPr>
        <w:lang w:val="ru-RU"/>
      </w:rPr>
      <w:t xml:space="preserve"> Взам.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7542" style="position:absolute;flip:x;z-index:2635" from="3.35pt,.05pt" to="195.35pt,.05pt" o:allowincell="f">
          <w10:anchorlock/>
        </v:line>
      </w:pict>
    </w:r>
    <w:r>
      <w:rPr>
        <w:lang w:val="ru-RU"/>
      </w:rPr>
      <w:pict>
        <v:line id="_x0000_s7527" style="position:absolute;z-index:2620" from="347.6pt,-12pt" to="783.35pt,-12pt" o:allowincell="f">
          <w10:anchorlock/>
        </v:line>
      </w:pict>
    </w:r>
    <w:r w:rsidRPr="00E72F3E">
      <w:rPr>
        <w:lang w:val="ru-RU"/>
      </w:rPr>
      <w:t xml:space="preserve"> Подл.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7543" style="position:absolute;z-index:2636" from="3.35pt,.35pt" to="783.35pt,.35pt" o:allowincell="f">
          <w10:anchorlock/>
        </v:line>
      </w:pict>
    </w:r>
    <w:r>
      <w:rPr>
        <w:lang w:val="ru-RU"/>
      </w:rPr>
      <w:pict>
        <v:line id="_x0000_s7559" style="position:absolute;flip:y;z-index:2652" from="537.85pt,12.85pt" to="537.85pt,74.3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 xml:space="preserve">ТехноПро                                     [25:Изделие] |                               </w:t>
    </w:r>
    <w:proofErr w:type="gramEnd"/>
    <w:r w:rsidRPr="00E72F3E">
      <w:rPr>
        <w:lang w:val="ru-RU"/>
      </w:rPr>
      <w:fldChar w:fldCharType="begin"/>
    </w:r>
    <w:r w:rsidRPr="00E72F3E">
      <w:rPr>
        <w:lang w:val="ru-RU"/>
      </w:rPr>
      <w:instrText xml:space="preserve"> SECTIONPAGES  \* MERGEFORMAT </w:instrText>
    </w:r>
    <w:r w:rsidRPr="00E72F3E">
      <w:rPr>
        <w:lang w:val="ru-RU"/>
      </w:rPr>
      <w:fldChar w:fldCharType="separate"/>
    </w:r>
    <w:r w:rsidR="006678FE">
      <w:rPr>
        <w:lang w:val="ru-RU"/>
      </w:rPr>
      <w:t>1</w:t>
    </w:r>
    <w:r w:rsidRPr="00E72F3E">
      <w:rPr>
        <w:lang w:val="ru-RU"/>
      </w:rPr>
      <w:fldChar w:fldCharType="end"/>
    </w:r>
    <w:proofErr w:type="gramStart"/>
    <w:r w:rsidRPr="00E72F3E">
      <w:rPr>
        <w:lang w:val="ru-RU"/>
      </w:rPr>
      <w:t xml:space="preserve">        </w:t>
    </w:r>
    <w:proofErr w:type="gramEnd"/>
    <w:r w:rsidRPr="00E72F3E">
      <w:rPr>
        <w:lang w:val="ru-RU"/>
      </w:rPr>
      <w:fldChar w:fldCharType="begin"/>
    </w:r>
    <w:r w:rsidRPr="00E72F3E">
      <w:rPr>
        <w:lang w:val="ru-RU"/>
      </w:rPr>
      <w:instrText xml:space="preserve"> PAGE </w:instrText>
    </w:r>
    <w:r w:rsidRPr="00E72F3E">
      <w:rPr>
        <w:lang w:val="ru-RU"/>
      </w:rPr>
      <w:fldChar w:fldCharType="separate"/>
    </w:r>
    <w:r w:rsidR="006678FE">
      <w:rPr>
        <w:lang w:val="ru-RU"/>
      </w:rPr>
      <w:t>1</w:t>
    </w:r>
    <w:r w:rsidRPr="00E72F3E">
      <w:rPr>
        <w:lang w:val="ru-RU"/>
      </w:rPr>
      <w:fldChar w:fldCharType="end"/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7563" style="position:absolute;flip:y;z-index:2656" from="755.35pt,.4pt" to="755.35pt,37.9pt" o:allowincell="f">
          <w10:anchorlock/>
        </v:line>
      </w:pict>
    </w:r>
    <w:r>
      <w:rPr>
        <w:lang w:val="ru-RU"/>
      </w:rPr>
      <w:pict>
        <v:line id="_x0000_s7549" style="position:absolute;z-index:2642" from="293.35pt,-12.1pt" to="293.35pt,62.4pt" o:allowincell="f">
          <w10:anchorlock/>
        </v:line>
      </w:pict>
    </w:r>
    <w:r>
      <w:rPr>
        <w:lang w:val="ru-RU"/>
      </w:rPr>
      <w:pict>
        <v:line id="_x0000_s7558" style="position:absolute;z-index:2651" from="372.85pt,.4pt" to="372.85pt,48.4pt" o:allowincell="f">
          <w10:anchorlock/>
        </v:line>
      </w:pict>
    </w:r>
    <w:r>
      <w:rPr>
        <w:lang w:val="ru-RU"/>
      </w:rPr>
      <w:pict>
        <v:line id="_x0000_s7551" style="position:absolute;z-index:2644" from="167.85pt,.4pt" to="167.85pt,62.4pt" o:allowincell="f">
          <w10:anchorlock/>
        </v:line>
      </w:pict>
    </w:r>
    <w:r>
      <w:rPr>
        <w:lang w:val="ru-RU"/>
      </w:rPr>
      <w:pict>
        <v:line id="_x0000_s7550" style="position:absolute;z-index:2643" from="227.35pt,.4pt" to="227.35pt,62.4pt" o:allowincell="f">
          <w10:anchorlock/>
        </v:line>
      </w:pict>
    </w:r>
    <w:r>
      <w:rPr>
        <w:lang w:val="ru-RU"/>
      </w:rPr>
      <w:pict>
        <v:line id="_x0000_s7548" style="position:absolute;z-index:2641" from="3.35pt,.4pt" to="783.35pt,.4pt" o:allowincell="f">
          <w10:anchorlock/>
        </v:line>
      </w:pict>
    </w:r>
    <w:r w:rsidRPr="00E72F3E">
      <w:rPr>
        <w:lang w:val="ru-RU"/>
      </w:rPr>
      <w:t xml:space="preserve"> Разраб.   </w:t>
    </w:r>
    <w:proofErr w:type="gramStart"/>
    <w:r w:rsidRPr="00E72F3E">
      <w:rPr>
        <w:lang w:val="ru-RU"/>
      </w:rPr>
      <w:t xml:space="preserve">Копцов Д.С.                        </w:t>
    </w:r>
    <w:r w:rsidRPr="00E15AE2">
      <w:rPr>
        <w:rFonts w:cs="Courier New"/>
        <w:color w:val="000000"/>
        <w:sz w:val="20"/>
        <w:shd w:val="clear" w:color="auto" w:fill="FFFFFF"/>
        <w:lang w:val="ru-RU"/>
      </w:rPr>
      <w:t>СФ МАИ</w:t>
    </w:r>
    <w:r w:rsidRPr="00E72F3E">
      <w:rPr>
        <w:lang w:val="ru-RU"/>
      </w:rPr>
      <w:t xml:space="preserve"> </w:t>
    </w:r>
    <w:r>
      <w:rPr>
        <w:lang w:val="ru-RU"/>
      </w:rPr>
      <w:t xml:space="preserve">     </w:t>
    </w:r>
    <w:r w:rsidRPr="00E72F3E">
      <w:rPr>
        <w:lang w:val="ru-RU"/>
      </w:rPr>
      <w:t xml:space="preserve">    [25:НомСборки]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7553" style="position:absolute;flip:x;z-index:2646" from="3.35pt,-.15pt" to="293.35pt,-.1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 xml:space="preserve">Проверил  Фурсов А.А                         [9:Заказ]  2345-4789                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7554" style="position:absolute;flip:x;z-index:2647" from="3.35pt,-.05pt" to="293.35pt,-.0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>Нормир.   [14:Нормировал]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7555" style="position:absolute;flip:x;z-index:2648" from="3.35pt,.35pt" to="783.35pt,.5pt" o:allowincell="f">
          <w10:anchorlock/>
        </v:line>
      </w:pict>
    </w:r>
    <w:r>
      <w:rPr>
        <w:lang w:val="ru-RU"/>
      </w:rPr>
      <w:pict>
        <v:line id="_x0000_s7565" style="position:absolute;z-index:2658" from="623pt,11.85pt" to="783.5pt,11.85pt" o:allowincell="f">
          <w10:anchorlock/>
        </v:line>
      </w:pict>
    </w:r>
    <w:r>
      <w:rPr>
        <w:lang w:val="ru-RU"/>
      </w:rPr>
      <w:pict>
        <v:line id="_x0000_s7564" style="position:absolute;z-index:2657" from="623pt,.35pt" to="623pt,24.85pt" o:allowincell="f">
          <w10:anchorlock/>
        </v:line>
      </w:pict>
    </w:r>
    <w:r>
      <w:rPr>
        <w:lang w:val="ru-RU"/>
      </w:rPr>
      <w:pict>
        <v:line id="_x0000_s7562" style="position:absolute;z-index:2655" from="741.85pt,.5pt" to="741.85pt,25pt" o:allowincell="f">
          <w10:anchorlock/>
        </v:line>
      </w:pict>
    </w:r>
    <w:r>
      <w:rPr>
        <w:lang w:val="ru-RU"/>
      </w:rPr>
      <w:pict>
        <v:line id="_x0000_s7561" style="position:absolute;z-index:2654" from="702.35pt,.5pt" to="702.35pt,25pt" o:allowincell="f">
          <w10:anchorlock/>
        </v:line>
      </w:pict>
    </w:r>
    <w:r>
      <w:rPr>
        <w:lang w:val="ru-RU"/>
      </w:rPr>
      <w:pict>
        <v:line id="_x0000_s7560" style="position:absolute;z-index:2653" from="662.35pt,.5pt" to="662.35pt,25pt" o:allowincell="f">
          <w10:anchorlock/>
        </v:line>
      </w:pict>
    </w:r>
    <w:r>
      <w:rPr>
        <w:lang w:val="ru-RU"/>
      </w:rPr>
      <w:pict>
        <v:line id="_x0000_s7552" style="position:absolute;z-index:2645" from="62.35pt,-37pt" to="62.35pt,25pt" o:allowincell="f">
          <w10:anchorlock/>
        </v:line>
      </w:pict>
    </w:r>
    <w:r>
      <w:rPr>
        <w:lang w:val="ru-RU"/>
      </w:rPr>
      <w:pict>
        <v:line id="_x0000_s7556" style="position:absolute;flip:x;z-index:2649" from="3.35pt,13pt" to="293.35pt,13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 xml:space="preserve">Утвердил  [14:Утвердил]                                                                      </w:t>
    </w:r>
    <w:r>
      <w:rPr>
        <w:lang w:val="ru-RU"/>
      </w:rPr>
      <w:t xml:space="preserve"> </w:t>
    </w:r>
    <w:r w:rsidRPr="00E72F3E">
      <w:rPr>
        <w:lang w:val="ru-RU"/>
      </w:rPr>
      <w:t>Цех   УЧ    РМ    Опер.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7557" style="position:absolute;z-index:2650" from="3.35pt,12.55pt" to="783.35pt,12.5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 xml:space="preserve">Н.контр.  [14:НКонтроль]                </w:t>
    </w:r>
    <w:r>
      <w:rPr>
        <w:lang w:val="ru-RU"/>
      </w:rPr>
      <w:t xml:space="preserve">                Шестерня    </w:t>
    </w:r>
    <w:r w:rsidRPr="00E72F3E">
      <w:rPr>
        <w:lang w:val="ru-RU"/>
      </w:rPr>
      <w:t xml:space="preserve">  </w:t>
    </w:r>
    <w:r>
      <w:rPr>
        <w:lang w:val="ru-RU"/>
      </w:rPr>
      <w:t xml:space="preserve">                                          155</w:t>
    </w:r>
    <w:proofErr w:type="gramEnd"/>
  </w:p>
</w:hdr>
</file>

<file path=word/header6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rect id="_x0000_s7782" style="position:absolute;margin-left:38.85pt;margin-top:182.55pt;width:760.5pt;height:362.7pt;z-index:11;mso-position-horizontal-relative:page;mso-position-vertical-relative:page" stroked="f">
          <w10:wrap anchorx="page" anchory="page"/>
          <w10:anchorlock/>
        </v:rect>
      </w:pict>
    </w:r>
    <w:r>
      <w:rPr>
        <w:lang w:val="ru-RU"/>
      </w:rPr>
      <w:pict>
        <v:rect id="_x0000_s7740" style="position:absolute;margin-left:3.35pt;margin-top:.75pt;width:780pt;height:544.15pt;z-index:-13" o:allowincell="f">
          <w10:anchorlock/>
        </v:rect>
      </w:pict>
    </w:r>
    <w:r>
      <w:rPr>
        <w:lang w:val="ru-RU"/>
      </w:rPr>
      <w:pict>
        <v:line id="_x0000_s7781" style="position:absolute;z-index:2782" from="3.5pt,531pt" to="783.5pt,531pt" o:allowincell="f">
          <w10:anchorlock/>
        </v:line>
      </w:pict>
    </w:r>
    <w:r w:rsidRPr="00E72F3E">
      <w:rPr>
        <w:lang w:val="ru-RU"/>
      </w:rPr>
      <w:t xml:space="preserve">                                                                                    ГОСТ 3.1105-84    Форма 7   САПР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7753" style="position:absolute;z-index:2754" from="677.6pt,.7pt" to="677.6pt,62.7pt" o:allowincell="f">
          <w10:anchorlock/>
        </v:line>
      </w:pict>
    </w:r>
    <w:r>
      <w:rPr>
        <w:lang w:val="ru-RU"/>
      </w:rPr>
      <w:pict>
        <v:line id="_x0000_s7752" style="position:absolute;z-index:2753" from="604.85pt,.7pt" to="604.85pt,50.2pt" o:allowincell="f">
          <w10:anchorlock/>
        </v:line>
      </w:pict>
    </w:r>
    <w:r>
      <w:rPr>
        <w:lang w:val="ru-RU"/>
      </w:rPr>
      <w:pict>
        <v:line id="_x0000_s7751" style="position:absolute;z-index:2752" from="578.6pt,.7pt" to="578.6pt,50.2pt" o:allowincell="f">
          <w10:anchorlock/>
        </v:line>
      </w:pict>
    </w:r>
    <w:r>
      <w:rPr>
        <w:lang w:val="ru-RU"/>
      </w:rPr>
      <w:pict>
        <v:line id="_x0000_s7750" style="position:absolute;z-index:2751" from="552.35pt,.7pt" to="552.35pt,50.2pt" o:allowincell="f">
          <w10:anchorlock/>
        </v:line>
      </w:pict>
    </w:r>
    <w:r>
      <w:rPr>
        <w:lang w:val="ru-RU"/>
      </w:rPr>
      <w:pict>
        <v:line id="_x0000_s7745" style="position:absolute;z-index:2746" from="552.35pt,.7pt" to="783.35pt,.7pt" o:allowincell="f">
          <w10:anchorlock/>
        </v:line>
      </w:pict>
    </w:r>
    <w:r>
      <w:rPr>
        <w:lang w:val="ru-RU"/>
      </w:rPr>
      <w:pict>
        <v:line id="_x0000_s7761" style="position:absolute;z-index:2762" from="103.1pt,12.7pt" to="103.1pt,50.2pt" o:allowincell="f">
          <w10:anchorlock/>
        </v:line>
      </w:pic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7762" style="position:absolute;z-index:2763" from="49.85pt,.25pt" to="49.85pt,37.75pt" o:allowincell="f">
          <w10:anchorlock/>
        </v:line>
      </w:pict>
    </w:r>
    <w:r>
      <w:rPr>
        <w:lang w:val="ru-RU"/>
      </w:rPr>
      <w:pict>
        <v:line id="_x0000_s7754" style="position:absolute;z-index:2755" from="736.85pt,-11.75pt" to="736.85pt,50.25pt" o:allowincell="f">
          <w10:anchorlock/>
        </v:line>
      </w:pict>
    </w:r>
    <w:r>
      <w:rPr>
        <w:lang w:val="ru-RU"/>
      </w:rPr>
      <w:pict>
        <v:line id="_x0000_s7760" style="position:absolute;z-index:2761" from="155.6pt,.25pt" to="155.6pt,37.75pt" o:allowincell="f">
          <w10:anchorlock/>
        </v:line>
      </w:pict>
    </w:r>
    <w:r>
      <w:rPr>
        <w:lang w:val="ru-RU"/>
      </w:rPr>
      <w:pict>
        <v:line id="_x0000_s7759" style="position:absolute;z-index:2760" from="195.35pt,.25pt" to="195.35pt,37.75pt" o:allowincell="f">
          <w10:anchorlock/>
        </v:line>
      </w:pict>
    </w:r>
    <w:r>
      <w:rPr>
        <w:lang w:val="ru-RU"/>
      </w:rPr>
      <w:pict>
        <v:line id="_x0000_s7755" style="position:absolute;flip:x;z-index:2756" from="3.35pt,.25pt" to="195.35pt,.25pt" o:allowincell="f">
          <w10:anchorlock/>
        </v:line>
      </w:pict>
    </w:r>
    <w:r>
      <w:rPr>
        <w:lang w:val="ru-RU"/>
      </w:rPr>
      <w:pict>
        <v:line id="_x0000_s7749" style="position:absolute;z-index:2750" from="512.6pt,12.95pt" to="512.6pt,37.7pt" o:allowincell="f">
          <w10:anchorlock/>
        </v:line>
      </w:pict>
    </w:r>
    <w:r w:rsidRPr="00E72F3E">
      <w:rPr>
        <w:lang w:val="ru-RU"/>
      </w:rPr>
      <w:t xml:space="preserve"> Дубл.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7756" style="position:absolute;flip:x;z-index:2757" from="3.35pt,.45pt" to="195.35pt,.45pt" o:allowincell="f">
          <w10:anchorlock/>
        </v:line>
      </w:pict>
    </w:r>
    <w:r>
      <w:rPr>
        <w:lang w:val="ru-RU"/>
      </w:rPr>
      <w:pict>
        <v:line id="_x0000_s7744" style="position:absolute;z-index:2745" from="552.35pt,-12.25pt" to="783.35pt,-12.25pt" o:allowincell="f">
          <w10:anchorlock/>
        </v:line>
      </w:pict>
    </w:r>
    <w:r>
      <w:rPr>
        <w:lang w:val="ru-RU"/>
      </w:rPr>
      <w:pict>
        <v:line id="_x0000_s7748" style="position:absolute;z-index:2749" from="459.35pt,.45pt" to="459.35pt,25.2pt" o:allowincell="f">
          <w10:anchorlock/>
        </v:line>
      </w:pict>
    </w:r>
    <w:r>
      <w:rPr>
        <w:lang w:val="ru-RU"/>
      </w:rPr>
      <w:pict>
        <v:line id="_x0000_s7747" style="position:absolute;z-index:2748" from="400.1pt,.45pt" to="400.1pt,25.2pt" o:allowincell="f">
          <w10:anchorlock/>
        </v:line>
      </w:pict>
    </w:r>
    <w:r>
      <w:rPr>
        <w:lang w:val="ru-RU"/>
      </w:rPr>
      <w:pict>
        <v:line id="_x0000_s7746" style="position:absolute;z-index:2747" from="373.85pt,.45pt" to="373.85pt,25.2pt" o:allowincell="f">
          <w10:anchorlock/>
        </v:line>
      </w:pict>
    </w:r>
    <w:r>
      <w:rPr>
        <w:lang w:val="ru-RU"/>
      </w:rPr>
      <w:pict>
        <v:line id="_x0000_s7741" style="position:absolute;z-index:2742" from="347.6pt,.45pt" to="347.6pt,25.2pt" o:allowincell="f">
          <w10:anchorlock/>
        </v:line>
      </w:pict>
    </w:r>
    <w:r>
      <w:rPr>
        <w:lang w:val="ru-RU"/>
      </w:rPr>
      <w:pict>
        <v:line id="_x0000_s7743" style="position:absolute;z-index:2744" from="347.6pt,12.5pt" to="783.35pt,12.5pt" o:allowincell="f">
          <w10:anchorlock/>
        </v:line>
      </w:pict>
    </w:r>
    <w:r w:rsidRPr="00E72F3E">
      <w:rPr>
        <w:lang w:val="ru-RU"/>
      </w:rPr>
      <w:t xml:space="preserve"> Взам.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7757" style="position:absolute;flip:x;z-index:2758" from="3.35pt,.05pt" to="195.35pt,.05pt" o:allowincell="f">
          <w10:anchorlock/>
        </v:line>
      </w:pict>
    </w:r>
    <w:r>
      <w:rPr>
        <w:lang w:val="ru-RU"/>
      </w:rPr>
      <w:pict>
        <v:line id="_x0000_s7742" style="position:absolute;z-index:2743" from="347.6pt,-12pt" to="783.35pt,-12pt" o:allowincell="f">
          <w10:anchorlock/>
        </v:line>
      </w:pict>
    </w:r>
    <w:r w:rsidRPr="00E72F3E">
      <w:rPr>
        <w:lang w:val="ru-RU"/>
      </w:rPr>
      <w:t xml:space="preserve"> Подл.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7758" style="position:absolute;z-index:2759" from="3.35pt,.35pt" to="783.35pt,.35pt" o:allowincell="f">
          <w10:anchorlock/>
        </v:line>
      </w:pict>
    </w:r>
    <w:r>
      <w:rPr>
        <w:lang w:val="ru-RU"/>
      </w:rPr>
      <w:pict>
        <v:line id="_x0000_s7774" style="position:absolute;flip:y;z-index:2775" from="537.85pt,12.85pt" to="537.85pt,74.3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 xml:space="preserve">ТехноПро                                     [25:Изделие] |                               </w:t>
    </w:r>
    <w:r w:rsidRPr="00E72F3E">
      <w:rPr>
        <w:lang w:val="ru-RU"/>
      </w:rPr>
      <w:fldChar w:fldCharType="begin"/>
    </w:r>
    <w:r w:rsidRPr="00E72F3E">
      <w:rPr>
        <w:lang w:val="ru-RU"/>
      </w:rPr>
      <w:instrText xml:space="preserve"> SECTIONPAGES  \* MERGEFORMAT </w:instrText>
    </w:r>
    <w:r w:rsidRPr="00E72F3E">
      <w:rPr>
        <w:lang w:val="ru-RU"/>
      </w:rPr>
      <w:fldChar w:fldCharType="separate"/>
    </w:r>
    <w:r>
      <w:rPr>
        <w:lang w:val="ru-RU"/>
      </w:rPr>
      <w:t>1</w:t>
    </w:r>
    <w:r w:rsidRPr="00E72F3E">
      <w:rPr>
        <w:lang w:val="ru-RU"/>
      </w:rPr>
      <w:fldChar w:fldCharType="end"/>
    </w:r>
    <w:r w:rsidRPr="00E72F3E">
      <w:rPr>
        <w:lang w:val="ru-RU"/>
      </w:rPr>
      <w:t xml:space="preserve">        </w:t>
    </w:r>
    <w:r w:rsidRPr="00E72F3E">
      <w:rPr>
        <w:lang w:val="ru-RU"/>
      </w:rPr>
      <w:fldChar w:fldCharType="begin"/>
    </w:r>
    <w:r w:rsidRPr="00E72F3E">
      <w:rPr>
        <w:lang w:val="ru-RU"/>
      </w:rPr>
      <w:instrText xml:space="preserve"> PAGE </w:instrText>
    </w:r>
    <w:r w:rsidRPr="00E72F3E">
      <w:rPr>
        <w:lang w:val="ru-RU"/>
      </w:rPr>
      <w:fldChar w:fldCharType="separate"/>
    </w:r>
    <w:r w:rsidRPr="00E72F3E">
      <w:rPr>
        <w:lang w:val="ru-RU"/>
      </w:rPr>
      <w:t>2</w:t>
    </w:r>
    <w:r w:rsidRPr="00E72F3E">
      <w:rPr>
        <w:lang w:val="ru-RU"/>
      </w:rPr>
      <w:fldChar w:fldCharType="end"/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7778" style="position:absolute;flip:y;z-index:2779" from="755.35pt,.4pt" to="755.35pt,37.9pt" o:allowincell="f">
          <w10:anchorlock/>
        </v:line>
      </w:pict>
    </w:r>
    <w:r>
      <w:rPr>
        <w:lang w:val="ru-RU"/>
      </w:rPr>
      <w:pict>
        <v:line id="_x0000_s7764" style="position:absolute;z-index:2765" from="293.35pt,-12.1pt" to="293.35pt,62.4pt" o:allowincell="f">
          <w10:anchorlock/>
        </v:line>
      </w:pict>
    </w:r>
    <w:r>
      <w:rPr>
        <w:lang w:val="ru-RU"/>
      </w:rPr>
      <w:pict>
        <v:line id="_x0000_s7773" style="position:absolute;z-index:2774" from="372.85pt,.4pt" to="372.85pt,48.4pt" o:allowincell="f">
          <w10:anchorlock/>
        </v:line>
      </w:pict>
    </w:r>
    <w:r>
      <w:rPr>
        <w:lang w:val="ru-RU"/>
      </w:rPr>
      <w:pict>
        <v:line id="_x0000_s7766" style="position:absolute;z-index:2767" from="167.85pt,.4pt" to="167.85pt,62.4pt" o:allowincell="f">
          <w10:anchorlock/>
        </v:line>
      </w:pict>
    </w:r>
    <w:r>
      <w:rPr>
        <w:lang w:val="ru-RU"/>
      </w:rPr>
      <w:pict>
        <v:line id="_x0000_s7765" style="position:absolute;z-index:2766" from="227.35pt,.4pt" to="227.35pt,62.4pt" o:allowincell="f">
          <w10:anchorlock/>
        </v:line>
      </w:pict>
    </w:r>
    <w:r>
      <w:rPr>
        <w:lang w:val="ru-RU"/>
      </w:rPr>
      <w:pict>
        <v:line id="_x0000_s7763" style="position:absolute;z-index:2764" from="3.35pt,.4pt" to="783.35pt,.4pt" o:allowincell="f">
          <w10:anchorlock/>
        </v:line>
      </w:pict>
    </w:r>
    <w:r w:rsidRPr="00E72F3E">
      <w:rPr>
        <w:lang w:val="ru-RU"/>
      </w:rPr>
      <w:t xml:space="preserve"> Разраб.   </w:t>
    </w:r>
    <w:proofErr w:type="gramStart"/>
    <w:r w:rsidRPr="00E72F3E">
      <w:rPr>
        <w:lang w:val="ru-RU"/>
      </w:rPr>
      <w:t>Копцов Д.С.                        BEKTOP     [25:НомСборки]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7768" style="position:absolute;flip:x;z-index:2769" from="3.35pt,-.15pt" to="293.35pt,-.1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 xml:space="preserve">Проверил  Фурсов А.А                         [9:Заказ]  2345-4789                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7769" style="position:absolute;flip:x;z-index:2770" from="3.35pt,-.05pt" to="293.35pt,-.0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>Нормир.   [14:Нормировал]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7770" style="position:absolute;flip:x;z-index:2771" from="3.35pt,.35pt" to="783.35pt,.5pt" o:allowincell="f">
          <w10:anchorlock/>
        </v:line>
      </w:pict>
    </w:r>
    <w:r>
      <w:rPr>
        <w:lang w:val="ru-RU"/>
      </w:rPr>
      <w:pict>
        <v:line id="_x0000_s7780" style="position:absolute;z-index:2781" from="623pt,11.85pt" to="783.5pt,11.85pt" o:allowincell="f">
          <w10:anchorlock/>
        </v:line>
      </w:pict>
    </w:r>
    <w:r>
      <w:rPr>
        <w:lang w:val="ru-RU"/>
      </w:rPr>
      <w:pict>
        <v:line id="_x0000_s7779" style="position:absolute;z-index:2780" from="623pt,.35pt" to="623pt,24.85pt" o:allowincell="f">
          <w10:anchorlock/>
        </v:line>
      </w:pict>
    </w:r>
    <w:r>
      <w:rPr>
        <w:lang w:val="ru-RU"/>
      </w:rPr>
      <w:pict>
        <v:line id="_x0000_s7777" style="position:absolute;z-index:2778" from="741.85pt,.5pt" to="741.85pt,25pt" o:allowincell="f">
          <w10:anchorlock/>
        </v:line>
      </w:pict>
    </w:r>
    <w:r>
      <w:rPr>
        <w:lang w:val="ru-RU"/>
      </w:rPr>
      <w:pict>
        <v:line id="_x0000_s7776" style="position:absolute;z-index:2777" from="702.35pt,.5pt" to="702.35pt,25pt" o:allowincell="f">
          <w10:anchorlock/>
        </v:line>
      </w:pict>
    </w:r>
    <w:r>
      <w:rPr>
        <w:lang w:val="ru-RU"/>
      </w:rPr>
      <w:pict>
        <v:line id="_x0000_s7775" style="position:absolute;z-index:2776" from="662.35pt,.5pt" to="662.35pt,25pt" o:allowincell="f">
          <w10:anchorlock/>
        </v:line>
      </w:pict>
    </w:r>
    <w:r>
      <w:rPr>
        <w:lang w:val="ru-RU"/>
      </w:rPr>
      <w:pict>
        <v:line id="_x0000_s7767" style="position:absolute;z-index:2768" from="62.35pt,-37pt" to="62.35pt,25pt" o:allowincell="f">
          <w10:anchorlock/>
        </v:line>
      </w:pict>
    </w:r>
    <w:r>
      <w:rPr>
        <w:lang w:val="ru-RU"/>
      </w:rPr>
      <w:pict>
        <v:line id="_x0000_s7771" style="position:absolute;flip:x;z-index:2772" from="3.35pt,13pt" to="293.35pt,13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>Утвердил  [14:Утвердил]                                                                      Цех   УЧ    РМ    Опер.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7772" style="position:absolute;z-index:2773" from="3.35pt,12.55pt" to="783.35pt,12.5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 xml:space="preserve">Н.контр.  [14:НКонтроль]                                Шестерня                               </w:t>
    </w:r>
    <w:r>
      <w:rPr>
        <w:lang w:val="ru-RU"/>
      </w:rPr>
      <w:t xml:space="preserve">   </w:t>
    </w:r>
    <w:r w:rsidRPr="00E72F3E">
      <w:rPr>
        <w:lang w:val="ru-RU"/>
      </w:rPr>
      <w:t xml:space="preserve">   </w:t>
    </w:r>
    <w:r>
      <w:rPr>
        <w:lang w:val="ru-RU"/>
      </w:rPr>
      <w:t xml:space="preserve">   </w:t>
    </w:r>
    <w:r w:rsidRPr="00E72F3E">
      <w:rPr>
        <w:lang w:val="ru-RU"/>
      </w:rPr>
      <w:t xml:space="preserve">   </w:t>
    </w:r>
    <w:r>
      <w:rPr>
        <w:lang w:val="ru-RU"/>
      </w:rPr>
      <w:t xml:space="preserve">   </w:t>
    </w:r>
    <w:r w:rsidRPr="00E72F3E">
      <w:rPr>
        <w:lang w:val="ru-RU"/>
      </w:rPr>
      <w:t xml:space="preserve">  </w:t>
    </w:r>
    <w:r>
      <w:rPr>
        <w:lang w:val="ru-RU"/>
      </w:rPr>
      <w:t>160</w:t>
    </w:r>
    <w:proofErr w:type="gramEnd"/>
  </w:p>
</w:hdr>
</file>

<file path=word/header6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rect id="_x0000_s7739" style="position:absolute;margin-left:38.85pt;margin-top:180.9pt;width:759.6pt;height:365.4pt;z-index:12;mso-position-horizontal-relative:page;mso-position-vertical-relative:page" o:allowincell="f" filled="f" stroked="f" strokecolor="#930">
          <w10:wrap anchorx="page" anchory="page"/>
          <w10:anchorlock/>
        </v:rect>
      </w:pict>
    </w:r>
    <w:r>
      <w:rPr>
        <w:lang w:val="ru-RU"/>
      </w:rPr>
      <w:pict>
        <v:rect id="_x0000_s7697" style="position:absolute;margin-left:3.35pt;margin-top:.75pt;width:780pt;height:544.15pt;z-index:-14" o:allowincell="f">
          <w10:anchorlock/>
        </v:rect>
      </w:pict>
    </w:r>
    <w:r>
      <w:rPr>
        <w:lang w:val="ru-RU"/>
      </w:rPr>
      <w:pict>
        <v:line id="_x0000_s7738" style="position:absolute;z-index:2741" from="3.5pt,531pt" to="783.5pt,531pt" o:allowincell="f">
          <w10:anchorlock/>
        </v:line>
      </w:pict>
    </w:r>
    <w:r w:rsidRPr="00E72F3E">
      <w:rPr>
        <w:lang w:val="ru-RU"/>
      </w:rPr>
      <w:t xml:space="preserve">                                                                                    ГОСТ 3.1105-84    Форма 7   САПР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7710" style="position:absolute;z-index:2713" from="677.6pt,.7pt" to="677.6pt,62.7pt" o:allowincell="f">
          <w10:anchorlock/>
        </v:line>
      </w:pict>
    </w:r>
    <w:r>
      <w:rPr>
        <w:lang w:val="ru-RU"/>
      </w:rPr>
      <w:pict>
        <v:line id="_x0000_s7709" style="position:absolute;z-index:2712" from="604.85pt,.7pt" to="604.85pt,50.2pt" o:allowincell="f">
          <w10:anchorlock/>
        </v:line>
      </w:pict>
    </w:r>
    <w:r>
      <w:rPr>
        <w:lang w:val="ru-RU"/>
      </w:rPr>
      <w:pict>
        <v:line id="_x0000_s7708" style="position:absolute;z-index:2711" from="578.6pt,.7pt" to="578.6pt,50.2pt" o:allowincell="f">
          <w10:anchorlock/>
        </v:line>
      </w:pict>
    </w:r>
    <w:r>
      <w:rPr>
        <w:lang w:val="ru-RU"/>
      </w:rPr>
      <w:pict>
        <v:line id="_x0000_s7707" style="position:absolute;z-index:2710" from="552.35pt,.7pt" to="552.35pt,50.2pt" o:allowincell="f">
          <w10:anchorlock/>
        </v:line>
      </w:pict>
    </w:r>
    <w:r>
      <w:rPr>
        <w:lang w:val="ru-RU"/>
      </w:rPr>
      <w:pict>
        <v:line id="_x0000_s7702" style="position:absolute;z-index:2705" from="552.35pt,.7pt" to="783.35pt,.7pt" o:allowincell="f">
          <w10:anchorlock/>
        </v:line>
      </w:pict>
    </w:r>
    <w:r>
      <w:rPr>
        <w:lang w:val="ru-RU"/>
      </w:rPr>
      <w:pict>
        <v:line id="_x0000_s7718" style="position:absolute;z-index:2721" from="103.1pt,12.7pt" to="103.1pt,50.2pt" o:allowincell="f">
          <w10:anchorlock/>
        </v:line>
      </w:pic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7719" style="position:absolute;z-index:2722" from="49.85pt,.25pt" to="49.85pt,37.75pt" o:allowincell="f">
          <w10:anchorlock/>
        </v:line>
      </w:pict>
    </w:r>
    <w:r>
      <w:rPr>
        <w:lang w:val="ru-RU"/>
      </w:rPr>
      <w:pict>
        <v:line id="_x0000_s7711" style="position:absolute;z-index:2714" from="736.85pt,-11.75pt" to="736.85pt,50.25pt" o:allowincell="f">
          <w10:anchorlock/>
        </v:line>
      </w:pict>
    </w:r>
    <w:r>
      <w:rPr>
        <w:lang w:val="ru-RU"/>
      </w:rPr>
      <w:pict>
        <v:line id="_x0000_s7717" style="position:absolute;z-index:2720" from="155.6pt,.25pt" to="155.6pt,37.75pt" o:allowincell="f">
          <w10:anchorlock/>
        </v:line>
      </w:pict>
    </w:r>
    <w:r>
      <w:rPr>
        <w:lang w:val="ru-RU"/>
      </w:rPr>
      <w:pict>
        <v:line id="_x0000_s7716" style="position:absolute;z-index:2719" from="195.35pt,.25pt" to="195.35pt,37.75pt" o:allowincell="f">
          <w10:anchorlock/>
        </v:line>
      </w:pict>
    </w:r>
    <w:r>
      <w:rPr>
        <w:lang w:val="ru-RU"/>
      </w:rPr>
      <w:pict>
        <v:line id="_x0000_s7712" style="position:absolute;flip:x;z-index:2715" from="3.35pt,.25pt" to="195.35pt,.25pt" o:allowincell="f">
          <w10:anchorlock/>
        </v:line>
      </w:pict>
    </w:r>
    <w:r>
      <w:rPr>
        <w:lang w:val="ru-RU"/>
      </w:rPr>
      <w:pict>
        <v:line id="_x0000_s7706" style="position:absolute;z-index:2709" from="512.6pt,12.95pt" to="512.6pt,37.7pt" o:allowincell="f">
          <w10:anchorlock/>
        </v:line>
      </w:pict>
    </w:r>
    <w:r w:rsidRPr="00E72F3E">
      <w:rPr>
        <w:lang w:val="ru-RU"/>
      </w:rPr>
      <w:t xml:space="preserve"> Дубл.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7713" style="position:absolute;flip:x;z-index:2716" from="3.35pt,.45pt" to="195.35pt,.45pt" o:allowincell="f">
          <w10:anchorlock/>
        </v:line>
      </w:pict>
    </w:r>
    <w:r>
      <w:rPr>
        <w:lang w:val="ru-RU"/>
      </w:rPr>
      <w:pict>
        <v:line id="_x0000_s7701" style="position:absolute;z-index:2704" from="552.35pt,-12.25pt" to="783.35pt,-12.25pt" o:allowincell="f">
          <w10:anchorlock/>
        </v:line>
      </w:pict>
    </w:r>
    <w:r>
      <w:rPr>
        <w:lang w:val="ru-RU"/>
      </w:rPr>
      <w:pict>
        <v:line id="_x0000_s7705" style="position:absolute;z-index:2708" from="459.35pt,.45pt" to="459.35pt,25.2pt" o:allowincell="f">
          <w10:anchorlock/>
        </v:line>
      </w:pict>
    </w:r>
    <w:r>
      <w:rPr>
        <w:lang w:val="ru-RU"/>
      </w:rPr>
      <w:pict>
        <v:line id="_x0000_s7704" style="position:absolute;z-index:2707" from="400.1pt,.45pt" to="400.1pt,25.2pt" o:allowincell="f">
          <w10:anchorlock/>
        </v:line>
      </w:pict>
    </w:r>
    <w:r>
      <w:rPr>
        <w:lang w:val="ru-RU"/>
      </w:rPr>
      <w:pict>
        <v:line id="_x0000_s7703" style="position:absolute;z-index:2706" from="373.85pt,.45pt" to="373.85pt,25.2pt" o:allowincell="f">
          <w10:anchorlock/>
        </v:line>
      </w:pict>
    </w:r>
    <w:r>
      <w:rPr>
        <w:lang w:val="ru-RU"/>
      </w:rPr>
      <w:pict>
        <v:line id="_x0000_s7698" style="position:absolute;z-index:2701" from="347.6pt,.45pt" to="347.6pt,25.2pt" o:allowincell="f">
          <w10:anchorlock/>
        </v:line>
      </w:pict>
    </w:r>
    <w:r>
      <w:rPr>
        <w:lang w:val="ru-RU"/>
      </w:rPr>
      <w:pict>
        <v:line id="_x0000_s7700" style="position:absolute;z-index:2703" from="347.6pt,12.5pt" to="783.35pt,12.5pt" o:allowincell="f">
          <w10:anchorlock/>
        </v:line>
      </w:pict>
    </w:r>
    <w:r w:rsidRPr="00E72F3E">
      <w:rPr>
        <w:lang w:val="ru-RU"/>
      </w:rPr>
      <w:t xml:space="preserve"> Взам.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7714" style="position:absolute;flip:x;z-index:2717" from="3.35pt,.05pt" to="195.35pt,.05pt" o:allowincell="f">
          <w10:anchorlock/>
        </v:line>
      </w:pict>
    </w:r>
    <w:r>
      <w:rPr>
        <w:lang w:val="ru-RU"/>
      </w:rPr>
      <w:pict>
        <v:line id="_x0000_s7699" style="position:absolute;z-index:2702" from="347.6pt,-12pt" to="783.35pt,-12pt" o:allowincell="f">
          <w10:anchorlock/>
        </v:line>
      </w:pict>
    </w:r>
    <w:r w:rsidRPr="00E72F3E">
      <w:rPr>
        <w:lang w:val="ru-RU"/>
      </w:rPr>
      <w:t xml:space="preserve"> Подл.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7715" style="position:absolute;z-index:2718" from="3.35pt,.35pt" to="783.35pt,.35pt" o:allowincell="f">
          <w10:anchorlock/>
        </v:line>
      </w:pict>
    </w:r>
    <w:r>
      <w:rPr>
        <w:lang w:val="ru-RU"/>
      </w:rPr>
      <w:pict>
        <v:line id="_x0000_s7731" style="position:absolute;flip:y;z-index:2734" from="537.85pt,12.85pt" to="537.85pt,74.3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 xml:space="preserve">ТехноПро                                     [25:Изделие] |                               </w:t>
    </w:r>
    <w:r w:rsidRPr="00E72F3E">
      <w:rPr>
        <w:lang w:val="ru-RU"/>
      </w:rPr>
      <w:fldChar w:fldCharType="begin"/>
    </w:r>
    <w:r w:rsidRPr="00E72F3E">
      <w:rPr>
        <w:lang w:val="ru-RU"/>
      </w:rPr>
      <w:instrText xml:space="preserve"> SECTIONPAGES  \* MERGEFORMAT </w:instrText>
    </w:r>
    <w:r w:rsidRPr="00E72F3E">
      <w:rPr>
        <w:lang w:val="ru-RU"/>
      </w:rPr>
      <w:fldChar w:fldCharType="separate"/>
    </w:r>
    <w:r>
      <w:rPr>
        <w:lang w:val="ru-RU"/>
      </w:rPr>
      <w:t>1</w:t>
    </w:r>
    <w:r w:rsidRPr="00E72F3E">
      <w:rPr>
        <w:lang w:val="ru-RU"/>
      </w:rPr>
      <w:fldChar w:fldCharType="end"/>
    </w:r>
    <w:r w:rsidRPr="00E72F3E">
      <w:rPr>
        <w:lang w:val="ru-RU"/>
      </w:rPr>
      <w:t xml:space="preserve">        </w:t>
    </w:r>
    <w:r w:rsidRPr="00E72F3E">
      <w:rPr>
        <w:lang w:val="ru-RU"/>
      </w:rPr>
      <w:fldChar w:fldCharType="begin"/>
    </w:r>
    <w:r w:rsidRPr="00E72F3E">
      <w:rPr>
        <w:lang w:val="ru-RU"/>
      </w:rPr>
      <w:instrText xml:space="preserve"> PAGE </w:instrText>
    </w:r>
    <w:r w:rsidRPr="00E72F3E">
      <w:rPr>
        <w:lang w:val="ru-RU"/>
      </w:rPr>
      <w:fldChar w:fldCharType="separate"/>
    </w:r>
    <w:r>
      <w:rPr>
        <w:lang w:val="ru-RU"/>
      </w:rPr>
      <w:t>1</w:t>
    </w:r>
    <w:r w:rsidRPr="00E72F3E">
      <w:rPr>
        <w:lang w:val="ru-RU"/>
      </w:rPr>
      <w:fldChar w:fldCharType="end"/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7735" style="position:absolute;flip:y;z-index:2738" from="755.35pt,.4pt" to="755.35pt,37.9pt" o:allowincell="f">
          <w10:anchorlock/>
        </v:line>
      </w:pict>
    </w:r>
    <w:r>
      <w:rPr>
        <w:lang w:val="ru-RU"/>
      </w:rPr>
      <w:pict>
        <v:line id="_x0000_s7721" style="position:absolute;z-index:2724" from="293.35pt,-12.1pt" to="293.35pt,62.4pt" o:allowincell="f">
          <w10:anchorlock/>
        </v:line>
      </w:pict>
    </w:r>
    <w:r>
      <w:rPr>
        <w:lang w:val="ru-RU"/>
      </w:rPr>
      <w:pict>
        <v:line id="_x0000_s7730" style="position:absolute;z-index:2733" from="372.85pt,.4pt" to="372.85pt,48.4pt" o:allowincell="f">
          <w10:anchorlock/>
        </v:line>
      </w:pict>
    </w:r>
    <w:r>
      <w:rPr>
        <w:lang w:val="ru-RU"/>
      </w:rPr>
      <w:pict>
        <v:line id="_x0000_s7723" style="position:absolute;z-index:2726" from="167.85pt,.4pt" to="167.85pt,62.4pt" o:allowincell="f">
          <w10:anchorlock/>
        </v:line>
      </w:pict>
    </w:r>
    <w:r>
      <w:rPr>
        <w:lang w:val="ru-RU"/>
      </w:rPr>
      <w:pict>
        <v:line id="_x0000_s7722" style="position:absolute;z-index:2725" from="227.35pt,.4pt" to="227.35pt,62.4pt" o:allowincell="f">
          <w10:anchorlock/>
        </v:line>
      </w:pict>
    </w:r>
    <w:r>
      <w:rPr>
        <w:lang w:val="ru-RU"/>
      </w:rPr>
      <w:pict>
        <v:line id="_x0000_s7720" style="position:absolute;z-index:2723" from="3.35pt,.4pt" to="783.35pt,.4pt" o:allowincell="f">
          <w10:anchorlock/>
        </v:line>
      </w:pict>
    </w:r>
    <w:r w:rsidRPr="00E72F3E">
      <w:rPr>
        <w:lang w:val="ru-RU"/>
      </w:rPr>
      <w:t xml:space="preserve"> Разраб.   </w:t>
    </w:r>
    <w:proofErr w:type="gramStart"/>
    <w:r w:rsidRPr="00E72F3E">
      <w:rPr>
        <w:lang w:val="ru-RU"/>
      </w:rPr>
      <w:t>Копцов Д.С.                        BEKTOP     [25:НомСборки]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7725" style="position:absolute;flip:x;z-index:2728" from="3.35pt,-.15pt" to="293.35pt,-.1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 xml:space="preserve">Проверил  Фурсов А.А                         [9:Заказ]  2345-4789                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7726" style="position:absolute;flip:x;z-index:2729" from="3.35pt,-.05pt" to="293.35pt,-.0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>Нормир.   [14:Нормировал]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7727" style="position:absolute;flip:x;z-index:2730" from="3.35pt,.35pt" to="783.35pt,.5pt" o:allowincell="f">
          <w10:anchorlock/>
        </v:line>
      </w:pict>
    </w:r>
    <w:r>
      <w:rPr>
        <w:lang w:val="ru-RU"/>
      </w:rPr>
      <w:pict>
        <v:line id="_x0000_s7737" style="position:absolute;z-index:2740" from="623pt,11.85pt" to="783.5pt,11.85pt" o:allowincell="f">
          <w10:anchorlock/>
        </v:line>
      </w:pict>
    </w:r>
    <w:r>
      <w:rPr>
        <w:lang w:val="ru-RU"/>
      </w:rPr>
      <w:pict>
        <v:line id="_x0000_s7736" style="position:absolute;z-index:2739" from="623pt,.35pt" to="623pt,24.85pt" o:allowincell="f">
          <w10:anchorlock/>
        </v:line>
      </w:pict>
    </w:r>
    <w:r>
      <w:rPr>
        <w:lang w:val="ru-RU"/>
      </w:rPr>
      <w:pict>
        <v:line id="_x0000_s7734" style="position:absolute;z-index:2737" from="741.85pt,.5pt" to="741.85pt,25pt" o:allowincell="f">
          <w10:anchorlock/>
        </v:line>
      </w:pict>
    </w:r>
    <w:r>
      <w:rPr>
        <w:lang w:val="ru-RU"/>
      </w:rPr>
      <w:pict>
        <v:line id="_x0000_s7733" style="position:absolute;z-index:2736" from="702.35pt,.5pt" to="702.35pt,25pt" o:allowincell="f">
          <w10:anchorlock/>
        </v:line>
      </w:pict>
    </w:r>
    <w:r>
      <w:rPr>
        <w:lang w:val="ru-RU"/>
      </w:rPr>
      <w:pict>
        <v:line id="_x0000_s7732" style="position:absolute;z-index:2735" from="662.35pt,.5pt" to="662.35pt,25pt" o:allowincell="f">
          <w10:anchorlock/>
        </v:line>
      </w:pict>
    </w:r>
    <w:r>
      <w:rPr>
        <w:lang w:val="ru-RU"/>
      </w:rPr>
      <w:pict>
        <v:line id="_x0000_s7724" style="position:absolute;z-index:2727" from="62.35pt,-37pt" to="62.35pt,25pt" o:allowincell="f">
          <w10:anchorlock/>
        </v:line>
      </w:pict>
    </w:r>
    <w:r>
      <w:rPr>
        <w:lang w:val="ru-RU"/>
      </w:rPr>
      <w:pict>
        <v:line id="_x0000_s7728" style="position:absolute;flip:x;z-index:2731" from="3.35pt,13pt" to="293.35pt,13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>Утвердил  [14:Утвердил]                                                                      Цех   УЧ    РМ    Опер.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7729" style="position:absolute;z-index:2732" from="3.35pt,12.55pt" to="783.35pt,12.5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 xml:space="preserve">Н.контр.  [14:НКонтроль]                                Шестерня                               </w:t>
    </w:r>
    <w:r>
      <w:rPr>
        <w:lang w:val="ru-RU"/>
      </w:rPr>
      <w:t xml:space="preserve">   </w:t>
    </w:r>
    <w:r w:rsidRPr="00E72F3E">
      <w:rPr>
        <w:lang w:val="ru-RU"/>
      </w:rPr>
      <w:t xml:space="preserve">   </w:t>
    </w:r>
    <w:r>
      <w:rPr>
        <w:lang w:val="ru-RU"/>
      </w:rPr>
      <w:t xml:space="preserve">   </w:t>
    </w:r>
    <w:r w:rsidRPr="00E72F3E">
      <w:rPr>
        <w:lang w:val="ru-RU"/>
      </w:rPr>
      <w:t xml:space="preserve">   </w:t>
    </w:r>
    <w:r>
      <w:rPr>
        <w:lang w:val="ru-RU"/>
      </w:rPr>
      <w:t xml:space="preserve">   </w:t>
    </w:r>
    <w:r w:rsidRPr="00E72F3E">
      <w:rPr>
        <w:lang w:val="ru-RU"/>
      </w:rPr>
      <w:t xml:space="preserve">  </w:t>
    </w:r>
    <w:r>
      <w:rPr>
        <w:lang w:val="ru-RU"/>
      </w:rPr>
      <w:t>160</w:t>
    </w:r>
    <w:proofErr w:type="gramEnd"/>
  </w:p>
</w:hdr>
</file>

<file path=word/header6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rect id="_x0000_s7954" style="position:absolute;margin-left:38.85pt;margin-top:182.55pt;width:760.5pt;height:362.7pt;z-index:9;mso-position-horizontal-relative:page;mso-position-vertical-relative:page" stroked="f">
          <w10:wrap anchorx="page" anchory="page"/>
          <w10:anchorlock/>
        </v:rect>
      </w:pict>
    </w:r>
    <w:r>
      <w:rPr>
        <w:lang w:val="ru-RU"/>
      </w:rPr>
      <w:pict>
        <v:rect id="_x0000_s7912" style="position:absolute;margin-left:3.35pt;margin-top:.75pt;width:780pt;height:544.15pt;z-index:-11" o:allowincell="f">
          <w10:anchorlock/>
        </v:rect>
      </w:pict>
    </w:r>
    <w:r>
      <w:rPr>
        <w:lang w:val="ru-RU"/>
      </w:rPr>
      <w:pict>
        <v:line id="_x0000_s7953" style="position:absolute;z-index:2864" from="3.5pt,531pt" to="783.5pt,531pt" o:allowincell="f">
          <w10:anchorlock/>
        </v:line>
      </w:pict>
    </w:r>
    <w:r w:rsidRPr="00E72F3E">
      <w:rPr>
        <w:lang w:val="ru-RU"/>
      </w:rPr>
      <w:t xml:space="preserve">                                                                                    ГОСТ 3.1105-84    Форма 7   САПР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7925" style="position:absolute;z-index:2836" from="677.6pt,.7pt" to="677.6pt,62.7pt" o:allowincell="f">
          <w10:anchorlock/>
        </v:line>
      </w:pict>
    </w:r>
    <w:r>
      <w:rPr>
        <w:lang w:val="ru-RU"/>
      </w:rPr>
      <w:pict>
        <v:line id="_x0000_s7924" style="position:absolute;z-index:2835" from="604.85pt,.7pt" to="604.85pt,50.2pt" o:allowincell="f">
          <w10:anchorlock/>
        </v:line>
      </w:pict>
    </w:r>
    <w:r>
      <w:rPr>
        <w:lang w:val="ru-RU"/>
      </w:rPr>
      <w:pict>
        <v:line id="_x0000_s7923" style="position:absolute;z-index:2834" from="578.6pt,.7pt" to="578.6pt,50.2pt" o:allowincell="f">
          <w10:anchorlock/>
        </v:line>
      </w:pict>
    </w:r>
    <w:r>
      <w:rPr>
        <w:lang w:val="ru-RU"/>
      </w:rPr>
      <w:pict>
        <v:line id="_x0000_s7922" style="position:absolute;z-index:2833" from="552.35pt,.7pt" to="552.35pt,50.2pt" o:allowincell="f">
          <w10:anchorlock/>
        </v:line>
      </w:pict>
    </w:r>
    <w:r>
      <w:rPr>
        <w:lang w:val="ru-RU"/>
      </w:rPr>
      <w:pict>
        <v:line id="_x0000_s7917" style="position:absolute;z-index:2828" from="552.35pt,.7pt" to="783.35pt,.7pt" o:allowincell="f">
          <w10:anchorlock/>
        </v:line>
      </w:pict>
    </w:r>
    <w:r>
      <w:rPr>
        <w:lang w:val="ru-RU"/>
      </w:rPr>
      <w:pict>
        <v:line id="_x0000_s7933" style="position:absolute;z-index:2844" from="103.1pt,12.7pt" to="103.1pt,50.2pt" o:allowincell="f">
          <w10:anchorlock/>
        </v:line>
      </w:pic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7934" style="position:absolute;z-index:2845" from="49.85pt,.25pt" to="49.85pt,37.75pt" o:allowincell="f">
          <w10:anchorlock/>
        </v:line>
      </w:pict>
    </w:r>
    <w:r>
      <w:rPr>
        <w:lang w:val="ru-RU"/>
      </w:rPr>
      <w:pict>
        <v:line id="_x0000_s7926" style="position:absolute;z-index:2837" from="736.85pt,-11.75pt" to="736.85pt,50.25pt" o:allowincell="f">
          <w10:anchorlock/>
        </v:line>
      </w:pict>
    </w:r>
    <w:r>
      <w:rPr>
        <w:lang w:val="ru-RU"/>
      </w:rPr>
      <w:pict>
        <v:line id="_x0000_s7932" style="position:absolute;z-index:2843" from="155.6pt,.25pt" to="155.6pt,37.75pt" o:allowincell="f">
          <w10:anchorlock/>
        </v:line>
      </w:pict>
    </w:r>
    <w:r>
      <w:rPr>
        <w:lang w:val="ru-RU"/>
      </w:rPr>
      <w:pict>
        <v:line id="_x0000_s7931" style="position:absolute;z-index:2842" from="195.35pt,.25pt" to="195.35pt,37.75pt" o:allowincell="f">
          <w10:anchorlock/>
        </v:line>
      </w:pict>
    </w:r>
    <w:r>
      <w:rPr>
        <w:lang w:val="ru-RU"/>
      </w:rPr>
      <w:pict>
        <v:line id="_x0000_s7927" style="position:absolute;flip:x;z-index:2838" from="3.35pt,.25pt" to="195.35pt,.25pt" o:allowincell="f">
          <w10:anchorlock/>
        </v:line>
      </w:pict>
    </w:r>
    <w:r>
      <w:rPr>
        <w:lang w:val="ru-RU"/>
      </w:rPr>
      <w:pict>
        <v:line id="_x0000_s7921" style="position:absolute;z-index:2832" from="512.6pt,12.95pt" to="512.6pt,37.7pt" o:allowincell="f">
          <w10:anchorlock/>
        </v:line>
      </w:pict>
    </w:r>
    <w:r w:rsidRPr="00E72F3E">
      <w:rPr>
        <w:lang w:val="ru-RU"/>
      </w:rPr>
      <w:t xml:space="preserve"> Дубл.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7928" style="position:absolute;flip:x;z-index:2839" from="3.35pt,.45pt" to="195.35pt,.45pt" o:allowincell="f">
          <w10:anchorlock/>
        </v:line>
      </w:pict>
    </w:r>
    <w:r>
      <w:rPr>
        <w:lang w:val="ru-RU"/>
      </w:rPr>
      <w:pict>
        <v:line id="_x0000_s7916" style="position:absolute;z-index:2827" from="552.35pt,-12.25pt" to="783.35pt,-12.25pt" o:allowincell="f">
          <w10:anchorlock/>
        </v:line>
      </w:pict>
    </w:r>
    <w:r>
      <w:rPr>
        <w:lang w:val="ru-RU"/>
      </w:rPr>
      <w:pict>
        <v:line id="_x0000_s7920" style="position:absolute;z-index:2831" from="459.35pt,.45pt" to="459.35pt,25.2pt" o:allowincell="f">
          <w10:anchorlock/>
        </v:line>
      </w:pict>
    </w:r>
    <w:r>
      <w:rPr>
        <w:lang w:val="ru-RU"/>
      </w:rPr>
      <w:pict>
        <v:line id="_x0000_s7919" style="position:absolute;z-index:2830" from="400.1pt,.45pt" to="400.1pt,25.2pt" o:allowincell="f">
          <w10:anchorlock/>
        </v:line>
      </w:pict>
    </w:r>
    <w:r>
      <w:rPr>
        <w:lang w:val="ru-RU"/>
      </w:rPr>
      <w:pict>
        <v:line id="_x0000_s7918" style="position:absolute;z-index:2829" from="373.85pt,.45pt" to="373.85pt,25.2pt" o:allowincell="f">
          <w10:anchorlock/>
        </v:line>
      </w:pict>
    </w:r>
    <w:r>
      <w:rPr>
        <w:lang w:val="ru-RU"/>
      </w:rPr>
      <w:pict>
        <v:line id="_x0000_s7913" style="position:absolute;z-index:2824" from="347.6pt,.45pt" to="347.6pt,25.2pt" o:allowincell="f">
          <w10:anchorlock/>
        </v:line>
      </w:pict>
    </w:r>
    <w:r>
      <w:rPr>
        <w:lang w:val="ru-RU"/>
      </w:rPr>
      <w:pict>
        <v:line id="_x0000_s7915" style="position:absolute;z-index:2826" from="347.6pt,12.5pt" to="783.35pt,12.5pt" o:allowincell="f">
          <w10:anchorlock/>
        </v:line>
      </w:pict>
    </w:r>
    <w:r w:rsidRPr="00E72F3E">
      <w:rPr>
        <w:lang w:val="ru-RU"/>
      </w:rPr>
      <w:t xml:space="preserve"> Взам.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7929" style="position:absolute;flip:x;z-index:2840" from="3.35pt,.05pt" to="195.35pt,.05pt" o:allowincell="f">
          <w10:anchorlock/>
        </v:line>
      </w:pict>
    </w:r>
    <w:r>
      <w:rPr>
        <w:lang w:val="ru-RU"/>
      </w:rPr>
      <w:pict>
        <v:line id="_x0000_s7914" style="position:absolute;z-index:2825" from="347.6pt,-12pt" to="783.35pt,-12pt" o:allowincell="f">
          <w10:anchorlock/>
        </v:line>
      </w:pict>
    </w:r>
    <w:r w:rsidRPr="00E72F3E">
      <w:rPr>
        <w:lang w:val="ru-RU"/>
      </w:rPr>
      <w:t xml:space="preserve"> Подл.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7930" style="position:absolute;z-index:2841" from="3.35pt,.35pt" to="783.35pt,.35pt" o:allowincell="f">
          <w10:anchorlock/>
        </v:line>
      </w:pict>
    </w:r>
    <w:r>
      <w:rPr>
        <w:lang w:val="ru-RU"/>
      </w:rPr>
      <w:pict>
        <v:line id="_x0000_s7946" style="position:absolute;flip:y;z-index:2857" from="537.85pt,12.85pt" to="537.85pt,74.3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 xml:space="preserve">ТехноПро                                     [25:Изделие] |                               </w:t>
    </w:r>
    <w:r w:rsidRPr="00E72F3E">
      <w:rPr>
        <w:lang w:val="ru-RU"/>
      </w:rPr>
      <w:fldChar w:fldCharType="begin"/>
    </w:r>
    <w:r w:rsidRPr="00E72F3E">
      <w:rPr>
        <w:lang w:val="ru-RU"/>
      </w:rPr>
      <w:instrText xml:space="preserve"> SECTIONPAGES  \* MERGEFORMAT </w:instrText>
    </w:r>
    <w:r w:rsidRPr="00E72F3E">
      <w:rPr>
        <w:lang w:val="ru-RU"/>
      </w:rPr>
      <w:fldChar w:fldCharType="separate"/>
    </w:r>
    <w:r>
      <w:rPr>
        <w:lang w:val="ru-RU"/>
      </w:rPr>
      <w:t>1</w:t>
    </w:r>
    <w:r w:rsidRPr="00E72F3E">
      <w:rPr>
        <w:lang w:val="ru-RU"/>
      </w:rPr>
      <w:fldChar w:fldCharType="end"/>
    </w:r>
    <w:r w:rsidRPr="00E72F3E">
      <w:rPr>
        <w:lang w:val="ru-RU"/>
      </w:rPr>
      <w:t xml:space="preserve">        </w:t>
    </w:r>
    <w:r w:rsidRPr="00E72F3E">
      <w:rPr>
        <w:lang w:val="ru-RU"/>
      </w:rPr>
      <w:fldChar w:fldCharType="begin"/>
    </w:r>
    <w:r w:rsidRPr="00E72F3E">
      <w:rPr>
        <w:lang w:val="ru-RU"/>
      </w:rPr>
      <w:instrText xml:space="preserve"> PAGE </w:instrText>
    </w:r>
    <w:r w:rsidRPr="00E72F3E">
      <w:rPr>
        <w:lang w:val="ru-RU"/>
      </w:rPr>
      <w:fldChar w:fldCharType="separate"/>
    </w:r>
    <w:r w:rsidRPr="00E72F3E">
      <w:rPr>
        <w:lang w:val="ru-RU"/>
      </w:rPr>
      <w:t>2</w:t>
    </w:r>
    <w:r w:rsidRPr="00E72F3E">
      <w:rPr>
        <w:lang w:val="ru-RU"/>
      </w:rPr>
      <w:fldChar w:fldCharType="end"/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7950" style="position:absolute;flip:y;z-index:2861" from="755.35pt,.4pt" to="755.35pt,37.9pt" o:allowincell="f">
          <w10:anchorlock/>
        </v:line>
      </w:pict>
    </w:r>
    <w:r>
      <w:rPr>
        <w:lang w:val="ru-RU"/>
      </w:rPr>
      <w:pict>
        <v:line id="_x0000_s7936" style="position:absolute;z-index:2847" from="293.35pt,-12.1pt" to="293.35pt,62.4pt" o:allowincell="f">
          <w10:anchorlock/>
        </v:line>
      </w:pict>
    </w:r>
    <w:r>
      <w:rPr>
        <w:lang w:val="ru-RU"/>
      </w:rPr>
      <w:pict>
        <v:line id="_x0000_s7945" style="position:absolute;z-index:2856" from="372.85pt,.4pt" to="372.85pt,48.4pt" o:allowincell="f">
          <w10:anchorlock/>
        </v:line>
      </w:pict>
    </w:r>
    <w:r>
      <w:rPr>
        <w:lang w:val="ru-RU"/>
      </w:rPr>
      <w:pict>
        <v:line id="_x0000_s7938" style="position:absolute;z-index:2849" from="167.85pt,.4pt" to="167.85pt,62.4pt" o:allowincell="f">
          <w10:anchorlock/>
        </v:line>
      </w:pict>
    </w:r>
    <w:r>
      <w:rPr>
        <w:lang w:val="ru-RU"/>
      </w:rPr>
      <w:pict>
        <v:line id="_x0000_s7937" style="position:absolute;z-index:2848" from="227.35pt,.4pt" to="227.35pt,62.4pt" o:allowincell="f">
          <w10:anchorlock/>
        </v:line>
      </w:pict>
    </w:r>
    <w:r>
      <w:rPr>
        <w:lang w:val="ru-RU"/>
      </w:rPr>
      <w:pict>
        <v:line id="_x0000_s7935" style="position:absolute;z-index:2846" from="3.35pt,.4pt" to="783.35pt,.4pt" o:allowincell="f">
          <w10:anchorlock/>
        </v:line>
      </w:pict>
    </w:r>
    <w:r w:rsidRPr="00E72F3E">
      <w:rPr>
        <w:lang w:val="ru-RU"/>
      </w:rPr>
      <w:t xml:space="preserve"> Разраб.   </w:t>
    </w:r>
    <w:proofErr w:type="gramStart"/>
    <w:r w:rsidRPr="00E72F3E">
      <w:rPr>
        <w:lang w:val="ru-RU"/>
      </w:rPr>
      <w:t>Копцов Д.С.                        BEKTOP     [25:НомСборки]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7940" style="position:absolute;flip:x;z-index:2851" from="3.35pt,-.15pt" to="293.35pt,-.1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 xml:space="preserve">Проверил  Фурсов А.А                         [9:Заказ]  2345-4789                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7941" style="position:absolute;flip:x;z-index:2852" from="3.35pt,-.05pt" to="293.35pt,-.0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>Нормир.   [14:Нормировал]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7942" style="position:absolute;flip:x;z-index:2853" from="3.35pt,.35pt" to="783.35pt,.5pt" o:allowincell="f">
          <w10:anchorlock/>
        </v:line>
      </w:pict>
    </w:r>
    <w:r>
      <w:rPr>
        <w:lang w:val="ru-RU"/>
      </w:rPr>
      <w:pict>
        <v:line id="_x0000_s7952" style="position:absolute;z-index:2863" from="623pt,11.85pt" to="783.5pt,11.85pt" o:allowincell="f">
          <w10:anchorlock/>
        </v:line>
      </w:pict>
    </w:r>
    <w:r>
      <w:rPr>
        <w:lang w:val="ru-RU"/>
      </w:rPr>
      <w:pict>
        <v:line id="_x0000_s7951" style="position:absolute;z-index:2862" from="623pt,.35pt" to="623pt,24.85pt" o:allowincell="f">
          <w10:anchorlock/>
        </v:line>
      </w:pict>
    </w:r>
    <w:r>
      <w:rPr>
        <w:lang w:val="ru-RU"/>
      </w:rPr>
      <w:pict>
        <v:line id="_x0000_s7949" style="position:absolute;z-index:2860" from="741.85pt,.5pt" to="741.85pt,25pt" o:allowincell="f">
          <w10:anchorlock/>
        </v:line>
      </w:pict>
    </w:r>
    <w:r>
      <w:rPr>
        <w:lang w:val="ru-RU"/>
      </w:rPr>
      <w:pict>
        <v:line id="_x0000_s7948" style="position:absolute;z-index:2859" from="702.35pt,.5pt" to="702.35pt,25pt" o:allowincell="f">
          <w10:anchorlock/>
        </v:line>
      </w:pict>
    </w:r>
    <w:r>
      <w:rPr>
        <w:lang w:val="ru-RU"/>
      </w:rPr>
      <w:pict>
        <v:line id="_x0000_s7947" style="position:absolute;z-index:2858" from="662.35pt,.5pt" to="662.35pt,25pt" o:allowincell="f">
          <w10:anchorlock/>
        </v:line>
      </w:pict>
    </w:r>
    <w:r>
      <w:rPr>
        <w:lang w:val="ru-RU"/>
      </w:rPr>
      <w:pict>
        <v:line id="_x0000_s7939" style="position:absolute;z-index:2850" from="62.35pt,-37pt" to="62.35pt,25pt" o:allowincell="f">
          <w10:anchorlock/>
        </v:line>
      </w:pict>
    </w:r>
    <w:r>
      <w:rPr>
        <w:lang w:val="ru-RU"/>
      </w:rPr>
      <w:pict>
        <v:line id="_x0000_s7943" style="position:absolute;flip:x;z-index:2854" from="3.35pt,13pt" to="293.35pt,13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>Утвердил  [14:Утвердил]                                                                      Цех   УЧ    РМ    Опер.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7944" style="position:absolute;z-index:2855" from="3.35pt,12.55pt" to="783.35pt,12.5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>Н.контр.  [14:</w:t>
    </w:r>
    <w:proofErr w:type="gramEnd"/>
    <w:r w:rsidRPr="00E72F3E">
      <w:rPr>
        <w:lang w:val="ru-RU"/>
      </w:rPr>
      <w:t>НКонтроль]                                Шестерня                               [3:ОперЦех]   [3:ОперУчасток]   [3:</w:t>
    </w:r>
    <w:proofErr w:type="gramStart"/>
    <w:r w:rsidRPr="00E72F3E">
      <w:rPr>
        <w:lang w:val="ru-RU"/>
      </w:rPr>
      <w:t xml:space="preserve">ОперРМ]  </w:t>
    </w:r>
    <w:r>
      <w:rPr>
        <w:lang w:val="ru-RU"/>
      </w:rPr>
      <w:t>165</w:t>
    </w:r>
    <w:proofErr w:type="gramEnd"/>
  </w:p>
</w:hdr>
</file>

<file path=word/header6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rect id="_x0000_s7911" style="position:absolute;margin-left:38.85pt;margin-top:180.9pt;width:759.6pt;height:365.4pt;z-index:10;mso-position-horizontal-relative:page;mso-position-vertical-relative:page" o:allowincell="f" filled="f" stroked="f" strokecolor="#930">
          <w10:wrap anchorx="page" anchory="page"/>
          <w10:anchorlock/>
        </v:rect>
      </w:pict>
    </w:r>
    <w:r>
      <w:rPr>
        <w:lang w:val="ru-RU"/>
      </w:rPr>
      <w:pict>
        <v:rect id="_x0000_s7869" style="position:absolute;margin-left:3.35pt;margin-top:.75pt;width:780pt;height:544.15pt;z-index:-12" o:allowincell="f">
          <w10:anchorlock/>
        </v:rect>
      </w:pict>
    </w:r>
    <w:r>
      <w:rPr>
        <w:lang w:val="ru-RU"/>
      </w:rPr>
      <w:pict>
        <v:line id="_x0000_s7910" style="position:absolute;z-index:2823" from="3.5pt,531pt" to="783.5pt,531pt" o:allowincell="f">
          <w10:anchorlock/>
        </v:line>
      </w:pict>
    </w:r>
    <w:r w:rsidRPr="00E72F3E">
      <w:rPr>
        <w:lang w:val="ru-RU"/>
      </w:rPr>
      <w:t xml:space="preserve">                                                                                    ГОСТ 3.1105-84    Форма 7   САПР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7882" style="position:absolute;z-index:2795" from="677.6pt,.7pt" to="677.6pt,62.7pt" o:allowincell="f">
          <w10:anchorlock/>
        </v:line>
      </w:pict>
    </w:r>
    <w:r>
      <w:rPr>
        <w:lang w:val="ru-RU"/>
      </w:rPr>
      <w:pict>
        <v:line id="_x0000_s7881" style="position:absolute;z-index:2794" from="604.85pt,.7pt" to="604.85pt,50.2pt" o:allowincell="f">
          <w10:anchorlock/>
        </v:line>
      </w:pict>
    </w:r>
    <w:r>
      <w:rPr>
        <w:lang w:val="ru-RU"/>
      </w:rPr>
      <w:pict>
        <v:line id="_x0000_s7880" style="position:absolute;z-index:2793" from="578.6pt,.7pt" to="578.6pt,50.2pt" o:allowincell="f">
          <w10:anchorlock/>
        </v:line>
      </w:pict>
    </w:r>
    <w:r>
      <w:rPr>
        <w:lang w:val="ru-RU"/>
      </w:rPr>
      <w:pict>
        <v:line id="_x0000_s7879" style="position:absolute;z-index:2792" from="552.35pt,.7pt" to="552.35pt,50.2pt" o:allowincell="f">
          <w10:anchorlock/>
        </v:line>
      </w:pict>
    </w:r>
    <w:r>
      <w:rPr>
        <w:lang w:val="ru-RU"/>
      </w:rPr>
      <w:pict>
        <v:line id="_x0000_s7874" style="position:absolute;z-index:2787" from="552.35pt,.7pt" to="783.35pt,.7pt" o:allowincell="f">
          <w10:anchorlock/>
        </v:line>
      </w:pict>
    </w:r>
    <w:r>
      <w:rPr>
        <w:lang w:val="ru-RU"/>
      </w:rPr>
      <w:pict>
        <v:line id="_x0000_s7890" style="position:absolute;z-index:2803" from="103.1pt,12.7pt" to="103.1pt,50.2pt" o:allowincell="f">
          <w10:anchorlock/>
        </v:line>
      </w:pic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7891" style="position:absolute;z-index:2804" from="49.85pt,.25pt" to="49.85pt,37.75pt" o:allowincell="f">
          <w10:anchorlock/>
        </v:line>
      </w:pict>
    </w:r>
    <w:r>
      <w:rPr>
        <w:lang w:val="ru-RU"/>
      </w:rPr>
      <w:pict>
        <v:line id="_x0000_s7883" style="position:absolute;z-index:2796" from="736.85pt,-11.75pt" to="736.85pt,50.25pt" o:allowincell="f">
          <w10:anchorlock/>
        </v:line>
      </w:pict>
    </w:r>
    <w:r>
      <w:rPr>
        <w:lang w:val="ru-RU"/>
      </w:rPr>
      <w:pict>
        <v:line id="_x0000_s7889" style="position:absolute;z-index:2802" from="155.6pt,.25pt" to="155.6pt,37.75pt" o:allowincell="f">
          <w10:anchorlock/>
        </v:line>
      </w:pict>
    </w:r>
    <w:r>
      <w:rPr>
        <w:lang w:val="ru-RU"/>
      </w:rPr>
      <w:pict>
        <v:line id="_x0000_s7888" style="position:absolute;z-index:2801" from="195.35pt,.25pt" to="195.35pt,37.75pt" o:allowincell="f">
          <w10:anchorlock/>
        </v:line>
      </w:pict>
    </w:r>
    <w:r>
      <w:rPr>
        <w:lang w:val="ru-RU"/>
      </w:rPr>
      <w:pict>
        <v:line id="_x0000_s7884" style="position:absolute;flip:x;z-index:2797" from="3.35pt,.25pt" to="195.35pt,.25pt" o:allowincell="f">
          <w10:anchorlock/>
        </v:line>
      </w:pict>
    </w:r>
    <w:r>
      <w:rPr>
        <w:lang w:val="ru-RU"/>
      </w:rPr>
      <w:pict>
        <v:line id="_x0000_s7878" style="position:absolute;z-index:2791" from="512.6pt,12.95pt" to="512.6pt,37.7pt" o:allowincell="f">
          <w10:anchorlock/>
        </v:line>
      </w:pict>
    </w:r>
    <w:r w:rsidRPr="00E72F3E">
      <w:rPr>
        <w:lang w:val="ru-RU"/>
      </w:rPr>
      <w:t xml:space="preserve"> Дубл.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7885" style="position:absolute;flip:x;z-index:2798" from="3.35pt,.45pt" to="195.35pt,.45pt" o:allowincell="f">
          <w10:anchorlock/>
        </v:line>
      </w:pict>
    </w:r>
    <w:r>
      <w:rPr>
        <w:lang w:val="ru-RU"/>
      </w:rPr>
      <w:pict>
        <v:line id="_x0000_s7873" style="position:absolute;z-index:2786" from="552.35pt,-12.25pt" to="783.35pt,-12.25pt" o:allowincell="f">
          <w10:anchorlock/>
        </v:line>
      </w:pict>
    </w:r>
    <w:r>
      <w:rPr>
        <w:lang w:val="ru-RU"/>
      </w:rPr>
      <w:pict>
        <v:line id="_x0000_s7877" style="position:absolute;z-index:2790" from="459.35pt,.45pt" to="459.35pt,25.2pt" o:allowincell="f">
          <w10:anchorlock/>
        </v:line>
      </w:pict>
    </w:r>
    <w:r>
      <w:rPr>
        <w:lang w:val="ru-RU"/>
      </w:rPr>
      <w:pict>
        <v:line id="_x0000_s7876" style="position:absolute;z-index:2789" from="400.1pt,.45pt" to="400.1pt,25.2pt" o:allowincell="f">
          <w10:anchorlock/>
        </v:line>
      </w:pict>
    </w:r>
    <w:r>
      <w:rPr>
        <w:lang w:val="ru-RU"/>
      </w:rPr>
      <w:pict>
        <v:line id="_x0000_s7875" style="position:absolute;z-index:2788" from="373.85pt,.45pt" to="373.85pt,25.2pt" o:allowincell="f">
          <w10:anchorlock/>
        </v:line>
      </w:pict>
    </w:r>
    <w:r>
      <w:rPr>
        <w:lang w:val="ru-RU"/>
      </w:rPr>
      <w:pict>
        <v:line id="_x0000_s7870" style="position:absolute;z-index:2783" from="347.6pt,.45pt" to="347.6pt,25.2pt" o:allowincell="f">
          <w10:anchorlock/>
        </v:line>
      </w:pict>
    </w:r>
    <w:r>
      <w:rPr>
        <w:lang w:val="ru-RU"/>
      </w:rPr>
      <w:pict>
        <v:line id="_x0000_s7872" style="position:absolute;z-index:2785" from="347.6pt,12.5pt" to="783.35pt,12.5pt" o:allowincell="f">
          <w10:anchorlock/>
        </v:line>
      </w:pict>
    </w:r>
    <w:r w:rsidRPr="00E72F3E">
      <w:rPr>
        <w:lang w:val="ru-RU"/>
      </w:rPr>
      <w:t xml:space="preserve"> Взам.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7886" style="position:absolute;flip:x;z-index:2799" from="3.35pt,.05pt" to="195.35pt,.05pt" o:allowincell="f">
          <w10:anchorlock/>
        </v:line>
      </w:pict>
    </w:r>
    <w:r>
      <w:rPr>
        <w:lang w:val="ru-RU"/>
      </w:rPr>
      <w:pict>
        <v:line id="_x0000_s7871" style="position:absolute;z-index:2784" from="347.6pt,-12pt" to="783.35pt,-12pt" o:allowincell="f">
          <w10:anchorlock/>
        </v:line>
      </w:pict>
    </w:r>
    <w:r w:rsidRPr="00E72F3E">
      <w:rPr>
        <w:lang w:val="ru-RU"/>
      </w:rPr>
      <w:t xml:space="preserve"> Подл.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7887" style="position:absolute;z-index:2800" from="3.35pt,.35pt" to="783.35pt,.35pt" o:allowincell="f">
          <w10:anchorlock/>
        </v:line>
      </w:pict>
    </w:r>
    <w:r>
      <w:rPr>
        <w:lang w:val="ru-RU"/>
      </w:rPr>
      <w:pict>
        <v:line id="_x0000_s7903" style="position:absolute;flip:y;z-index:2816" from="537.85pt,12.85pt" to="537.85pt,74.3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 xml:space="preserve">ТехноПро                                     [25:Изделие] |                               </w:t>
    </w:r>
    <w:r w:rsidRPr="00E72F3E">
      <w:rPr>
        <w:lang w:val="ru-RU"/>
      </w:rPr>
      <w:fldChar w:fldCharType="begin"/>
    </w:r>
    <w:r w:rsidRPr="00E72F3E">
      <w:rPr>
        <w:lang w:val="ru-RU"/>
      </w:rPr>
      <w:instrText xml:space="preserve"> SECTIONPAGES  \* MERGEFORMAT </w:instrText>
    </w:r>
    <w:r w:rsidRPr="00E72F3E">
      <w:rPr>
        <w:lang w:val="ru-RU"/>
      </w:rPr>
      <w:fldChar w:fldCharType="separate"/>
    </w:r>
    <w:r>
      <w:rPr>
        <w:lang w:val="ru-RU"/>
      </w:rPr>
      <w:t>1</w:t>
    </w:r>
    <w:r w:rsidRPr="00E72F3E">
      <w:rPr>
        <w:lang w:val="ru-RU"/>
      </w:rPr>
      <w:fldChar w:fldCharType="end"/>
    </w:r>
    <w:r w:rsidRPr="00E72F3E">
      <w:rPr>
        <w:lang w:val="ru-RU"/>
      </w:rPr>
      <w:t xml:space="preserve">        </w:t>
    </w:r>
    <w:r w:rsidRPr="00E72F3E">
      <w:rPr>
        <w:lang w:val="ru-RU"/>
      </w:rPr>
      <w:fldChar w:fldCharType="begin"/>
    </w:r>
    <w:r w:rsidRPr="00E72F3E">
      <w:rPr>
        <w:lang w:val="ru-RU"/>
      </w:rPr>
      <w:instrText xml:space="preserve"> PAGE </w:instrText>
    </w:r>
    <w:r w:rsidRPr="00E72F3E">
      <w:rPr>
        <w:lang w:val="ru-RU"/>
      </w:rPr>
      <w:fldChar w:fldCharType="separate"/>
    </w:r>
    <w:r>
      <w:rPr>
        <w:lang w:val="ru-RU"/>
      </w:rPr>
      <w:t>1</w:t>
    </w:r>
    <w:r w:rsidRPr="00E72F3E">
      <w:rPr>
        <w:lang w:val="ru-RU"/>
      </w:rPr>
      <w:fldChar w:fldCharType="end"/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7907" style="position:absolute;flip:y;z-index:2820" from="755.35pt,.4pt" to="755.35pt,37.9pt" o:allowincell="f">
          <w10:anchorlock/>
        </v:line>
      </w:pict>
    </w:r>
    <w:r>
      <w:rPr>
        <w:lang w:val="ru-RU"/>
      </w:rPr>
      <w:pict>
        <v:line id="_x0000_s7893" style="position:absolute;z-index:2806" from="293.35pt,-12.1pt" to="293.35pt,62.4pt" o:allowincell="f">
          <w10:anchorlock/>
        </v:line>
      </w:pict>
    </w:r>
    <w:r>
      <w:rPr>
        <w:lang w:val="ru-RU"/>
      </w:rPr>
      <w:pict>
        <v:line id="_x0000_s7902" style="position:absolute;z-index:2815" from="372.85pt,.4pt" to="372.85pt,48.4pt" o:allowincell="f">
          <w10:anchorlock/>
        </v:line>
      </w:pict>
    </w:r>
    <w:r>
      <w:rPr>
        <w:lang w:val="ru-RU"/>
      </w:rPr>
      <w:pict>
        <v:line id="_x0000_s7895" style="position:absolute;z-index:2808" from="167.85pt,.4pt" to="167.85pt,62.4pt" o:allowincell="f">
          <w10:anchorlock/>
        </v:line>
      </w:pict>
    </w:r>
    <w:r>
      <w:rPr>
        <w:lang w:val="ru-RU"/>
      </w:rPr>
      <w:pict>
        <v:line id="_x0000_s7894" style="position:absolute;z-index:2807" from="227.35pt,.4pt" to="227.35pt,62.4pt" o:allowincell="f">
          <w10:anchorlock/>
        </v:line>
      </w:pict>
    </w:r>
    <w:r>
      <w:rPr>
        <w:lang w:val="ru-RU"/>
      </w:rPr>
      <w:pict>
        <v:line id="_x0000_s7892" style="position:absolute;z-index:2805" from="3.35pt,.4pt" to="783.35pt,.4pt" o:allowincell="f">
          <w10:anchorlock/>
        </v:line>
      </w:pict>
    </w:r>
    <w:r w:rsidRPr="00E72F3E">
      <w:rPr>
        <w:lang w:val="ru-RU"/>
      </w:rPr>
      <w:t xml:space="preserve"> Разраб.   </w:t>
    </w:r>
    <w:proofErr w:type="gramStart"/>
    <w:r w:rsidRPr="00E72F3E">
      <w:rPr>
        <w:lang w:val="ru-RU"/>
      </w:rPr>
      <w:t>Копцов Д.С.                        BEKTOP     [25:НомСборки]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7897" style="position:absolute;flip:x;z-index:2810" from="3.35pt,-.15pt" to="293.35pt,-.1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 xml:space="preserve">Проверил  Фурсов А.А                         [9:Заказ]  2345-4789                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7898" style="position:absolute;flip:x;z-index:2811" from="3.35pt,-.05pt" to="293.35pt,-.0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>Нормир.   [14:Нормировал]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7899" style="position:absolute;flip:x;z-index:2812" from="3.35pt,.35pt" to="783.35pt,.5pt" o:allowincell="f">
          <w10:anchorlock/>
        </v:line>
      </w:pict>
    </w:r>
    <w:r>
      <w:rPr>
        <w:lang w:val="ru-RU"/>
      </w:rPr>
      <w:pict>
        <v:line id="_x0000_s7909" style="position:absolute;z-index:2822" from="623pt,11.85pt" to="783.5pt,11.85pt" o:allowincell="f">
          <w10:anchorlock/>
        </v:line>
      </w:pict>
    </w:r>
    <w:r>
      <w:rPr>
        <w:lang w:val="ru-RU"/>
      </w:rPr>
      <w:pict>
        <v:line id="_x0000_s7908" style="position:absolute;z-index:2821" from="623pt,.35pt" to="623pt,24.85pt" o:allowincell="f">
          <w10:anchorlock/>
        </v:line>
      </w:pict>
    </w:r>
    <w:r>
      <w:rPr>
        <w:lang w:val="ru-RU"/>
      </w:rPr>
      <w:pict>
        <v:line id="_x0000_s7906" style="position:absolute;z-index:2819" from="741.85pt,.5pt" to="741.85pt,25pt" o:allowincell="f">
          <w10:anchorlock/>
        </v:line>
      </w:pict>
    </w:r>
    <w:r>
      <w:rPr>
        <w:lang w:val="ru-RU"/>
      </w:rPr>
      <w:pict>
        <v:line id="_x0000_s7905" style="position:absolute;z-index:2818" from="702.35pt,.5pt" to="702.35pt,25pt" o:allowincell="f">
          <w10:anchorlock/>
        </v:line>
      </w:pict>
    </w:r>
    <w:r>
      <w:rPr>
        <w:lang w:val="ru-RU"/>
      </w:rPr>
      <w:pict>
        <v:line id="_x0000_s7904" style="position:absolute;z-index:2817" from="662.35pt,.5pt" to="662.35pt,25pt" o:allowincell="f">
          <w10:anchorlock/>
        </v:line>
      </w:pict>
    </w:r>
    <w:r>
      <w:rPr>
        <w:lang w:val="ru-RU"/>
      </w:rPr>
      <w:pict>
        <v:line id="_x0000_s7896" style="position:absolute;z-index:2809" from="62.35pt,-37pt" to="62.35pt,25pt" o:allowincell="f">
          <w10:anchorlock/>
        </v:line>
      </w:pict>
    </w:r>
    <w:r>
      <w:rPr>
        <w:lang w:val="ru-RU"/>
      </w:rPr>
      <w:pict>
        <v:line id="_x0000_s7900" style="position:absolute;flip:x;z-index:2813" from="3.35pt,13pt" to="293.35pt,13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>Утвердил  [14:Утвердил]                                                                      Цех   УЧ    РМ    Опер.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7901" style="position:absolute;z-index:2814" from="3.35pt,12.55pt" to="783.35pt,12.5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>Н.контр.  [14:</w:t>
    </w:r>
    <w:proofErr w:type="gramEnd"/>
    <w:r w:rsidRPr="00E72F3E">
      <w:rPr>
        <w:lang w:val="ru-RU"/>
      </w:rPr>
      <w:t>НКонтроль]                                Шестерня                               [3:ОперЦех]   [3:ОперУчасток]   [3:</w:t>
    </w:r>
    <w:proofErr w:type="gramStart"/>
    <w:r w:rsidRPr="00E72F3E">
      <w:rPr>
        <w:lang w:val="ru-RU"/>
      </w:rPr>
      <w:t xml:space="preserve">ОперРМ]  </w:t>
    </w:r>
    <w:r>
      <w:rPr>
        <w:lang w:val="ru-RU"/>
      </w:rPr>
      <w:t>165</w:t>
    </w:r>
    <w:proofErr w:type="gramEnd"/>
  </w:p>
</w:hdr>
</file>

<file path=word/header7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rect id="_x0000_s8126" style="position:absolute;margin-left:38.85pt;margin-top:182.55pt;width:760.5pt;height:362.7pt;z-index:7;mso-position-horizontal-relative:page;mso-position-vertical-relative:page" stroked="f">
          <w10:wrap anchorx="page" anchory="page"/>
          <w10:anchorlock/>
        </v:rect>
      </w:pict>
    </w:r>
    <w:r>
      <w:rPr>
        <w:lang w:val="ru-RU"/>
      </w:rPr>
      <w:pict>
        <v:rect id="_x0000_s8084" style="position:absolute;margin-left:3.35pt;margin-top:.75pt;width:780pt;height:544.15pt;z-index:-9" o:allowincell="f">
          <w10:anchorlock/>
        </v:rect>
      </w:pict>
    </w:r>
    <w:r>
      <w:rPr>
        <w:lang w:val="ru-RU"/>
      </w:rPr>
      <w:pict>
        <v:line id="_x0000_s8125" style="position:absolute;z-index:2946" from="3.5pt,531pt" to="783.5pt,531pt" o:allowincell="f">
          <w10:anchorlock/>
        </v:line>
      </w:pict>
    </w:r>
    <w:r w:rsidRPr="00E72F3E">
      <w:rPr>
        <w:lang w:val="ru-RU"/>
      </w:rPr>
      <w:t xml:space="preserve">                                                                                    ГОСТ 3.1105-84    Форма 7   САПР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8097" style="position:absolute;z-index:2918" from="677.6pt,.7pt" to="677.6pt,62.7pt" o:allowincell="f">
          <w10:anchorlock/>
        </v:line>
      </w:pict>
    </w:r>
    <w:r>
      <w:rPr>
        <w:lang w:val="ru-RU"/>
      </w:rPr>
      <w:pict>
        <v:line id="_x0000_s8096" style="position:absolute;z-index:2917" from="604.85pt,.7pt" to="604.85pt,50.2pt" o:allowincell="f">
          <w10:anchorlock/>
        </v:line>
      </w:pict>
    </w:r>
    <w:r>
      <w:rPr>
        <w:lang w:val="ru-RU"/>
      </w:rPr>
      <w:pict>
        <v:line id="_x0000_s8095" style="position:absolute;z-index:2916" from="578.6pt,.7pt" to="578.6pt,50.2pt" o:allowincell="f">
          <w10:anchorlock/>
        </v:line>
      </w:pict>
    </w:r>
    <w:r>
      <w:rPr>
        <w:lang w:val="ru-RU"/>
      </w:rPr>
      <w:pict>
        <v:line id="_x0000_s8094" style="position:absolute;z-index:2915" from="552.35pt,.7pt" to="552.35pt,50.2pt" o:allowincell="f">
          <w10:anchorlock/>
        </v:line>
      </w:pict>
    </w:r>
    <w:r>
      <w:rPr>
        <w:lang w:val="ru-RU"/>
      </w:rPr>
      <w:pict>
        <v:line id="_x0000_s8089" style="position:absolute;z-index:2910" from="552.35pt,.7pt" to="783.35pt,.7pt" o:allowincell="f">
          <w10:anchorlock/>
        </v:line>
      </w:pict>
    </w:r>
    <w:r>
      <w:rPr>
        <w:lang w:val="ru-RU"/>
      </w:rPr>
      <w:pict>
        <v:line id="_x0000_s8105" style="position:absolute;z-index:2926" from="103.1pt,12.7pt" to="103.1pt,50.2pt" o:allowincell="f">
          <w10:anchorlock/>
        </v:line>
      </w:pic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8106" style="position:absolute;z-index:2927" from="49.85pt,.25pt" to="49.85pt,37.75pt" o:allowincell="f">
          <w10:anchorlock/>
        </v:line>
      </w:pict>
    </w:r>
    <w:r>
      <w:rPr>
        <w:lang w:val="ru-RU"/>
      </w:rPr>
      <w:pict>
        <v:line id="_x0000_s8098" style="position:absolute;z-index:2919" from="736.85pt,-11.75pt" to="736.85pt,50.25pt" o:allowincell="f">
          <w10:anchorlock/>
        </v:line>
      </w:pict>
    </w:r>
    <w:r>
      <w:rPr>
        <w:lang w:val="ru-RU"/>
      </w:rPr>
      <w:pict>
        <v:line id="_x0000_s8104" style="position:absolute;z-index:2925" from="155.6pt,.25pt" to="155.6pt,37.75pt" o:allowincell="f">
          <w10:anchorlock/>
        </v:line>
      </w:pict>
    </w:r>
    <w:r>
      <w:rPr>
        <w:lang w:val="ru-RU"/>
      </w:rPr>
      <w:pict>
        <v:line id="_x0000_s8103" style="position:absolute;z-index:2924" from="195.35pt,.25pt" to="195.35pt,37.75pt" o:allowincell="f">
          <w10:anchorlock/>
        </v:line>
      </w:pict>
    </w:r>
    <w:r>
      <w:rPr>
        <w:lang w:val="ru-RU"/>
      </w:rPr>
      <w:pict>
        <v:line id="_x0000_s8099" style="position:absolute;flip:x;z-index:2920" from="3.35pt,.25pt" to="195.35pt,.25pt" o:allowincell="f">
          <w10:anchorlock/>
        </v:line>
      </w:pict>
    </w:r>
    <w:r>
      <w:rPr>
        <w:lang w:val="ru-RU"/>
      </w:rPr>
      <w:pict>
        <v:line id="_x0000_s8093" style="position:absolute;z-index:2914" from="512.6pt,12.95pt" to="512.6pt,37.7pt" o:allowincell="f">
          <w10:anchorlock/>
        </v:line>
      </w:pict>
    </w:r>
    <w:r w:rsidRPr="00E72F3E">
      <w:rPr>
        <w:lang w:val="ru-RU"/>
      </w:rPr>
      <w:t xml:space="preserve"> Дубл.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8100" style="position:absolute;flip:x;z-index:2921" from="3.35pt,.45pt" to="195.35pt,.45pt" o:allowincell="f">
          <w10:anchorlock/>
        </v:line>
      </w:pict>
    </w:r>
    <w:r>
      <w:rPr>
        <w:lang w:val="ru-RU"/>
      </w:rPr>
      <w:pict>
        <v:line id="_x0000_s8088" style="position:absolute;z-index:2909" from="552.35pt,-12.25pt" to="783.35pt,-12.25pt" o:allowincell="f">
          <w10:anchorlock/>
        </v:line>
      </w:pict>
    </w:r>
    <w:r>
      <w:rPr>
        <w:lang w:val="ru-RU"/>
      </w:rPr>
      <w:pict>
        <v:line id="_x0000_s8092" style="position:absolute;z-index:2913" from="459.35pt,.45pt" to="459.35pt,25.2pt" o:allowincell="f">
          <w10:anchorlock/>
        </v:line>
      </w:pict>
    </w:r>
    <w:r>
      <w:rPr>
        <w:lang w:val="ru-RU"/>
      </w:rPr>
      <w:pict>
        <v:line id="_x0000_s8091" style="position:absolute;z-index:2912" from="400.1pt,.45pt" to="400.1pt,25.2pt" o:allowincell="f">
          <w10:anchorlock/>
        </v:line>
      </w:pict>
    </w:r>
    <w:r>
      <w:rPr>
        <w:lang w:val="ru-RU"/>
      </w:rPr>
      <w:pict>
        <v:line id="_x0000_s8090" style="position:absolute;z-index:2911" from="373.85pt,.45pt" to="373.85pt,25.2pt" o:allowincell="f">
          <w10:anchorlock/>
        </v:line>
      </w:pict>
    </w:r>
    <w:r>
      <w:rPr>
        <w:lang w:val="ru-RU"/>
      </w:rPr>
      <w:pict>
        <v:line id="_x0000_s8085" style="position:absolute;z-index:2906" from="347.6pt,.45pt" to="347.6pt,25.2pt" o:allowincell="f">
          <w10:anchorlock/>
        </v:line>
      </w:pict>
    </w:r>
    <w:r>
      <w:rPr>
        <w:lang w:val="ru-RU"/>
      </w:rPr>
      <w:pict>
        <v:line id="_x0000_s8087" style="position:absolute;z-index:2908" from="347.6pt,12.5pt" to="783.35pt,12.5pt" o:allowincell="f">
          <w10:anchorlock/>
        </v:line>
      </w:pict>
    </w:r>
    <w:r w:rsidRPr="00E72F3E">
      <w:rPr>
        <w:lang w:val="ru-RU"/>
      </w:rPr>
      <w:t xml:space="preserve"> Взам.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8101" style="position:absolute;flip:x;z-index:2922" from="3.35pt,.05pt" to="195.35pt,.05pt" o:allowincell="f">
          <w10:anchorlock/>
        </v:line>
      </w:pict>
    </w:r>
    <w:r>
      <w:rPr>
        <w:lang w:val="ru-RU"/>
      </w:rPr>
      <w:pict>
        <v:line id="_x0000_s8086" style="position:absolute;z-index:2907" from="347.6pt,-12pt" to="783.35pt,-12pt" o:allowincell="f">
          <w10:anchorlock/>
        </v:line>
      </w:pict>
    </w:r>
    <w:r w:rsidRPr="00E72F3E">
      <w:rPr>
        <w:lang w:val="ru-RU"/>
      </w:rPr>
      <w:t xml:space="preserve"> Подл.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8102" style="position:absolute;z-index:2923" from="3.35pt,.35pt" to="783.35pt,.35pt" o:allowincell="f">
          <w10:anchorlock/>
        </v:line>
      </w:pict>
    </w:r>
    <w:r>
      <w:rPr>
        <w:lang w:val="ru-RU"/>
      </w:rPr>
      <w:pict>
        <v:line id="_x0000_s8118" style="position:absolute;flip:y;z-index:2939" from="537.85pt,12.85pt" to="537.85pt,74.3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 xml:space="preserve">ТехноПро                                     [25:Изделие] |                               </w:t>
    </w:r>
    <w:r w:rsidRPr="00E72F3E">
      <w:rPr>
        <w:lang w:val="ru-RU"/>
      </w:rPr>
      <w:fldChar w:fldCharType="begin"/>
    </w:r>
    <w:r w:rsidRPr="00E72F3E">
      <w:rPr>
        <w:lang w:val="ru-RU"/>
      </w:rPr>
      <w:instrText xml:space="preserve"> SECTIONPAGES  \* MERGEFORMAT </w:instrText>
    </w:r>
    <w:r w:rsidRPr="00E72F3E">
      <w:rPr>
        <w:lang w:val="ru-RU"/>
      </w:rPr>
      <w:fldChar w:fldCharType="separate"/>
    </w:r>
    <w:r>
      <w:rPr>
        <w:lang w:val="ru-RU"/>
      </w:rPr>
      <w:t>1</w:t>
    </w:r>
    <w:r w:rsidRPr="00E72F3E">
      <w:rPr>
        <w:lang w:val="ru-RU"/>
      </w:rPr>
      <w:fldChar w:fldCharType="end"/>
    </w:r>
    <w:r w:rsidRPr="00E72F3E">
      <w:rPr>
        <w:lang w:val="ru-RU"/>
      </w:rPr>
      <w:t xml:space="preserve">        </w:t>
    </w:r>
    <w:r w:rsidRPr="00E72F3E">
      <w:rPr>
        <w:lang w:val="ru-RU"/>
      </w:rPr>
      <w:fldChar w:fldCharType="begin"/>
    </w:r>
    <w:r w:rsidRPr="00E72F3E">
      <w:rPr>
        <w:lang w:val="ru-RU"/>
      </w:rPr>
      <w:instrText xml:space="preserve"> PAGE </w:instrText>
    </w:r>
    <w:r w:rsidRPr="00E72F3E">
      <w:rPr>
        <w:lang w:val="ru-RU"/>
      </w:rPr>
      <w:fldChar w:fldCharType="separate"/>
    </w:r>
    <w:r w:rsidRPr="00E72F3E">
      <w:rPr>
        <w:lang w:val="ru-RU"/>
      </w:rPr>
      <w:t>2</w:t>
    </w:r>
    <w:r w:rsidRPr="00E72F3E">
      <w:rPr>
        <w:lang w:val="ru-RU"/>
      </w:rPr>
      <w:fldChar w:fldCharType="end"/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8122" style="position:absolute;flip:y;z-index:2943" from="755.35pt,.4pt" to="755.35pt,37.9pt" o:allowincell="f">
          <w10:anchorlock/>
        </v:line>
      </w:pict>
    </w:r>
    <w:r>
      <w:rPr>
        <w:lang w:val="ru-RU"/>
      </w:rPr>
      <w:pict>
        <v:line id="_x0000_s8108" style="position:absolute;z-index:2929" from="293.35pt,-12.1pt" to="293.35pt,62.4pt" o:allowincell="f">
          <w10:anchorlock/>
        </v:line>
      </w:pict>
    </w:r>
    <w:r>
      <w:rPr>
        <w:lang w:val="ru-RU"/>
      </w:rPr>
      <w:pict>
        <v:line id="_x0000_s8117" style="position:absolute;z-index:2938" from="372.85pt,.4pt" to="372.85pt,48.4pt" o:allowincell="f">
          <w10:anchorlock/>
        </v:line>
      </w:pict>
    </w:r>
    <w:r>
      <w:rPr>
        <w:lang w:val="ru-RU"/>
      </w:rPr>
      <w:pict>
        <v:line id="_x0000_s8110" style="position:absolute;z-index:2931" from="167.85pt,.4pt" to="167.85pt,62.4pt" o:allowincell="f">
          <w10:anchorlock/>
        </v:line>
      </w:pict>
    </w:r>
    <w:r>
      <w:rPr>
        <w:lang w:val="ru-RU"/>
      </w:rPr>
      <w:pict>
        <v:line id="_x0000_s8109" style="position:absolute;z-index:2930" from="227.35pt,.4pt" to="227.35pt,62.4pt" o:allowincell="f">
          <w10:anchorlock/>
        </v:line>
      </w:pict>
    </w:r>
    <w:r>
      <w:rPr>
        <w:lang w:val="ru-RU"/>
      </w:rPr>
      <w:pict>
        <v:line id="_x0000_s8107" style="position:absolute;z-index:2928" from="3.35pt,.4pt" to="783.35pt,.4pt" o:allowincell="f">
          <w10:anchorlock/>
        </v:line>
      </w:pict>
    </w:r>
    <w:r w:rsidRPr="00E72F3E">
      <w:rPr>
        <w:lang w:val="ru-RU"/>
      </w:rPr>
      <w:t xml:space="preserve"> Разраб.   </w:t>
    </w:r>
    <w:proofErr w:type="gramStart"/>
    <w:r w:rsidRPr="00E72F3E">
      <w:rPr>
        <w:lang w:val="ru-RU"/>
      </w:rPr>
      <w:t>Копцов Д.С.                        BEKTOP     [25:НомСборки]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8112" style="position:absolute;flip:x;z-index:2933" from="3.35pt,-.15pt" to="293.35pt,-.1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 xml:space="preserve">Проверил  Фурсов А.А                         [9:Заказ]  2345-4789                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8113" style="position:absolute;flip:x;z-index:2934" from="3.35pt,-.05pt" to="293.35pt,-.0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>Нормир.   [14:Нормировал]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8114" style="position:absolute;flip:x;z-index:2935" from="3.35pt,.35pt" to="783.35pt,.5pt" o:allowincell="f">
          <w10:anchorlock/>
        </v:line>
      </w:pict>
    </w:r>
    <w:r>
      <w:rPr>
        <w:lang w:val="ru-RU"/>
      </w:rPr>
      <w:pict>
        <v:line id="_x0000_s8124" style="position:absolute;z-index:2945" from="623pt,11.85pt" to="783.5pt,11.85pt" o:allowincell="f">
          <w10:anchorlock/>
        </v:line>
      </w:pict>
    </w:r>
    <w:r>
      <w:rPr>
        <w:lang w:val="ru-RU"/>
      </w:rPr>
      <w:pict>
        <v:line id="_x0000_s8123" style="position:absolute;z-index:2944" from="623pt,.35pt" to="623pt,24.85pt" o:allowincell="f">
          <w10:anchorlock/>
        </v:line>
      </w:pict>
    </w:r>
    <w:r>
      <w:rPr>
        <w:lang w:val="ru-RU"/>
      </w:rPr>
      <w:pict>
        <v:line id="_x0000_s8121" style="position:absolute;z-index:2942" from="741.85pt,.5pt" to="741.85pt,25pt" o:allowincell="f">
          <w10:anchorlock/>
        </v:line>
      </w:pict>
    </w:r>
    <w:r>
      <w:rPr>
        <w:lang w:val="ru-RU"/>
      </w:rPr>
      <w:pict>
        <v:line id="_x0000_s8120" style="position:absolute;z-index:2941" from="702.35pt,.5pt" to="702.35pt,25pt" o:allowincell="f">
          <w10:anchorlock/>
        </v:line>
      </w:pict>
    </w:r>
    <w:r>
      <w:rPr>
        <w:lang w:val="ru-RU"/>
      </w:rPr>
      <w:pict>
        <v:line id="_x0000_s8119" style="position:absolute;z-index:2940" from="662.35pt,.5pt" to="662.35pt,25pt" o:allowincell="f">
          <w10:anchorlock/>
        </v:line>
      </w:pict>
    </w:r>
    <w:r>
      <w:rPr>
        <w:lang w:val="ru-RU"/>
      </w:rPr>
      <w:pict>
        <v:line id="_x0000_s8111" style="position:absolute;z-index:2932" from="62.35pt,-37pt" to="62.35pt,25pt" o:allowincell="f">
          <w10:anchorlock/>
        </v:line>
      </w:pict>
    </w:r>
    <w:r>
      <w:rPr>
        <w:lang w:val="ru-RU"/>
      </w:rPr>
      <w:pict>
        <v:line id="_x0000_s8115" style="position:absolute;flip:x;z-index:2936" from="3.35pt,13pt" to="293.35pt,13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>Утвердил  [14:Утвердил]                                                                      Цех   УЧ    РМ    Опер.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8116" style="position:absolute;z-index:2937" from="3.35pt,12.55pt" to="783.35pt,12.5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 xml:space="preserve">Н.контр.  [14:НКонтроль]                                Шестерня                               </w:t>
    </w:r>
    <w:r>
      <w:rPr>
        <w:lang w:val="ru-RU"/>
      </w:rPr>
      <w:t xml:space="preserve">   </w:t>
    </w:r>
    <w:r w:rsidRPr="00E72F3E">
      <w:rPr>
        <w:lang w:val="ru-RU"/>
      </w:rPr>
      <w:t xml:space="preserve">   </w:t>
    </w:r>
    <w:r>
      <w:rPr>
        <w:lang w:val="ru-RU"/>
      </w:rPr>
      <w:t xml:space="preserve">   </w:t>
    </w:r>
    <w:r w:rsidRPr="00E72F3E">
      <w:rPr>
        <w:lang w:val="ru-RU"/>
      </w:rPr>
      <w:t xml:space="preserve">   </w:t>
    </w:r>
    <w:r>
      <w:rPr>
        <w:lang w:val="ru-RU"/>
      </w:rPr>
      <w:t xml:space="preserve">   </w:t>
    </w:r>
    <w:r w:rsidRPr="00E72F3E">
      <w:rPr>
        <w:lang w:val="ru-RU"/>
      </w:rPr>
      <w:t xml:space="preserve">  </w:t>
    </w:r>
    <w:r>
      <w:rPr>
        <w:lang w:val="ru-RU"/>
      </w:rPr>
      <w:t>170</w:t>
    </w:r>
    <w:proofErr w:type="gramEnd"/>
  </w:p>
</w:hdr>
</file>

<file path=word/header7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rect id="_x0000_s8083" style="position:absolute;margin-left:38.85pt;margin-top:180.9pt;width:759.6pt;height:365.4pt;z-index:8;mso-position-horizontal-relative:page;mso-position-vertical-relative:page" o:allowincell="f" filled="f" stroked="f" strokecolor="#930">
          <w10:wrap anchorx="page" anchory="page"/>
          <w10:anchorlock/>
        </v:rect>
      </w:pict>
    </w:r>
    <w:r>
      <w:rPr>
        <w:lang w:val="ru-RU"/>
      </w:rPr>
      <w:pict>
        <v:rect id="_x0000_s8041" style="position:absolute;margin-left:3.35pt;margin-top:.75pt;width:780pt;height:544.15pt;z-index:-10" o:allowincell="f">
          <w10:anchorlock/>
        </v:rect>
      </w:pict>
    </w:r>
    <w:r>
      <w:rPr>
        <w:lang w:val="ru-RU"/>
      </w:rPr>
      <w:pict>
        <v:line id="_x0000_s8082" style="position:absolute;z-index:2905" from="3.5pt,531pt" to="783.5pt,531pt" o:allowincell="f">
          <w10:anchorlock/>
        </v:line>
      </w:pict>
    </w:r>
    <w:r w:rsidRPr="00E72F3E">
      <w:rPr>
        <w:lang w:val="ru-RU"/>
      </w:rPr>
      <w:t xml:space="preserve">                                                                                    ГОСТ 3.1105-84    Форма 7   САПР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8054" style="position:absolute;z-index:2877" from="677.6pt,.7pt" to="677.6pt,62.7pt" o:allowincell="f">
          <w10:anchorlock/>
        </v:line>
      </w:pict>
    </w:r>
    <w:r>
      <w:rPr>
        <w:lang w:val="ru-RU"/>
      </w:rPr>
      <w:pict>
        <v:line id="_x0000_s8053" style="position:absolute;z-index:2876" from="604.85pt,.7pt" to="604.85pt,50.2pt" o:allowincell="f">
          <w10:anchorlock/>
        </v:line>
      </w:pict>
    </w:r>
    <w:r>
      <w:rPr>
        <w:lang w:val="ru-RU"/>
      </w:rPr>
      <w:pict>
        <v:line id="_x0000_s8052" style="position:absolute;z-index:2875" from="578.6pt,.7pt" to="578.6pt,50.2pt" o:allowincell="f">
          <w10:anchorlock/>
        </v:line>
      </w:pict>
    </w:r>
    <w:r>
      <w:rPr>
        <w:lang w:val="ru-RU"/>
      </w:rPr>
      <w:pict>
        <v:line id="_x0000_s8051" style="position:absolute;z-index:2874" from="552.35pt,.7pt" to="552.35pt,50.2pt" o:allowincell="f">
          <w10:anchorlock/>
        </v:line>
      </w:pict>
    </w:r>
    <w:r>
      <w:rPr>
        <w:lang w:val="ru-RU"/>
      </w:rPr>
      <w:pict>
        <v:line id="_x0000_s8046" style="position:absolute;z-index:2869" from="552.35pt,.7pt" to="783.35pt,.7pt" o:allowincell="f">
          <w10:anchorlock/>
        </v:line>
      </w:pict>
    </w:r>
    <w:r>
      <w:rPr>
        <w:lang w:val="ru-RU"/>
      </w:rPr>
      <w:pict>
        <v:line id="_x0000_s8062" style="position:absolute;z-index:2885" from="103.1pt,12.7pt" to="103.1pt,50.2pt" o:allowincell="f">
          <w10:anchorlock/>
        </v:line>
      </w:pic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8063" style="position:absolute;z-index:2886" from="49.85pt,.25pt" to="49.85pt,37.75pt" o:allowincell="f">
          <w10:anchorlock/>
        </v:line>
      </w:pict>
    </w:r>
    <w:r>
      <w:rPr>
        <w:lang w:val="ru-RU"/>
      </w:rPr>
      <w:pict>
        <v:line id="_x0000_s8055" style="position:absolute;z-index:2878" from="736.85pt,-11.75pt" to="736.85pt,50.25pt" o:allowincell="f">
          <w10:anchorlock/>
        </v:line>
      </w:pict>
    </w:r>
    <w:r>
      <w:rPr>
        <w:lang w:val="ru-RU"/>
      </w:rPr>
      <w:pict>
        <v:line id="_x0000_s8061" style="position:absolute;z-index:2884" from="155.6pt,.25pt" to="155.6pt,37.75pt" o:allowincell="f">
          <w10:anchorlock/>
        </v:line>
      </w:pict>
    </w:r>
    <w:r>
      <w:rPr>
        <w:lang w:val="ru-RU"/>
      </w:rPr>
      <w:pict>
        <v:line id="_x0000_s8060" style="position:absolute;z-index:2883" from="195.35pt,.25pt" to="195.35pt,37.75pt" o:allowincell="f">
          <w10:anchorlock/>
        </v:line>
      </w:pict>
    </w:r>
    <w:r>
      <w:rPr>
        <w:lang w:val="ru-RU"/>
      </w:rPr>
      <w:pict>
        <v:line id="_x0000_s8056" style="position:absolute;flip:x;z-index:2879" from="3.35pt,.25pt" to="195.35pt,.25pt" o:allowincell="f">
          <w10:anchorlock/>
        </v:line>
      </w:pict>
    </w:r>
    <w:r>
      <w:rPr>
        <w:lang w:val="ru-RU"/>
      </w:rPr>
      <w:pict>
        <v:line id="_x0000_s8050" style="position:absolute;z-index:2873" from="512.6pt,12.95pt" to="512.6pt,37.7pt" o:allowincell="f">
          <w10:anchorlock/>
        </v:line>
      </w:pict>
    </w:r>
    <w:r w:rsidRPr="00E72F3E">
      <w:rPr>
        <w:lang w:val="ru-RU"/>
      </w:rPr>
      <w:t xml:space="preserve"> Дубл.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8057" style="position:absolute;flip:x;z-index:2880" from="3.35pt,.45pt" to="195.35pt,.45pt" o:allowincell="f">
          <w10:anchorlock/>
        </v:line>
      </w:pict>
    </w:r>
    <w:r>
      <w:rPr>
        <w:lang w:val="ru-RU"/>
      </w:rPr>
      <w:pict>
        <v:line id="_x0000_s8045" style="position:absolute;z-index:2868" from="552.35pt,-12.25pt" to="783.35pt,-12.25pt" o:allowincell="f">
          <w10:anchorlock/>
        </v:line>
      </w:pict>
    </w:r>
    <w:r>
      <w:rPr>
        <w:lang w:val="ru-RU"/>
      </w:rPr>
      <w:pict>
        <v:line id="_x0000_s8049" style="position:absolute;z-index:2872" from="459.35pt,.45pt" to="459.35pt,25.2pt" o:allowincell="f">
          <w10:anchorlock/>
        </v:line>
      </w:pict>
    </w:r>
    <w:r>
      <w:rPr>
        <w:lang w:val="ru-RU"/>
      </w:rPr>
      <w:pict>
        <v:line id="_x0000_s8048" style="position:absolute;z-index:2871" from="400.1pt,.45pt" to="400.1pt,25.2pt" o:allowincell="f">
          <w10:anchorlock/>
        </v:line>
      </w:pict>
    </w:r>
    <w:r>
      <w:rPr>
        <w:lang w:val="ru-RU"/>
      </w:rPr>
      <w:pict>
        <v:line id="_x0000_s8047" style="position:absolute;z-index:2870" from="373.85pt,.45pt" to="373.85pt,25.2pt" o:allowincell="f">
          <w10:anchorlock/>
        </v:line>
      </w:pict>
    </w:r>
    <w:r>
      <w:rPr>
        <w:lang w:val="ru-RU"/>
      </w:rPr>
      <w:pict>
        <v:line id="_x0000_s8042" style="position:absolute;z-index:2865" from="347.6pt,.45pt" to="347.6pt,25.2pt" o:allowincell="f">
          <w10:anchorlock/>
        </v:line>
      </w:pict>
    </w:r>
    <w:r>
      <w:rPr>
        <w:lang w:val="ru-RU"/>
      </w:rPr>
      <w:pict>
        <v:line id="_x0000_s8044" style="position:absolute;z-index:2867" from="347.6pt,12.5pt" to="783.35pt,12.5pt" o:allowincell="f">
          <w10:anchorlock/>
        </v:line>
      </w:pict>
    </w:r>
    <w:r w:rsidRPr="00E72F3E">
      <w:rPr>
        <w:lang w:val="ru-RU"/>
      </w:rPr>
      <w:t xml:space="preserve"> Взам.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8058" style="position:absolute;flip:x;z-index:2881" from="3.35pt,.05pt" to="195.35pt,.05pt" o:allowincell="f">
          <w10:anchorlock/>
        </v:line>
      </w:pict>
    </w:r>
    <w:r>
      <w:rPr>
        <w:lang w:val="ru-RU"/>
      </w:rPr>
      <w:pict>
        <v:line id="_x0000_s8043" style="position:absolute;z-index:2866" from="347.6pt,-12pt" to="783.35pt,-12pt" o:allowincell="f">
          <w10:anchorlock/>
        </v:line>
      </w:pict>
    </w:r>
    <w:r w:rsidRPr="00E72F3E">
      <w:rPr>
        <w:lang w:val="ru-RU"/>
      </w:rPr>
      <w:t xml:space="preserve"> Подл.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8059" style="position:absolute;z-index:2882" from="3.35pt,.35pt" to="783.35pt,.35pt" o:allowincell="f">
          <w10:anchorlock/>
        </v:line>
      </w:pict>
    </w:r>
    <w:r>
      <w:rPr>
        <w:lang w:val="ru-RU"/>
      </w:rPr>
      <w:pict>
        <v:line id="_x0000_s8075" style="position:absolute;flip:y;z-index:2898" from="537.85pt,12.85pt" to="537.85pt,74.3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 xml:space="preserve">ТехноПро                                     [25:Изделие] |                               </w:t>
    </w:r>
    <w:r w:rsidRPr="00E72F3E">
      <w:rPr>
        <w:lang w:val="ru-RU"/>
      </w:rPr>
      <w:fldChar w:fldCharType="begin"/>
    </w:r>
    <w:r w:rsidRPr="00E72F3E">
      <w:rPr>
        <w:lang w:val="ru-RU"/>
      </w:rPr>
      <w:instrText xml:space="preserve"> SECTIONPAGES  \* MERGEFORMAT </w:instrText>
    </w:r>
    <w:r w:rsidRPr="00E72F3E">
      <w:rPr>
        <w:lang w:val="ru-RU"/>
      </w:rPr>
      <w:fldChar w:fldCharType="separate"/>
    </w:r>
    <w:r>
      <w:rPr>
        <w:lang w:val="ru-RU"/>
      </w:rPr>
      <w:t>1</w:t>
    </w:r>
    <w:r w:rsidRPr="00E72F3E">
      <w:rPr>
        <w:lang w:val="ru-RU"/>
      </w:rPr>
      <w:fldChar w:fldCharType="end"/>
    </w:r>
    <w:r w:rsidRPr="00E72F3E">
      <w:rPr>
        <w:lang w:val="ru-RU"/>
      </w:rPr>
      <w:t xml:space="preserve">        </w:t>
    </w:r>
    <w:r w:rsidRPr="00E72F3E">
      <w:rPr>
        <w:lang w:val="ru-RU"/>
      </w:rPr>
      <w:fldChar w:fldCharType="begin"/>
    </w:r>
    <w:r w:rsidRPr="00E72F3E">
      <w:rPr>
        <w:lang w:val="ru-RU"/>
      </w:rPr>
      <w:instrText xml:space="preserve"> PAGE </w:instrText>
    </w:r>
    <w:r w:rsidRPr="00E72F3E">
      <w:rPr>
        <w:lang w:val="ru-RU"/>
      </w:rPr>
      <w:fldChar w:fldCharType="separate"/>
    </w:r>
    <w:r>
      <w:rPr>
        <w:lang w:val="ru-RU"/>
      </w:rPr>
      <w:t>1</w:t>
    </w:r>
    <w:r w:rsidRPr="00E72F3E">
      <w:rPr>
        <w:lang w:val="ru-RU"/>
      </w:rPr>
      <w:fldChar w:fldCharType="end"/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8079" style="position:absolute;flip:y;z-index:2902" from="755.35pt,.4pt" to="755.35pt,37.9pt" o:allowincell="f">
          <w10:anchorlock/>
        </v:line>
      </w:pict>
    </w:r>
    <w:r>
      <w:rPr>
        <w:lang w:val="ru-RU"/>
      </w:rPr>
      <w:pict>
        <v:line id="_x0000_s8065" style="position:absolute;z-index:2888" from="293.35pt,-12.1pt" to="293.35pt,62.4pt" o:allowincell="f">
          <w10:anchorlock/>
        </v:line>
      </w:pict>
    </w:r>
    <w:r>
      <w:rPr>
        <w:lang w:val="ru-RU"/>
      </w:rPr>
      <w:pict>
        <v:line id="_x0000_s8074" style="position:absolute;z-index:2897" from="372.85pt,.4pt" to="372.85pt,48.4pt" o:allowincell="f">
          <w10:anchorlock/>
        </v:line>
      </w:pict>
    </w:r>
    <w:r>
      <w:rPr>
        <w:lang w:val="ru-RU"/>
      </w:rPr>
      <w:pict>
        <v:line id="_x0000_s8067" style="position:absolute;z-index:2890" from="167.85pt,.4pt" to="167.85pt,62.4pt" o:allowincell="f">
          <w10:anchorlock/>
        </v:line>
      </w:pict>
    </w:r>
    <w:r>
      <w:rPr>
        <w:lang w:val="ru-RU"/>
      </w:rPr>
      <w:pict>
        <v:line id="_x0000_s8066" style="position:absolute;z-index:2889" from="227.35pt,.4pt" to="227.35pt,62.4pt" o:allowincell="f">
          <w10:anchorlock/>
        </v:line>
      </w:pict>
    </w:r>
    <w:r>
      <w:rPr>
        <w:lang w:val="ru-RU"/>
      </w:rPr>
      <w:pict>
        <v:line id="_x0000_s8064" style="position:absolute;z-index:2887" from="3.35pt,.4pt" to="783.35pt,.4pt" o:allowincell="f">
          <w10:anchorlock/>
        </v:line>
      </w:pict>
    </w:r>
    <w:r w:rsidRPr="00E72F3E">
      <w:rPr>
        <w:lang w:val="ru-RU"/>
      </w:rPr>
      <w:t xml:space="preserve"> Разраб.   </w:t>
    </w:r>
    <w:proofErr w:type="gramStart"/>
    <w:r w:rsidRPr="00E72F3E">
      <w:rPr>
        <w:lang w:val="ru-RU"/>
      </w:rPr>
      <w:t>Копцов Д.С.                        BEKTOP     [25:НомСборки]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8069" style="position:absolute;flip:x;z-index:2892" from="3.35pt,-.15pt" to="293.35pt,-.1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 xml:space="preserve">Проверил  Фурсов А.А                         [9:Заказ]  2345-4789                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8070" style="position:absolute;flip:x;z-index:2893" from="3.35pt,-.05pt" to="293.35pt,-.0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>Нормир.   [14:Нормировал]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8071" style="position:absolute;flip:x;z-index:2894" from="3.35pt,.35pt" to="783.35pt,.5pt" o:allowincell="f">
          <w10:anchorlock/>
        </v:line>
      </w:pict>
    </w:r>
    <w:r>
      <w:rPr>
        <w:lang w:val="ru-RU"/>
      </w:rPr>
      <w:pict>
        <v:line id="_x0000_s8081" style="position:absolute;z-index:2904" from="623pt,11.85pt" to="783.5pt,11.85pt" o:allowincell="f">
          <w10:anchorlock/>
        </v:line>
      </w:pict>
    </w:r>
    <w:r>
      <w:rPr>
        <w:lang w:val="ru-RU"/>
      </w:rPr>
      <w:pict>
        <v:line id="_x0000_s8080" style="position:absolute;z-index:2903" from="623pt,.35pt" to="623pt,24.85pt" o:allowincell="f">
          <w10:anchorlock/>
        </v:line>
      </w:pict>
    </w:r>
    <w:r>
      <w:rPr>
        <w:lang w:val="ru-RU"/>
      </w:rPr>
      <w:pict>
        <v:line id="_x0000_s8078" style="position:absolute;z-index:2901" from="741.85pt,.5pt" to="741.85pt,25pt" o:allowincell="f">
          <w10:anchorlock/>
        </v:line>
      </w:pict>
    </w:r>
    <w:r>
      <w:rPr>
        <w:lang w:val="ru-RU"/>
      </w:rPr>
      <w:pict>
        <v:line id="_x0000_s8077" style="position:absolute;z-index:2900" from="702.35pt,.5pt" to="702.35pt,25pt" o:allowincell="f">
          <w10:anchorlock/>
        </v:line>
      </w:pict>
    </w:r>
    <w:r>
      <w:rPr>
        <w:lang w:val="ru-RU"/>
      </w:rPr>
      <w:pict>
        <v:line id="_x0000_s8076" style="position:absolute;z-index:2899" from="662.35pt,.5pt" to="662.35pt,25pt" o:allowincell="f">
          <w10:anchorlock/>
        </v:line>
      </w:pict>
    </w:r>
    <w:r>
      <w:rPr>
        <w:lang w:val="ru-RU"/>
      </w:rPr>
      <w:pict>
        <v:line id="_x0000_s8068" style="position:absolute;z-index:2891" from="62.35pt,-37pt" to="62.35pt,25pt" o:allowincell="f">
          <w10:anchorlock/>
        </v:line>
      </w:pict>
    </w:r>
    <w:r>
      <w:rPr>
        <w:lang w:val="ru-RU"/>
      </w:rPr>
      <w:pict>
        <v:line id="_x0000_s8072" style="position:absolute;flip:x;z-index:2895" from="3.35pt,13pt" to="293.35pt,13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>Утвердил  [14:Утвердил]                                                                      Цех   УЧ    РМ    Опер.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8073" style="position:absolute;z-index:2896" from="3.35pt,12.55pt" to="783.35pt,12.5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 xml:space="preserve">Н.контр.  [14:НКонтроль]                                Шестерня                               </w:t>
    </w:r>
    <w:r>
      <w:rPr>
        <w:lang w:val="ru-RU"/>
      </w:rPr>
      <w:t xml:space="preserve">   </w:t>
    </w:r>
    <w:r w:rsidRPr="00E72F3E">
      <w:rPr>
        <w:lang w:val="ru-RU"/>
      </w:rPr>
      <w:t xml:space="preserve">   </w:t>
    </w:r>
    <w:r>
      <w:rPr>
        <w:lang w:val="ru-RU"/>
      </w:rPr>
      <w:t xml:space="preserve">   </w:t>
    </w:r>
    <w:r w:rsidRPr="00E72F3E">
      <w:rPr>
        <w:lang w:val="ru-RU"/>
      </w:rPr>
      <w:t xml:space="preserve">   </w:t>
    </w:r>
    <w:r>
      <w:rPr>
        <w:lang w:val="ru-RU"/>
      </w:rPr>
      <w:t xml:space="preserve">   </w:t>
    </w:r>
    <w:r w:rsidRPr="00E72F3E">
      <w:rPr>
        <w:lang w:val="ru-RU"/>
      </w:rPr>
      <w:t xml:space="preserve">  </w:t>
    </w:r>
    <w:r>
      <w:rPr>
        <w:lang w:val="ru-RU"/>
      </w:rPr>
      <w:t>170</w:t>
    </w:r>
    <w:proofErr w:type="gramEnd"/>
  </w:p>
</w:hdr>
</file>

<file path=word/header7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rect id="_x0000_s8298" style="position:absolute;margin-left:38.85pt;margin-top:182.55pt;width:760.5pt;height:362.7pt;z-index:5;mso-position-horizontal-relative:page;mso-position-vertical-relative:page" stroked="f">
          <w10:wrap anchorx="page" anchory="page"/>
          <w10:anchorlock/>
        </v:rect>
      </w:pict>
    </w:r>
    <w:r>
      <w:rPr>
        <w:lang w:val="ru-RU"/>
      </w:rPr>
      <w:pict>
        <v:rect id="_x0000_s8256" style="position:absolute;margin-left:3.35pt;margin-top:.75pt;width:780pt;height:544.15pt;z-index:-7" o:allowincell="f">
          <w10:anchorlock/>
        </v:rect>
      </w:pict>
    </w:r>
    <w:r>
      <w:rPr>
        <w:lang w:val="ru-RU"/>
      </w:rPr>
      <w:pict>
        <v:line id="_x0000_s8297" style="position:absolute;z-index:3028" from="3.5pt,531pt" to="783.5pt,531pt" o:allowincell="f">
          <w10:anchorlock/>
        </v:line>
      </w:pict>
    </w:r>
    <w:r w:rsidRPr="00E72F3E">
      <w:rPr>
        <w:lang w:val="ru-RU"/>
      </w:rPr>
      <w:t xml:space="preserve">                                                                                    ГОСТ 3.1105-84    Форма 7   САПР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8269" style="position:absolute;z-index:3000" from="677.6pt,.7pt" to="677.6pt,62.7pt" o:allowincell="f">
          <w10:anchorlock/>
        </v:line>
      </w:pict>
    </w:r>
    <w:r>
      <w:rPr>
        <w:lang w:val="ru-RU"/>
      </w:rPr>
      <w:pict>
        <v:line id="_x0000_s8268" style="position:absolute;z-index:2999" from="604.85pt,.7pt" to="604.85pt,50.2pt" o:allowincell="f">
          <w10:anchorlock/>
        </v:line>
      </w:pict>
    </w:r>
    <w:r>
      <w:rPr>
        <w:lang w:val="ru-RU"/>
      </w:rPr>
      <w:pict>
        <v:line id="_x0000_s8267" style="position:absolute;z-index:2998" from="578.6pt,.7pt" to="578.6pt,50.2pt" o:allowincell="f">
          <w10:anchorlock/>
        </v:line>
      </w:pict>
    </w:r>
    <w:r>
      <w:rPr>
        <w:lang w:val="ru-RU"/>
      </w:rPr>
      <w:pict>
        <v:line id="_x0000_s8266" style="position:absolute;z-index:2997" from="552.35pt,.7pt" to="552.35pt,50.2pt" o:allowincell="f">
          <w10:anchorlock/>
        </v:line>
      </w:pict>
    </w:r>
    <w:r>
      <w:rPr>
        <w:lang w:val="ru-RU"/>
      </w:rPr>
      <w:pict>
        <v:line id="_x0000_s8261" style="position:absolute;z-index:2992" from="552.35pt,.7pt" to="783.35pt,.7pt" o:allowincell="f">
          <w10:anchorlock/>
        </v:line>
      </w:pict>
    </w:r>
    <w:r>
      <w:rPr>
        <w:lang w:val="ru-RU"/>
      </w:rPr>
      <w:pict>
        <v:line id="_x0000_s8277" style="position:absolute;z-index:3008" from="103.1pt,12.7pt" to="103.1pt,50.2pt" o:allowincell="f">
          <w10:anchorlock/>
        </v:line>
      </w:pic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8278" style="position:absolute;z-index:3009" from="49.85pt,.25pt" to="49.85pt,37.75pt" o:allowincell="f">
          <w10:anchorlock/>
        </v:line>
      </w:pict>
    </w:r>
    <w:r>
      <w:rPr>
        <w:lang w:val="ru-RU"/>
      </w:rPr>
      <w:pict>
        <v:line id="_x0000_s8270" style="position:absolute;z-index:3001" from="736.85pt,-11.75pt" to="736.85pt,50.25pt" o:allowincell="f">
          <w10:anchorlock/>
        </v:line>
      </w:pict>
    </w:r>
    <w:r>
      <w:rPr>
        <w:lang w:val="ru-RU"/>
      </w:rPr>
      <w:pict>
        <v:line id="_x0000_s8276" style="position:absolute;z-index:3007" from="155.6pt,.25pt" to="155.6pt,37.75pt" o:allowincell="f">
          <w10:anchorlock/>
        </v:line>
      </w:pict>
    </w:r>
    <w:r>
      <w:rPr>
        <w:lang w:val="ru-RU"/>
      </w:rPr>
      <w:pict>
        <v:line id="_x0000_s8275" style="position:absolute;z-index:3006" from="195.35pt,.25pt" to="195.35pt,37.75pt" o:allowincell="f">
          <w10:anchorlock/>
        </v:line>
      </w:pict>
    </w:r>
    <w:r>
      <w:rPr>
        <w:lang w:val="ru-RU"/>
      </w:rPr>
      <w:pict>
        <v:line id="_x0000_s8271" style="position:absolute;flip:x;z-index:3002" from="3.35pt,.25pt" to="195.35pt,.25pt" o:allowincell="f">
          <w10:anchorlock/>
        </v:line>
      </w:pict>
    </w:r>
    <w:r>
      <w:rPr>
        <w:lang w:val="ru-RU"/>
      </w:rPr>
      <w:pict>
        <v:line id="_x0000_s8265" style="position:absolute;z-index:2996" from="512.6pt,12.95pt" to="512.6pt,37.7pt" o:allowincell="f">
          <w10:anchorlock/>
        </v:line>
      </w:pict>
    </w:r>
    <w:r w:rsidRPr="00E72F3E">
      <w:rPr>
        <w:lang w:val="ru-RU"/>
      </w:rPr>
      <w:t xml:space="preserve"> Дубл.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8272" style="position:absolute;flip:x;z-index:3003" from="3.35pt,.45pt" to="195.35pt,.45pt" o:allowincell="f">
          <w10:anchorlock/>
        </v:line>
      </w:pict>
    </w:r>
    <w:r>
      <w:rPr>
        <w:lang w:val="ru-RU"/>
      </w:rPr>
      <w:pict>
        <v:line id="_x0000_s8260" style="position:absolute;z-index:2991" from="552.35pt,-12.25pt" to="783.35pt,-12.25pt" o:allowincell="f">
          <w10:anchorlock/>
        </v:line>
      </w:pict>
    </w:r>
    <w:r>
      <w:rPr>
        <w:lang w:val="ru-RU"/>
      </w:rPr>
      <w:pict>
        <v:line id="_x0000_s8264" style="position:absolute;z-index:2995" from="459.35pt,.45pt" to="459.35pt,25.2pt" o:allowincell="f">
          <w10:anchorlock/>
        </v:line>
      </w:pict>
    </w:r>
    <w:r>
      <w:rPr>
        <w:lang w:val="ru-RU"/>
      </w:rPr>
      <w:pict>
        <v:line id="_x0000_s8263" style="position:absolute;z-index:2994" from="400.1pt,.45pt" to="400.1pt,25.2pt" o:allowincell="f">
          <w10:anchorlock/>
        </v:line>
      </w:pict>
    </w:r>
    <w:r>
      <w:rPr>
        <w:lang w:val="ru-RU"/>
      </w:rPr>
      <w:pict>
        <v:line id="_x0000_s8262" style="position:absolute;z-index:2993" from="373.85pt,.45pt" to="373.85pt,25.2pt" o:allowincell="f">
          <w10:anchorlock/>
        </v:line>
      </w:pict>
    </w:r>
    <w:r>
      <w:rPr>
        <w:lang w:val="ru-RU"/>
      </w:rPr>
      <w:pict>
        <v:line id="_x0000_s8257" style="position:absolute;z-index:2988" from="347.6pt,.45pt" to="347.6pt,25.2pt" o:allowincell="f">
          <w10:anchorlock/>
        </v:line>
      </w:pict>
    </w:r>
    <w:r>
      <w:rPr>
        <w:lang w:val="ru-RU"/>
      </w:rPr>
      <w:pict>
        <v:line id="_x0000_s8259" style="position:absolute;z-index:2990" from="347.6pt,12.5pt" to="783.35pt,12.5pt" o:allowincell="f">
          <w10:anchorlock/>
        </v:line>
      </w:pict>
    </w:r>
    <w:r w:rsidRPr="00E72F3E">
      <w:rPr>
        <w:lang w:val="ru-RU"/>
      </w:rPr>
      <w:t xml:space="preserve"> Взам.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8273" style="position:absolute;flip:x;z-index:3004" from="3.35pt,.05pt" to="195.35pt,.05pt" o:allowincell="f">
          <w10:anchorlock/>
        </v:line>
      </w:pict>
    </w:r>
    <w:r>
      <w:rPr>
        <w:lang w:val="ru-RU"/>
      </w:rPr>
      <w:pict>
        <v:line id="_x0000_s8258" style="position:absolute;z-index:2989" from="347.6pt,-12pt" to="783.35pt,-12pt" o:allowincell="f">
          <w10:anchorlock/>
        </v:line>
      </w:pict>
    </w:r>
    <w:r w:rsidRPr="00E72F3E">
      <w:rPr>
        <w:lang w:val="ru-RU"/>
      </w:rPr>
      <w:t xml:space="preserve"> Подл.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8274" style="position:absolute;z-index:3005" from="3.35pt,.35pt" to="783.35pt,.35pt" o:allowincell="f">
          <w10:anchorlock/>
        </v:line>
      </w:pict>
    </w:r>
    <w:r>
      <w:rPr>
        <w:lang w:val="ru-RU"/>
      </w:rPr>
      <w:pict>
        <v:line id="_x0000_s8290" style="position:absolute;flip:y;z-index:3021" from="537.85pt,12.85pt" to="537.85pt,74.3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 xml:space="preserve">ТехноПро                                     [25:Изделие] |                               </w:t>
    </w:r>
    <w:r w:rsidRPr="00E72F3E">
      <w:rPr>
        <w:lang w:val="ru-RU"/>
      </w:rPr>
      <w:fldChar w:fldCharType="begin"/>
    </w:r>
    <w:r w:rsidRPr="00E72F3E">
      <w:rPr>
        <w:lang w:val="ru-RU"/>
      </w:rPr>
      <w:instrText xml:space="preserve"> SECTIONPAGES  \* MERGEFORMAT </w:instrText>
    </w:r>
    <w:r w:rsidRPr="00E72F3E">
      <w:rPr>
        <w:lang w:val="ru-RU"/>
      </w:rPr>
      <w:fldChar w:fldCharType="separate"/>
    </w:r>
    <w:r>
      <w:rPr>
        <w:lang w:val="ru-RU"/>
      </w:rPr>
      <w:t>1</w:t>
    </w:r>
    <w:r w:rsidRPr="00E72F3E">
      <w:rPr>
        <w:lang w:val="ru-RU"/>
      </w:rPr>
      <w:fldChar w:fldCharType="end"/>
    </w:r>
    <w:r w:rsidRPr="00E72F3E">
      <w:rPr>
        <w:lang w:val="ru-RU"/>
      </w:rPr>
      <w:t xml:space="preserve">        </w:t>
    </w:r>
    <w:r w:rsidRPr="00E72F3E">
      <w:rPr>
        <w:lang w:val="ru-RU"/>
      </w:rPr>
      <w:fldChar w:fldCharType="begin"/>
    </w:r>
    <w:r w:rsidRPr="00E72F3E">
      <w:rPr>
        <w:lang w:val="ru-RU"/>
      </w:rPr>
      <w:instrText xml:space="preserve"> PAGE </w:instrText>
    </w:r>
    <w:r w:rsidRPr="00E72F3E">
      <w:rPr>
        <w:lang w:val="ru-RU"/>
      </w:rPr>
      <w:fldChar w:fldCharType="separate"/>
    </w:r>
    <w:r w:rsidRPr="00E72F3E">
      <w:rPr>
        <w:lang w:val="ru-RU"/>
      </w:rPr>
      <w:t>2</w:t>
    </w:r>
    <w:r w:rsidRPr="00E72F3E">
      <w:rPr>
        <w:lang w:val="ru-RU"/>
      </w:rPr>
      <w:fldChar w:fldCharType="end"/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8294" style="position:absolute;flip:y;z-index:3025" from="755.35pt,.4pt" to="755.35pt,37.9pt" o:allowincell="f">
          <w10:anchorlock/>
        </v:line>
      </w:pict>
    </w:r>
    <w:r>
      <w:rPr>
        <w:lang w:val="ru-RU"/>
      </w:rPr>
      <w:pict>
        <v:line id="_x0000_s8280" style="position:absolute;z-index:3011" from="293.35pt,-12.1pt" to="293.35pt,62.4pt" o:allowincell="f">
          <w10:anchorlock/>
        </v:line>
      </w:pict>
    </w:r>
    <w:r>
      <w:rPr>
        <w:lang w:val="ru-RU"/>
      </w:rPr>
      <w:pict>
        <v:line id="_x0000_s8289" style="position:absolute;z-index:3020" from="372.85pt,.4pt" to="372.85pt,48.4pt" o:allowincell="f">
          <w10:anchorlock/>
        </v:line>
      </w:pict>
    </w:r>
    <w:r>
      <w:rPr>
        <w:lang w:val="ru-RU"/>
      </w:rPr>
      <w:pict>
        <v:line id="_x0000_s8282" style="position:absolute;z-index:3013" from="167.85pt,.4pt" to="167.85pt,62.4pt" o:allowincell="f">
          <w10:anchorlock/>
        </v:line>
      </w:pict>
    </w:r>
    <w:r>
      <w:rPr>
        <w:lang w:val="ru-RU"/>
      </w:rPr>
      <w:pict>
        <v:line id="_x0000_s8281" style="position:absolute;z-index:3012" from="227.35pt,.4pt" to="227.35pt,62.4pt" o:allowincell="f">
          <w10:anchorlock/>
        </v:line>
      </w:pict>
    </w:r>
    <w:r>
      <w:rPr>
        <w:lang w:val="ru-RU"/>
      </w:rPr>
      <w:pict>
        <v:line id="_x0000_s8279" style="position:absolute;z-index:3010" from="3.35pt,.4pt" to="783.35pt,.4pt" o:allowincell="f">
          <w10:anchorlock/>
        </v:line>
      </w:pict>
    </w:r>
    <w:r w:rsidRPr="00E72F3E">
      <w:rPr>
        <w:lang w:val="ru-RU"/>
      </w:rPr>
      <w:t xml:space="preserve"> Разраб.   </w:t>
    </w:r>
    <w:proofErr w:type="gramStart"/>
    <w:r w:rsidRPr="00E72F3E">
      <w:rPr>
        <w:lang w:val="ru-RU"/>
      </w:rPr>
      <w:t>Копцов Д.С.                        BEKTOP     [25:НомСборки]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8284" style="position:absolute;flip:x;z-index:3015" from="3.35pt,-.15pt" to="293.35pt,-.1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 xml:space="preserve">Проверил  Фурсов А.А                         [9:Заказ]  2345-4789                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8285" style="position:absolute;flip:x;z-index:3016" from="3.35pt,-.05pt" to="293.35pt,-.0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>Нормир.   [14:Нормировал]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8286" style="position:absolute;flip:x;z-index:3017" from="3.35pt,.35pt" to="783.35pt,.5pt" o:allowincell="f">
          <w10:anchorlock/>
        </v:line>
      </w:pict>
    </w:r>
    <w:r>
      <w:rPr>
        <w:lang w:val="ru-RU"/>
      </w:rPr>
      <w:pict>
        <v:line id="_x0000_s8296" style="position:absolute;z-index:3027" from="623pt,11.85pt" to="783.5pt,11.85pt" o:allowincell="f">
          <w10:anchorlock/>
        </v:line>
      </w:pict>
    </w:r>
    <w:r>
      <w:rPr>
        <w:lang w:val="ru-RU"/>
      </w:rPr>
      <w:pict>
        <v:line id="_x0000_s8295" style="position:absolute;z-index:3026" from="623pt,.35pt" to="623pt,24.85pt" o:allowincell="f">
          <w10:anchorlock/>
        </v:line>
      </w:pict>
    </w:r>
    <w:r>
      <w:rPr>
        <w:lang w:val="ru-RU"/>
      </w:rPr>
      <w:pict>
        <v:line id="_x0000_s8293" style="position:absolute;z-index:3024" from="741.85pt,.5pt" to="741.85pt,25pt" o:allowincell="f">
          <w10:anchorlock/>
        </v:line>
      </w:pict>
    </w:r>
    <w:r>
      <w:rPr>
        <w:lang w:val="ru-RU"/>
      </w:rPr>
      <w:pict>
        <v:line id="_x0000_s8292" style="position:absolute;z-index:3023" from="702.35pt,.5pt" to="702.35pt,25pt" o:allowincell="f">
          <w10:anchorlock/>
        </v:line>
      </w:pict>
    </w:r>
    <w:r>
      <w:rPr>
        <w:lang w:val="ru-RU"/>
      </w:rPr>
      <w:pict>
        <v:line id="_x0000_s8291" style="position:absolute;z-index:3022" from="662.35pt,.5pt" to="662.35pt,25pt" o:allowincell="f">
          <w10:anchorlock/>
        </v:line>
      </w:pict>
    </w:r>
    <w:r>
      <w:rPr>
        <w:lang w:val="ru-RU"/>
      </w:rPr>
      <w:pict>
        <v:line id="_x0000_s8283" style="position:absolute;z-index:3014" from="62.35pt,-37pt" to="62.35pt,25pt" o:allowincell="f">
          <w10:anchorlock/>
        </v:line>
      </w:pict>
    </w:r>
    <w:r>
      <w:rPr>
        <w:lang w:val="ru-RU"/>
      </w:rPr>
      <w:pict>
        <v:line id="_x0000_s8287" style="position:absolute;flip:x;z-index:3018" from="3.35pt,13pt" to="293.35pt,13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>Утвердил  [14:Утвердил]                                                                      Цех   УЧ    РМ    Опер.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8288" style="position:absolute;z-index:3019" from="3.35pt,12.55pt" to="783.35pt,12.5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 xml:space="preserve">Н.контр.  [14:НКонтроль]                                Шестерня                               </w:t>
    </w:r>
    <w:r>
      <w:rPr>
        <w:lang w:val="ru-RU"/>
      </w:rPr>
      <w:t xml:space="preserve">   </w:t>
    </w:r>
    <w:r w:rsidRPr="00E72F3E">
      <w:rPr>
        <w:lang w:val="ru-RU"/>
      </w:rPr>
      <w:t xml:space="preserve">   </w:t>
    </w:r>
    <w:r>
      <w:rPr>
        <w:lang w:val="ru-RU"/>
      </w:rPr>
      <w:t xml:space="preserve">   </w:t>
    </w:r>
    <w:r w:rsidRPr="00E72F3E">
      <w:rPr>
        <w:lang w:val="ru-RU"/>
      </w:rPr>
      <w:t xml:space="preserve">   </w:t>
    </w:r>
    <w:r>
      <w:rPr>
        <w:lang w:val="ru-RU"/>
      </w:rPr>
      <w:t xml:space="preserve">   </w:t>
    </w:r>
    <w:r w:rsidRPr="00E72F3E">
      <w:rPr>
        <w:lang w:val="ru-RU"/>
      </w:rPr>
      <w:t xml:space="preserve">  </w:t>
    </w:r>
    <w:r>
      <w:rPr>
        <w:lang w:val="ru-RU"/>
      </w:rPr>
      <w:t>175</w:t>
    </w:r>
    <w:proofErr w:type="gramEnd"/>
  </w:p>
</w:hdr>
</file>

<file path=word/header7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rect id="_x0000_s8255" style="position:absolute;margin-left:38.85pt;margin-top:180.9pt;width:759.6pt;height:365.4pt;z-index:6;mso-position-horizontal-relative:page;mso-position-vertical-relative:page" o:allowincell="f" filled="f" stroked="f" strokecolor="#930">
          <w10:wrap anchorx="page" anchory="page"/>
          <w10:anchorlock/>
        </v:rect>
      </w:pict>
    </w:r>
    <w:r>
      <w:rPr>
        <w:lang w:val="ru-RU"/>
      </w:rPr>
      <w:pict>
        <v:rect id="_x0000_s8213" style="position:absolute;margin-left:3.35pt;margin-top:.75pt;width:780pt;height:544.15pt;z-index:-8" o:allowincell="f">
          <w10:anchorlock/>
        </v:rect>
      </w:pict>
    </w:r>
    <w:r>
      <w:rPr>
        <w:lang w:val="ru-RU"/>
      </w:rPr>
      <w:pict>
        <v:line id="_x0000_s8254" style="position:absolute;z-index:2987" from="3.5pt,531pt" to="783.5pt,531pt" o:allowincell="f">
          <w10:anchorlock/>
        </v:line>
      </w:pict>
    </w:r>
    <w:r w:rsidRPr="00E72F3E">
      <w:rPr>
        <w:lang w:val="ru-RU"/>
      </w:rPr>
      <w:t xml:space="preserve">                                                                                    ГОСТ 3.1105-84    Форма 7   САПР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8226" style="position:absolute;z-index:2959" from="677.6pt,.7pt" to="677.6pt,62.7pt" o:allowincell="f">
          <w10:anchorlock/>
        </v:line>
      </w:pict>
    </w:r>
    <w:r>
      <w:rPr>
        <w:lang w:val="ru-RU"/>
      </w:rPr>
      <w:pict>
        <v:line id="_x0000_s8225" style="position:absolute;z-index:2958" from="604.85pt,.7pt" to="604.85pt,50.2pt" o:allowincell="f">
          <w10:anchorlock/>
        </v:line>
      </w:pict>
    </w:r>
    <w:r>
      <w:rPr>
        <w:lang w:val="ru-RU"/>
      </w:rPr>
      <w:pict>
        <v:line id="_x0000_s8224" style="position:absolute;z-index:2957" from="578.6pt,.7pt" to="578.6pt,50.2pt" o:allowincell="f">
          <w10:anchorlock/>
        </v:line>
      </w:pict>
    </w:r>
    <w:r>
      <w:rPr>
        <w:lang w:val="ru-RU"/>
      </w:rPr>
      <w:pict>
        <v:line id="_x0000_s8223" style="position:absolute;z-index:2956" from="552.35pt,.7pt" to="552.35pt,50.2pt" o:allowincell="f">
          <w10:anchorlock/>
        </v:line>
      </w:pict>
    </w:r>
    <w:r>
      <w:rPr>
        <w:lang w:val="ru-RU"/>
      </w:rPr>
      <w:pict>
        <v:line id="_x0000_s8218" style="position:absolute;z-index:2951" from="552.35pt,.7pt" to="783.35pt,.7pt" o:allowincell="f">
          <w10:anchorlock/>
        </v:line>
      </w:pict>
    </w:r>
    <w:r>
      <w:rPr>
        <w:lang w:val="ru-RU"/>
      </w:rPr>
      <w:pict>
        <v:line id="_x0000_s8234" style="position:absolute;z-index:2967" from="103.1pt,12.7pt" to="103.1pt,50.2pt" o:allowincell="f">
          <w10:anchorlock/>
        </v:line>
      </w:pic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8235" style="position:absolute;z-index:2968" from="49.85pt,.25pt" to="49.85pt,37.75pt" o:allowincell="f">
          <w10:anchorlock/>
        </v:line>
      </w:pict>
    </w:r>
    <w:r>
      <w:rPr>
        <w:lang w:val="ru-RU"/>
      </w:rPr>
      <w:pict>
        <v:line id="_x0000_s8227" style="position:absolute;z-index:2960" from="736.85pt,-11.75pt" to="736.85pt,50.25pt" o:allowincell="f">
          <w10:anchorlock/>
        </v:line>
      </w:pict>
    </w:r>
    <w:r>
      <w:rPr>
        <w:lang w:val="ru-RU"/>
      </w:rPr>
      <w:pict>
        <v:line id="_x0000_s8233" style="position:absolute;z-index:2966" from="155.6pt,.25pt" to="155.6pt,37.75pt" o:allowincell="f">
          <w10:anchorlock/>
        </v:line>
      </w:pict>
    </w:r>
    <w:r>
      <w:rPr>
        <w:lang w:val="ru-RU"/>
      </w:rPr>
      <w:pict>
        <v:line id="_x0000_s8232" style="position:absolute;z-index:2965" from="195.35pt,.25pt" to="195.35pt,37.75pt" o:allowincell="f">
          <w10:anchorlock/>
        </v:line>
      </w:pict>
    </w:r>
    <w:r>
      <w:rPr>
        <w:lang w:val="ru-RU"/>
      </w:rPr>
      <w:pict>
        <v:line id="_x0000_s8228" style="position:absolute;flip:x;z-index:2961" from="3.35pt,.25pt" to="195.35pt,.25pt" o:allowincell="f">
          <w10:anchorlock/>
        </v:line>
      </w:pict>
    </w:r>
    <w:r>
      <w:rPr>
        <w:lang w:val="ru-RU"/>
      </w:rPr>
      <w:pict>
        <v:line id="_x0000_s8222" style="position:absolute;z-index:2955" from="512.6pt,12.95pt" to="512.6pt,37.7pt" o:allowincell="f">
          <w10:anchorlock/>
        </v:line>
      </w:pict>
    </w:r>
    <w:r w:rsidRPr="00E72F3E">
      <w:rPr>
        <w:lang w:val="ru-RU"/>
      </w:rPr>
      <w:t xml:space="preserve"> Дубл.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8229" style="position:absolute;flip:x;z-index:2962" from="3.35pt,.45pt" to="195.35pt,.45pt" o:allowincell="f">
          <w10:anchorlock/>
        </v:line>
      </w:pict>
    </w:r>
    <w:r>
      <w:rPr>
        <w:lang w:val="ru-RU"/>
      </w:rPr>
      <w:pict>
        <v:line id="_x0000_s8217" style="position:absolute;z-index:2950" from="552.35pt,-12.25pt" to="783.35pt,-12.25pt" o:allowincell="f">
          <w10:anchorlock/>
        </v:line>
      </w:pict>
    </w:r>
    <w:r>
      <w:rPr>
        <w:lang w:val="ru-RU"/>
      </w:rPr>
      <w:pict>
        <v:line id="_x0000_s8221" style="position:absolute;z-index:2954" from="459.35pt,.45pt" to="459.35pt,25.2pt" o:allowincell="f">
          <w10:anchorlock/>
        </v:line>
      </w:pict>
    </w:r>
    <w:r>
      <w:rPr>
        <w:lang w:val="ru-RU"/>
      </w:rPr>
      <w:pict>
        <v:line id="_x0000_s8220" style="position:absolute;z-index:2953" from="400.1pt,.45pt" to="400.1pt,25.2pt" o:allowincell="f">
          <w10:anchorlock/>
        </v:line>
      </w:pict>
    </w:r>
    <w:r>
      <w:rPr>
        <w:lang w:val="ru-RU"/>
      </w:rPr>
      <w:pict>
        <v:line id="_x0000_s8219" style="position:absolute;z-index:2952" from="373.85pt,.45pt" to="373.85pt,25.2pt" o:allowincell="f">
          <w10:anchorlock/>
        </v:line>
      </w:pict>
    </w:r>
    <w:r>
      <w:rPr>
        <w:lang w:val="ru-RU"/>
      </w:rPr>
      <w:pict>
        <v:line id="_x0000_s8214" style="position:absolute;z-index:2947" from="347.6pt,.45pt" to="347.6pt,25.2pt" o:allowincell="f">
          <w10:anchorlock/>
        </v:line>
      </w:pict>
    </w:r>
    <w:r>
      <w:rPr>
        <w:lang w:val="ru-RU"/>
      </w:rPr>
      <w:pict>
        <v:line id="_x0000_s8216" style="position:absolute;z-index:2949" from="347.6pt,12.5pt" to="783.35pt,12.5pt" o:allowincell="f">
          <w10:anchorlock/>
        </v:line>
      </w:pict>
    </w:r>
    <w:r w:rsidRPr="00E72F3E">
      <w:rPr>
        <w:lang w:val="ru-RU"/>
      </w:rPr>
      <w:t xml:space="preserve"> Взам.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8230" style="position:absolute;flip:x;z-index:2963" from="3.35pt,.05pt" to="195.35pt,.05pt" o:allowincell="f">
          <w10:anchorlock/>
        </v:line>
      </w:pict>
    </w:r>
    <w:r>
      <w:rPr>
        <w:lang w:val="ru-RU"/>
      </w:rPr>
      <w:pict>
        <v:line id="_x0000_s8215" style="position:absolute;z-index:2948" from="347.6pt,-12pt" to="783.35pt,-12pt" o:allowincell="f">
          <w10:anchorlock/>
        </v:line>
      </w:pict>
    </w:r>
    <w:r w:rsidRPr="00E72F3E">
      <w:rPr>
        <w:lang w:val="ru-RU"/>
      </w:rPr>
      <w:t xml:space="preserve"> Подл.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8231" style="position:absolute;z-index:2964" from="3.35pt,.35pt" to="783.35pt,.35pt" o:allowincell="f">
          <w10:anchorlock/>
        </v:line>
      </w:pict>
    </w:r>
    <w:r>
      <w:rPr>
        <w:lang w:val="ru-RU"/>
      </w:rPr>
      <w:pict>
        <v:line id="_x0000_s8247" style="position:absolute;flip:y;z-index:2980" from="537.85pt,12.85pt" to="537.85pt,74.3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 xml:space="preserve">ТехноПро                                     [25:Изделие] |                               </w:t>
    </w:r>
    <w:r w:rsidRPr="00E72F3E">
      <w:rPr>
        <w:lang w:val="ru-RU"/>
      </w:rPr>
      <w:fldChar w:fldCharType="begin"/>
    </w:r>
    <w:r w:rsidRPr="00E72F3E">
      <w:rPr>
        <w:lang w:val="ru-RU"/>
      </w:rPr>
      <w:instrText xml:space="preserve"> SECTIONPAGES  \* MERGEFORMAT </w:instrText>
    </w:r>
    <w:r w:rsidRPr="00E72F3E">
      <w:rPr>
        <w:lang w:val="ru-RU"/>
      </w:rPr>
      <w:fldChar w:fldCharType="separate"/>
    </w:r>
    <w:r>
      <w:rPr>
        <w:lang w:val="ru-RU"/>
      </w:rPr>
      <w:t>1</w:t>
    </w:r>
    <w:r w:rsidRPr="00E72F3E">
      <w:rPr>
        <w:lang w:val="ru-RU"/>
      </w:rPr>
      <w:fldChar w:fldCharType="end"/>
    </w:r>
    <w:r w:rsidRPr="00E72F3E">
      <w:rPr>
        <w:lang w:val="ru-RU"/>
      </w:rPr>
      <w:t xml:space="preserve">        </w:t>
    </w:r>
    <w:r w:rsidRPr="00E72F3E">
      <w:rPr>
        <w:lang w:val="ru-RU"/>
      </w:rPr>
      <w:fldChar w:fldCharType="begin"/>
    </w:r>
    <w:r w:rsidRPr="00E72F3E">
      <w:rPr>
        <w:lang w:val="ru-RU"/>
      </w:rPr>
      <w:instrText xml:space="preserve"> PAGE </w:instrText>
    </w:r>
    <w:r w:rsidRPr="00E72F3E">
      <w:rPr>
        <w:lang w:val="ru-RU"/>
      </w:rPr>
      <w:fldChar w:fldCharType="separate"/>
    </w:r>
    <w:r>
      <w:rPr>
        <w:lang w:val="ru-RU"/>
      </w:rPr>
      <w:t>1</w:t>
    </w:r>
    <w:r w:rsidRPr="00E72F3E">
      <w:rPr>
        <w:lang w:val="ru-RU"/>
      </w:rPr>
      <w:fldChar w:fldCharType="end"/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8251" style="position:absolute;flip:y;z-index:2984" from="755.35pt,.4pt" to="755.35pt,37.9pt" o:allowincell="f">
          <w10:anchorlock/>
        </v:line>
      </w:pict>
    </w:r>
    <w:r>
      <w:rPr>
        <w:lang w:val="ru-RU"/>
      </w:rPr>
      <w:pict>
        <v:line id="_x0000_s8237" style="position:absolute;z-index:2970" from="293.35pt,-12.1pt" to="293.35pt,62.4pt" o:allowincell="f">
          <w10:anchorlock/>
        </v:line>
      </w:pict>
    </w:r>
    <w:r>
      <w:rPr>
        <w:lang w:val="ru-RU"/>
      </w:rPr>
      <w:pict>
        <v:line id="_x0000_s8246" style="position:absolute;z-index:2979" from="372.85pt,.4pt" to="372.85pt,48.4pt" o:allowincell="f">
          <w10:anchorlock/>
        </v:line>
      </w:pict>
    </w:r>
    <w:r>
      <w:rPr>
        <w:lang w:val="ru-RU"/>
      </w:rPr>
      <w:pict>
        <v:line id="_x0000_s8239" style="position:absolute;z-index:2972" from="167.85pt,.4pt" to="167.85pt,62.4pt" o:allowincell="f">
          <w10:anchorlock/>
        </v:line>
      </w:pict>
    </w:r>
    <w:r>
      <w:rPr>
        <w:lang w:val="ru-RU"/>
      </w:rPr>
      <w:pict>
        <v:line id="_x0000_s8238" style="position:absolute;z-index:2971" from="227.35pt,.4pt" to="227.35pt,62.4pt" o:allowincell="f">
          <w10:anchorlock/>
        </v:line>
      </w:pict>
    </w:r>
    <w:r>
      <w:rPr>
        <w:lang w:val="ru-RU"/>
      </w:rPr>
      <w:pict>
        <v:line id="_x0000_s8236" style="position:absolute;z-index:2969" from="3.35pt,.4pt" to="783.35pt,.4pt" o:allowincell="f">
          <w10:anchorlock/>
        </v:line>
      </w:pict>
    </w:r>
    <w:r w:rsidRPr="00E72F3E">
      <w:rPr>
        <w:lang w:val="ru-RU"/>
      </w:rPr>
      <w:t xml:space="preserve"> Разраб.   </w:t>
    </w:r>
    <w:proofErr w:type="gramStart"/>
    <w:r w:rsidRPr="00E72F3E">
      <w:rPr>
        <w:lang w:val="ru-RU"/>
      </w:rPr>
      <w:t>Копцов Д.С.                        BEKTOP     [25:НомСборки]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8241" style="position:absolute;flip:x;z-index:2974" from="3.35pt,-.15pt" to="293.35pt,-.1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 xml:space="preserve">Проверил  Фурсов А.А                         [9:Заказ]  2345-4789                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8242" style="position:absolute;flip:x;z-index:2975" from="3.35pt,-.05pt" to="293.35pt,-.0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>Нормир.   [14:Нормировал]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8243" style="position:absolute;flip:x;z-index:2976" from="3.35pt,.35pt" to="783.35pt,.5pt" o:allowincell="f">
          <w10:anchorlock/>
        </v:line>
      </w:pict>
    </w:r>
    <w:r>
      <w:rPr>
        <w:lang w:val="ru-RU"/>
      </w:rPr>
      <w:pict>
        <v:line id="_x0000_s8253" style="position:absolute;z-index:2986" from="623pt,11.85pt" to="783.5pt,11.85pt" o:allowincell="f">
          <w10:anchorlock/>
        </v:line>
      </w:pict>
    </w:r>
    <w:r>
      <w:rPr>
        <w:lang w:val="ru-RU"/>
      </w:rPr>
      <w:pict>
        <v:line id="_x0000_s8252" style="position:absolute;z-index:2985" from="623pt,.35pt" to="623pt,24.85pt" o:allowincell="f">
          <w10:anchorlock/>
        </v:line>
      </w:pict>
    </w:r>
    <w:r>
      <w:rPr>
        <w:lang w:val="ru-RU"/>
      </w:rPr>
      <w:pict>
        <v:line id="_x0000_s8250" style="position:absolute;z-index:2983" from="741.85pt,.5pt" to="741.85pt,25pt" o:allowincell="f">
          <w10:anchorlock/>
        </v:line>
      </w:pict>
    </w:r>
    <w:r>
      <w:rPr>
        <w:lang w:val="ru-RU"/>
      </w:rPr>
      <w:pict>
        <v:line id="_x0000_s8249" style="position:absolute;z-index:2982" from="702.35pt,.5pt" to="702.35pt,25pt" o:allowincell="f">
          <w10:anchorlock/>
        </v:line>
      </w:pict>
    </w:r>
    <w:r>
      <w:rPr>
        <w:lang w:val="ru-RU"/>
      </w:rPr>
      <w:pict>
        <v:line id="_x0000_s8248" style="position:absolute;z-index:2981" from="662.35pt,.5pt" to="662.35pt,25pt" o:allowincell="f">
          <w10:anchorlock/>
        </v:line>
      </w:pict>
    </w:r>
    <w:r>
      <w:rPr>
        <w:lang w:val="ru-RU"/>
      </w:rPr>
      <w:pict>
        <v:line id="_x0000_s8240" style="position:absolute;z-index:2973" from="62.35pt,-37pt" to="62.35pt,25pt" o:allowincell="f">
          <w10:anchorlock/>
        </v:line>
      </w:pict>
    </w:r>
    <w:r>
      <w:rPr>
        <w:lang w:val="ru-RU"/>
      </w:rPr>
      <w:pict>
        <v:line id="_x0000_s8244" style="position:absolute;flip:x;z-index:2977" from="3.35pt,13pt" to="293.35pt,13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>Утвердил  [14:Утвердил]                                                                      Цех   УЧ    РМ    Опер.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8245" style="position:absolute;z-index:2978" from="3.35pt,12.55pt" to="783.35pt,12.5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 xml:space="preserve">Н.контр.  [14:НКонтроль]                                Шестерня                               </w:t>
    </w:r>
    <w:r>
      <w:rPr>
        <w:lang w:val="ru-RU"/>
      </w:rPr>
      <w:t xml:space="preserve">   </w:t>
    </w:r>
    <w:r w:rsidRPr="00E72F3E">
      <w:rPr>
        <w:lang w:val="ru-RU"/>
      </w:rPr>
      <w:t xml:space="preserve">   </w:t>
    </w:r>
    <w:r>
      <w:rPr>
        <w:lang w:val="ru-RU"/>
      </w:rPr>
      <w:t xml:space="preserve">   </w:t>
    </w:r>
    <w:r w:rsidRPr="00E72F3E">
      <w:rPr>
        <w:lang w:val="ru-RU"/>
      </w:rPr>
      <w:t xml:space="preserve">   </w:t>
    </w:r>
    <w:r>
      <w:rPr>
        <w:lang w:val="ru-RU"/>
      </w:rPr>
      <w:t xml:space="preserve">   </w:t>
    </w:r>
    <w:r w:rsidRPr="00E72F3E">
      <w:rPr>
        <w:lang w:val="ru-RU"/>
      </w:rPr>
      <w:t xml:space="preserve">  </w:t>
    </w:r>
    <w:r>
      <w:rPr>
        <w:lang w:val="ru-RU"/>
      </w:rPr>
      <w:t>175</w:t>
    </w:r>
    <w:proofErr w:type="gramEnd"/>
  </w:p>
</w:hdr>
</file>

<file path=word/header7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rect id="_x0000_s8470" style="position:absolute;margin-left:38.85pt;margin-top:182.55pt;width:760.5pt;height:362.7pt;z-index:3;mso-position-horizontal-relative:page;mso-position-vertical-relative:page" stroked="f">
          <w10:wrap anchorx="page" anchory="page"/>
          <w10:anchorlock/>
        </v:rect>
      </w:pict>
    </w:r>
    <w:r>
      <w:rPr>
        <w:lang w:val="ru-RU"/>
      </w:rPr>
      <w:pict>
        <v:rect id="_x0000_s8428" style="position:absolute;margin-left:3.35pt;margin-top:.75pt;width:780pt;height:544.15pt;z-index:-5" o:allowincell="f">
          <w10:anchorlock/>
        </v:rect>
      </w:pict>
    </w:r>
    <w:r>
      <w:rPr>
        <w:lang w:val="ru-RU"/>
      </w:rPr>
      <w:pict>
        <v:line id="_x0000_s8469" style="position:absolute;z-index:3110" from="3.5pt,531pt" to="783.5pt,531pt" o:allowincell="f">
          <w10:anchorlock/>
        </v:line>
      </w:pict>
    </w:r>
    <w:r w:rsidRPr="00E72F3E">
      <w:rPr>
        <w:lang w:val="ru-RU"/>
      </w:rPr>
      <w:t xml:space="preserve">                                                                                    ГОСТ 3.1105-84    Форма 7   САПР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8441" style="position:absolute;z-index:3082" from="677.6pt,.7pt" to="677.6pt,62.7pt" o:allowincell="f">
          <w10:anchorlock/>
        </v:line>
      </w:pict>
    </w:r>
    <w:r>
      <w:rPr>
        <w:lang w:val="ru-RU"/>
      </w:rPr>
      <w:pict>
        <v:line id="_x0000_s8440" style="position:absolute;z-index:3081" from="604.85pt,.7pt" to="604.85pt,50.2pt" o:allowincell="f">
          <w10:anchorlock/>
        </v:line>
      </w:pict>
    </w:r>
    <w:r>
      <w:rPr>
        <w:lang w:val="ru-RU"/>
      </w:rPr>
      <w:pict>
        <v:line id="_x0000_s8439" style="position:absolute;z-index:3080" from="578.6pt,.7pt" to="578.6pt,50.2pt" o:allowincell="f">
          <w10:anchorlock/>
        </v:line>
      </w:pict>
    </w:r>
    <w:r>
      <w:rPr>
        <w:lang w:val="ru-RU"/>
      </w:rPr>
      <w:pict>
        <v:line id="_x0000_s8438" style="position:absolute;z-index:3079" from="552.35pt,.7pt" to="552.35pt,50.2pt" o:allowincell="f">
          <w10:anchorlock/>
        </v:line>
      </w:pict>
    </w:r>
    <w:r>
      <w:rPr>
        <w:lang w:val="ru-RU"/>
      </w:rPr>
      <w:pict>
        <v:line id="_x0000_s8433" style="position:absolute;z-index:3074" from="552.35pt,.7pt" to="783.35pt,.7pt" o:allowincell="f">
          <w10:anchorlock/>
        </v:line>
      </w:pict>
    </w:r>
    <w:r>
      <w:rPr>
        <w:lang w:val="ru-RU"/>
      </w:rPr>
      <w:pict>
        <v:line id="_x0000_s8449" style="position:absolute;z-index:3090" from="103.1pt,12.7pt" to="103.1pt,50.2pt" o:allowincell="f">
          <w10:anchorlock/>
        </v:line>
      </w:pic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8450" style="position:absolute;z-index:3091" from="49.85pt,.25pt" to="49.85pt,37.75pt" o:allowincell="f">
          <w10:anchorlock/>
        </v:line>
      </w:pict>
    </w:r>
    <w:r>
      <w:rPr>
        <w:lang w:val="ru-RU"/>
      </w:rPr>
      <w:pict>
        <v:line id="_x0000_s8442" style="position:absolute;z-index:3083" from="736.85pt,-11.75pt" to="736.85pt,50.25pt" o:allowincell="f">
          <w10:anchorlock/>
        </v:line>
      </w:pict>
    </w:r>
    <w:r>
      <w:rPr>
        <w:lang w:val="ru-RU"/>
      </w:rPr>
      <w:pict>
        <v:line id="_x0000_s8448" style="position:absolute;z-index:3089" from="155.6pt,.25pt" to="155.6pt,37.75pt" o:allowincell="f">
          <w10:anchorlock/>
        </v:line>
      </w:pict>
    </w:r>
    <w:r>
      <w:rPr>
        <w:lang w:val="ru-RU"/>
      </w:rPr>
      <w:pict>
        <v:line id="_x0000_s8447" style="position:absolute;z-index:3088" from="195.35pt,.25pt" to="195.35pt,37.75pt" o:allowincell="f">
          <w10:anchorlock/>
        </v:line>
      </w:pict>
    </w:r>
    <w:r>
      <w:rPr>
        <w:lang w:val="ru-RU"/>
      </w:rPr>
      <w:pict>
        <v:line id="_x0000_s8443" style="position:absolute;flip:x;z-index:3084" from="3.35pt,.25pt" to="195.35pt,.25pt" o:allowincell="f">
          <w10:anchorlock/>
        </v:line>
      </w:pict>
    </w:r>
    <w:r>
      <w:rPr>
        <w:lang w:val="ru-RU"/>
      </w:rPr>
      <w:pict>
        <v:line id="_x0000_s8437" style="position:absolute;z-index:3078" from="512.6pt,12.95pt" to="512.6pt,37.7pt" o:allowincell="f">
          <w10:anchorlock/>
        </v:line>
      </w:pict>
    </w:r>
    <w:r w:rsidRPr="00E72F3E">
      <w:rPr>
        <w:lang w:val="ru-RU"/>
      </w:rPr>
      <w:t xml:space="preserve"> Дубл.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8444" style="position:absolute;flip:x;z-index:3085" from="3.35pt,.45pt" to="195.35pt,.45pt" o:allowincell="f">
          <w10:anchorlock/>
        </v:line>
      </w:pict>
    </w:r>
    <w:r>
      <w:rPr>
        <w:lang w:val="ru-RU"/>
      </w:rPr>
      <w:pict>
        <v:line id="_x0000_s8432" style="position:absolute;z-index:3073" from="552.35pt,-12.25pt" to="783.35pt,-12.25pt" o:allowincell="f">
          <w10:anchorlock/>
        </v:line>
      </w:pict>
    </w:r>
    <w:r>
      <w:rPr>
        <w:lang w:val="ru-RU"/>
      </w:rPr>
      <w:pict>
        <v:line id="_x0000_s8436" style="position:absolute;z-index:3077" from="459.35pt,.45pt" to="459.35pt,25.2pt" o:allowincell="f">
          <w10:anchorlock/>
        </v:line>
      </w:pict>
    </w:r>
    <w:r>
      <w:rPr>
        <w:lang w:val="ru-RU"/>
      </w:rPr>
      <w:pict>
        <v:line id="_x0000_s8435" style="position:absolute;z-index:3076" from="400.1pt,.45pt" to="400.1pt,25.2pt" o:allowincell="f">
          <w10:anchorlock/>
        </v:line>
      </w:pict>
    </w:r>
    <w:r>
      <w:rPr>
        <w:lang w:val="ru-RU"/>
      </w:rPr>
      <w:pict>
        <v:line id="_x0000_s8434" style="position:absolute;z-index:3075" from="373.85pt,.45pt" to="373.85pt,25.2pt" o:allowincell="f">
          <w10:anchorlock/>
        </v:line>
      </w:pict>
    </w:r>
    <w:r>
      <w:rPr>
        <w:lang w:val="ru-RU"/>
      </w:rPr>
      <w:pict>
        <v:line id="_x0000_s8429" style="position:absolute;z-index:3070" from="347.6pt,.45pt" to="347.6pt,25.2pt" o:allowincell="f">
          <w10:anchorlock/>
        </v:line>
      </w:pict>
    </w:r>
    <w:r>
      <w:rPr>
        <w:lang w:val="ru-RU"/>
      </w:rPr>
      <w:pict>
        <v:line id="_x0000_s8431" style="position:absolute;z-index:3072" from="347.6pt,12.5pt" to="783.35pt,12.5pt" o:allowincell="f">
          <w10:anchorlock/>
        </v:line>
      </w:pict>
    </w:r>
    <w:r w:rsidRPr="00E72F3E">
      <w:rPr>
        <w:lang w:val="ru-RU"/>
      </w:rPr>
      <w:t xml:space="preserve"> Взам.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8445" style="position:absolute;flip:x;z-index:3086" from="3.35pt,.05pt" to="195.35pt,.05pt" o:allowincell="f">
          <w10:anchorlock/>
        </v:line>
      </w:pict>
    </w:r>
    <w:r>
      <w:rPr>
        <w:lang w:val="ru-RU"/>
      </w:rPr>
      <w:pict>
        <v:line id="_x0000_s8430" style="position:absolute;z-index:3071" from="347.6pt,-12pt" to="783.35pt,-12pt" o:allowincell="f">
          <w10:anchorlock/>
        </v:line>
      </w:pict>
    </w:r>
    <w:r w:rsidRPr="00E72F3E">
      <w:rPr>
        <w:lang w:val="ru-RU"/>
      </w:rPr>
      <w:t xml:space="preserve"> Подл.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8446" style="position:absolute;z-index:3087" from="3.35pt,.35pt" to="783.35pt,.35pt" o:allowincell="f">
          <w10:anchorlock/>
        </v:line>
      </w:pict>
    </w:r>
    <w:r>
      <w:rPr>
        <w:lang w:val="ru-RU"/>
      </w:rPr>
      <w:pict>
        <v:line id="_x0000_s8462" style="position:absolute;flip:y;z-index:3103" from="537.85pt,12.85pt" to="537.85pt,74.3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 xml:space="preserve">ТехноПро                                     [25:Изделие] |                               </w:t>
    </w:r>
    <w:r w:rsidRPr="00E72F3E">
      <w:rPr>
        <w:lang w:val="ru-RU"/>
      </w:rPr>
      <w:fldChar w:fldCharType="begin"/>
    </w:r>
    <w:r w:rsidRPr="00E72F3E">
      <w:rPr>
        <w:lang w:val="ru-RU"/>
      </w:rPr>
      <w:instrText xml:space="preserve"> SECTIONPAGES  \* MERGEFORMAT </w:instrText>
    </w:r>
    <w:r w:rsidRPr="00E72F3E">
      <w:rPr>
        <w:lang w:val="ru-RU"/>
      </w:rPr>
      <w:fldChar w:fldCharType="separate"/>
    </w:r>
    <w:r>
      <w:rPr>
        <w:lang w:val="ru-RU"/>
      </w:rPr>
      <w:t>1</w:t>
    </w:r>
    <w:r w:rsidRPr="00E72F3E">
      <w:rPr>
        <w:lang w:val="ru-RU"/>
      </w:rPr>
      <w:fldChar w:fldCharType="end"/>
    </w:r>
    <w:r w:rsidRPr="00E72F3E">
      <w:rPr>
        <w:lang w:val="ru-RU"/>
      </w:rPr>
      <w:t xml:space="preserve">        </w:t>
    </w:r>
    <w:r w:rsidRPr="00E72F3E">
      <w:rPr>
        <w:lang w:val="ru-RU"/>
      </w:rPr>
      <w:fldChar w:fldCharType="begin"/>
    </w:r>
    <w:r w:rsidRPr="00E72F3E">
      <w:rPr>
        <w:lang w:val="ru-RU"/>
      </w:rPr>
      <w:instrText xml:space="preserve"> PAGE </w:instrText>
    </w:r>
    <w:r w:rsidRPr="00E72F3E">
      <w:rPr>
        <w:lang w:val="ru-RU"/>
      </w:rPr>
      <w:fldChar w:fldCharType="separate"/>
    </w:r>
    <w:r w:rsidRPr="00E72F3E">
      <w:rPr>
        <w:lang w:val="ru-RU"/>
      </w:rPr>
      <w:t>2</w:t>
    </w:r>
    <w:r w:rsidRPr="00E72F3E">
      <w:rPr>
        <w:lang w:val="ru-RU"/>
      </w:rPr>
      <w:fldChar w:fldCharType="end"/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8466" style="position:absolute;flip:y;z-index:3107" from="755.35pt,.4pt" to="755.35pt,37.9pt" o:allowincell="f">
          <w10:anchorlock/>
        </v:line>
      </w:pict>
    </w:r>
    <w:r>
      <w:rPr>
        <w:lang w:val="ru-RU"/>
      </w:rPr>
      <w:pict>
        <v:line id="_x0000_s8452" style="position:absolute;z-index:3093" from="293.35pt,-12.1pt" to="293.35pt,62.4pt" o:allowincell="f">
          <w10:anchorlock/>
        </v:line>
      </w:pict>
    </w:r>
    <w:r>
      <w:rPr>
        <w:lang w:val="ru-RU"/>
      </w:rPr>
      <w:pict>
        <v:line id="_x0000_s8461" style="position:absolute;z-index:3102" from="372.85pt,.4pt" to="372.85pt,48.4pt" o:allowincell="f">
          <w10:anchorlock/>
        </v:line>
      </w:pict>
    </w:r>
    <w:r>
      <w:rPr>
        <w:lang w:val="ru-RU"/>
      </w:rPr>
      <w:pict>
        <v:line id="_x0000_s8454" style="position:absolute;z-index:3095" from="167.85pt,.4pt" to="167.85pt,62.4pt" o:allowincell="f">
          <w10:anchorlock/>
        </v:line>
      </w:pict>
    </w:r>
    <w:r>
      <w:rPr>
        <w:lang w:val="ru-RU"/>
      </w:rPr>
      <w:pict>
        <v:line id="_x0000_s8453" style="position:absolute;z-index:3094" from="227.35pt,.4pt" to="227.35pt,62.4pt" o:allowincell="f">
          <w10:anchorlock/>
        </v:line>
      </w:pict>
    </w:r>
    <w:r>
      <w:rPr>
        <w:lang w:val="ru-RU"/>
      </w:rPr>
      <w:pict>
        <v:line id="_x0000_s8451" style="position:absolute;z-index:3092" from="3.35pt,.4pt" to="783.35pt,.4pt" o:allowincell="f">
          <w10:anchorlock/>
        </v:line>
      </w:pict>
    </w:r>
    <w:r w:rsidRPr="00E72F3E">
      <w:rPr>
        <w:lang w:val="ru-RU"/>
      </w:rPr>
      <w:t xml:space="preserve"> Разраб.   </w:t>
    </w:r>
    <w:proofErr w:type="gramStart"/>
    <w:r w:rsidRPr="00E72F3E">
      <w:rPr>
        <w:lang w:val="ru-RU"/>
      </w:rPr>
      <w:t>Копцов Д.С.                        BEKTOP     [25:НомСборки]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8456" style="position:absolute;flip:x;z-index:3097" from="3.35pt,-.15pt" to="293.35pt,-.1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 xml:space="preserve">Проверил  Фурсов А.А                         [9:Заказ]  2345-4789                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8457" style="position:absolute;flip:x;z-index:3098" from="3.35pt,-.05pt" to="293.35pt,-.0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>Нормир.   [14:Нормировал]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8458" style="position:absolute;flip:x;z-index:3099" from="3.35pt,.35pt" to="783.35pt,.5pt" o:allowincell="f">
          <w10:anchorlock/>
        </v:line>
      </w:pict>
    </w:r>
    <w:r>
      <w:rPr>
        <w:lang w:val="ru-RU"/>
      </w:rPr>
      <w:pict>
        <v:line id="_x0000_s8468" style="position:absolute;z-index:3109" from="623pt,11.85pt" to="783.5pt,11.85pt" o:allowincell="f">
          <w10:anchorlock/>
        </v:line>
      </w:pict>
    </w:r>
    <w:r>
      <w:rPr>
        <w:lang w:val="ru-RU"/>
      </w:rPr>
      <w:pict>
        <v:line id="_x0000_s8467" style="position:absolute;z-index:3108" from="623pt,.35pt" to="623pt,24.85pt" o:allowincell="f">
          <w10:anchorlock/>
        </v:line>
      </w:pict>
    </w:r>
    <w:r>
      <w:rPr>
        <w:lang w:val="ru-RU"/>
      </w:rPr>
      <w:pict>
        <v:line id="_x0000_s8465" style="position:absolute;z-index:3106" from="741.85pt,.5pt" to="741.85pt,25pt" o:allowincell="f">
          <w10:anchorlock/>
        </v:line>
      </w:pict>
    </w:r>
    <w:r>
      <w:rPr>
        <w:lang w:val="ru-RU"/>
      </w:rPr>
      <w:pict>
        <v:line id="_x0000_s8464" style="position:absolute;z-index:3105" from="702.35pt,.5pt" to="702.35pt,25pt" o:allowincell="f">
          <w10:anchorlock/>
        </v:line>
      </w:pict>
    </w:r>
    <w:r>
      <w:rPr>
        <w:lang w:val="ru-RU"/>
      </w:rPr>
      <w:pict>
        <v:line id="_x0000_s8463" style="position:absolute;z-index:3104" from="662.35pt,.5pt" to="662.35pt,25pt" o:allowincell="f">
          <w10:anchorlock/>
        </v:line>
      </w:pict>
    </w:r>
    <w:r>
      <w:rPr>
        <w:lang w:val="ru-RU"/>
      </w:rPr>
      <w:pict>
        <v:line id="_x0000_s8455" style="position:absolute;z-index:3096" from="62.35pt,-37pt" to="62.35pt,25pt" o:allowincell="f">
          <w10:anchorlock/>
        </v:line>
      </w:pict>
    </w:r>
    <w:r>
      <w:rPr>
        <w:lang w:val="ru-RU"/>
      </w:rPr>
      <w:pict>
        <v:line id="_x0000_s8459" style="position:absolute;flip:x;z-index:3100" from="3.35pt,13pt" to="293.35pt,13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>Утвердил  [14:Утвердил]                                                                      Цех   УЧ    РМ    Опер.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8460" style="position:absolute;z-index:3101" from="3.35pt,12.55pt" to="783.35pt,12.5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 xml:space="preserve">Н.контр.  [14:НКонтроль]                                Шестерня                               </w:t>
    </w:r>
    <w:r>
      <w:rPr>
        <w:lang w:val="ru-RU"/>
      </w:rPr>
      <w:t xml:space="preserve">   </w:t>
    </w:r>
    <w:r w:rsidRPr="00E72F3E">
      <w:rPr>
        <w:lang w:val="ru-RU"/>
      </w:rPr>
      <w:t xml:space="preserve">   </w:t>
    </w:r>
    <w:r>
      <w:rPr>
        <w:lang w:val="ru-RU"/>
      </w:rPr>
      <w:t xml:space="preserve">   </w:t>
    </w:r>
    <w:r w:rsidRPr="00E72F3E">
      <w:rPr>
        <w:lang w:val="ru-RU"/>
      </w:rPr>
      <w:t xml:space="preserve">   </w:t>
    </w:r>
    <w:r>
      <w:rPr>
        <w:lang w:val="ru-RU"/>
      </w:rPr>
      <w:t xml:space="preserve">   </w:t>
    </w:r>
    <w:r w:rsidRPr="00E72F3E">
      <w:rPr>
        <w:lang w:val="ru-RU"/>
      </w:rPr>
      <w:t xml:space="preserve">  </w:t>
    </w:r>
    <w:r>
      <w:rPr>
        <w:lang w:val="ru-RU"/>
      </w:rPr>
      <w:t>180</w:t>
    </w:r>
    <w:proofErr w:type="gramEnd"/>
  </w:p>
</w:hdr>
</file>

<file path=word/header7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rect id="_x0000_s8427" style="position:absolute;margin-left:38.85pt;margin-top:180.9pt;width:759.6pt;height:365.4pt;z-index:4;mso-position-horizontal-relative:page;mso-position-vertical-relative:page" o:allowincell="f" filled="f" stroked="f" strokecolor="#930">
          <w10:wrap anchorx="page" anchory="page"/>
          <w10:anchorlock/>
        </v:rect>
      </w:pict>
    </w:r>
    <w:r>
      <w:rPr>
        <w:lang w:val="ru-RU"/>
      </w:rPr>
      <w:pict>
        <v:rect id="_x0000_s8385" style="position:absolute;margin-left:3.35pt;margin-top:.75pt;width:780pt;height:544.15pt;z-index:-6" o:allowincell="f">
          <w10:anchorlock/>
        </v:rect>
      </w:pict>
    </w:r>
    <w:r>
      <w:rPr>
        <w:lang w:val="ru-RU"/>
      </w:rPr>
      <w:pict>
        <v:line id="_x0000_s8426" style="position:absolute;z-index:3069" from="3.5pt,531pt" to="783.5pt,531pt" o:allowincell="f">
          <w10:anchorlock/>
        </v:line>
      </w:pict>
    </w:r>
    <w:r w:rsidRPr="00E72F3E">
      <w:rPr>
        <w:lang w:val="ru-RU"/>
      </w:rPr>
      <w:t xml:space="preserve">                                                                                    ГОСТ 3.1105-84    Форма 7   САПР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8398" style="position:absolute;z-index:3041" from="677.6pt,.7pt" to="677.6pt,62.7pt" o:allowincell="f">
          <w10:anchorlock/>
        </v:line>
      </w:pict>
    </w:r>
    <w:r>
      <w:rPr>
        <w:lang w:val="ru-RU"/>
      </w:rPr>
      <w:pict>
        <v:line id="_x0000_s8397" style="position:absolute;z-index:3040" from="604.85pt,.7pt" to="604.85pt,50.2pt" o:allowincell="f">
          <w10:anchorlock/>
        </v:line>
      </w:pict>
    </w:r>
    <w:r>
      <w:rPr>
        <w:lang w:val="ru-RU"/>
      </w:rPr>
      <w:pict>
        <v:line id="_x0000_s8396" style="position:absolute;z-index:3039" from="578.6pt,.7pt" to="578.6pt,50.2pt" o:allowincell="f">
          <w10:anchorlock/>
        </v:line>
      </w:pict>
    </w:r>
    <w:r>
      <w:rPr>
        <w:lang w:val="ru-RU"/>
      </w:rPr>
      <w:pict>
        <v:line id="_x0000_s8395" style="position:absolute;z-index:3038" from="552.35pt,.7pt" to="552.35pt,50.2pt" o:allowincell="f">
          <w10:anchorlock/>
        </v:line>
      </w:pict>
    </w:r>
    <w:r>
      <w:rPr>
        <w:lang w:val="ru-RU"/>
      </w:rPr>
      <w:pict>
        <v:line id="_x0000_s8390" style="position:absolute;z-index:3033" from="552.35pt,.7pt" to="783.35pt,.7pt" o:allowincell="f">
          <w10:anchorlock/>
        </v:line>
      </w:pict>
    </w:r>
    <w:r>
      <w:rPr>
        <w:lang w:val="ru-RU"/>
      </w:rPr>
      <w:pict>
        <v:line id="_x0000_s8406" style="position:absolute;z-index:3049" from="103.1pt,12.7pt" to="103.1pt,50.2pt" o:allowincell="f">
          <w10:anchorlock/>
        </v:line>
      </w:pic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8407" style="position:absolute;z-index:3050" from="49.85pt,.25pt" to="49.85pt,37.75pt" o:allowincell="f">
          <w10:anchorlock/>
        </v:line>
      </w:pict>
    </w:r>
    <w:r>
      <w:rPr>
        <w:lang w:val="ru-RU"/>
      </w:rPr>
      <w:pict>
        <v:line id="_x0000_s8399" style="position:absolute;z-index:3042" from="736.85pt,-11.75pt" to="736.85pt,50.25pt" o:allowincell="f">
          <w10:anchorlock/>
        </v:line>
      </w:pict>
    </w:r>
    <w:r>
      <w:rPr>
        <w:lang w:val="ru-RU"/>
      </w:rPr>
      <w:pict>
        <v:line id="_x0000_s8405" style="position:absolute;z-index:3048" from="155.6pt,.25pt" to="155.6pt,37.75pt" o:allowincell="f">
          <w10:anchorlock/>
        </v:line>
      </w:pict>
    </w:r>
    <w:r>
      <w:rPr>
        <w:lang w:val="ru-RU"/>
      </w:rPr>
      <w:pict>
        <v:line id="_x0000_s8404" style="position:absolute;z-index:3047" from="195.35pt,.25pt" to="195.35pt,37.75pt" o:allowincell="f">
          <w10:anchorlock/>
        </v:line>
      </w:pict>
    </w:r>
    <w:r>
      <w:rPr>
        <w:lang w:val="ru-RU"/>
      </w:rPr>
      <w:pict>
        <v:line id="_x0000_s8400" style="position:absolute;flip:x;z-index:3043" from="3.35pt,.25pt" to="195.35pt,.25pt" o:allowincell="f">
          <w10:anchorlock/>
        </v:line>
      </w:pict>
    </w:r>
    <w:r>
      <w:rPr>
        <w:lang w:val="ru-RU"/>
      </w:rPr>
      <w:pict>
        <v:line id="_x0000_s8394" style="position:absolute;z-index:3037" from="512.6pt,12.95pt" to="512.6pt,37.7pt" o:allowincell="f">
          <w10:anchorlock/>
        </v:line>
      </w:pict>
    </w:r>
    <w:r w:rsidRPr="00E72F3E">
      <w:rPr>
        <w:lang w:val="ru-RU"/>
      </w:rPr>
      <w:t xml:space="preserve"> Дубл.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8401" style="position:absolute;flip:x;z-index:3044" from="3.35pt,.45pt" to="195.35pt,.45pt" o:allowincell="f">
          <w10:anchorlock/>
        </v:line>
      </w:pict>
    </w:r>
    <w:r>
      <w:rPr>
        <w:lang w:val="ru-RU"/>
      </w:rPr>
      <w:pict>
        <v:line id="_x0000_s8389" style="position:absolute;z-index:3032" from="552.35pt,-12.25pt" to="783.35pt,-12.25pt" o:allowincell="f">
          <w10:anchorlock/>
        </v:line>
      </w:pict>
    </w:r>
    <w:r>
      <w:rPr>
        <w:lang w:val="ru-RU"/>
      </w:rPr>
      <w:pict>
        <v:line id="_x0000_s8393" style="position:absolute;z-index:3036" from="459.35pt,.45pt" to="459.35pt,25.2pt" o:allowincell="f">
          <w10:anchorlock/>
        </v:line>
      </w:pict>
    </w:r>
    <w:r>
      <w:rPr>
        <w:lang w:val="ru-RU"/>
      </w:rPr>
      <w:pict>
        <v:line id="_x0000_s8392" style="position:absolute;z-index:3035" from="400.1pt,.45pt" to="400.1pt,25.2pt" o:allowincell="f">
          <w10:anchorlock/>
        </v:line>
      </w:pict>
    </w:r>
    <w:r>
      <w:rPr>
        <w:lang w:val="ru-RU"/>
      </w:rPr>
      <w:pict>
        <v:line id="_x0000_s8391" style="position:absolute;z-index:3034" from="373.85pt,.45pt" to="373.85pt,25.2pt" o:allowincell="f">
          <w10:anchorlock/>
        </v:line>
      </w:pict>
    </w:r>
    <w:r>
      <w:rPr>
        <w:lang w:val="ru-RU"/>
      </w:rPr>
      <w:pict>
        <v:line id="_x0000_s8386" style="position:absolute;z-index:3029" from="347.6pt,.45pt" to="347.6pt,25.2pt" o:allowincell="f">
          <w10:anchorlock/>
        </v:line>
      </w:pict>
    </w:r>
    <w:r>
      <w:rPr>
        <w:lang w:val="ru-RU"/>
      </w:rPr>
      <w:pict>
        <v:line id="_x0000_s8388" style="position:absolute;z-index:3031" from="347.6pt,12.5pt" to="783.35pt,12.5pt" o:allowincell="f">
          <w10:anchorlock/>
        </v:line>
      </w:pict>
    </w:r>
    <w:r w:rsidRPr="00E72F3E">
      <w:rPr>
        <w:lang w:val="ru-RU"/>
      </w:rPr>
      <w:t xml:space="preserve"> Взам.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8402" style="position:absolute;flip:x;z-index:3045" from="3.35pt,.05pt" to="195.35pt,.05pt" o:allowincell="f">
          <w10:anchorlock/>
        </v:line>
      </w:pict>
    </w:r>
    <w:r>
      <w:rPr>
        <w:lang w:val="ru-RU"/>
      </w:rPr>
      <w:pict>
        <v:line id="_x0000_s8387" style="position:absolute;z-index:3030" from="347.6pt,-12pt" to="783.35pt,-12pt" o:allowincell="f">
          <w10:anchorlock/>
        </v:line>
      </w:pict>
    </w:r>
    <w:r w:rsidRPr="00E72F3E">
      <w:rPr>
        <w:lang w:val="ru-RU"/>
      </w:rPr>
      <w:t xml:space="preserve"> Подл.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8403" style="position:absolute;z-index:3046" from="3.35pt,.35pt" to="783.35pt,.35pt" o:allowincell="f">
          <w10:anchorlock/>
        </v:line>
      </w:pict>
    </w:r>
    <w:r>
      <w:rPr>
        <w:lang w:val="ru-RU"/>
      </w:rPr>
      <w:pict>
        <v:line id="_x0000_s8419" style="position:absolute;flip:y;z-index:3062" from="537.85pt,12.85pt" to="537.85pt,74.3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 xml:space="preserve">ТехноПро                                     [25:Изделие] |                               </w:t>
    </w:r>
    <w:r w:rsidRPr="00E72F3E">
      <w:rPr>
        <w:lang w:val="ru-RU"/>
      </w:rPr>
      <w:fldChar w:fldCharType="begin"/>
    </w:r>
    <w:r w:rsidRPr="00E72F3E">
      <w:rPr>
        <w:lang w:val="ru-RU"/>
      </w:rPr>
      <w:instrText xml:space="preserve"> SECTIONPAGES  \* MERGEFORMAT </w:instrText>
    </w:r>
    <w:r w:rsidRPr="00E72F3E">
      <w:rPr>
        <w:lang w:val="ru-RU"/>
      </w:rPr>
      <w:fldChar w:fldCharType="separate"/>
    </w:r>
    <w:r>
      <w:rPr>
        <w:lang w:val="ru-RU"/>
      </w:rPr>
      <w:t>1</w:t>
    </w:r>
    <w:r w:rsidRPr="00E72F3E">
      <w:rPr>
        <w:lang w:val="ru-RU"/>
      </w:rPr>
      <w:fldChar w:fldCharType="end"/>
    </w:r>
    <w:r w:rsidRPr="00E72F3E">
      <w:rPr>
        <w:lang w:val="ru-RU"/>
      </w:rPr>
      <w:t xml:space="preserve">        </w:t>
    </w:r>
    <w:r w:rsidRPr="00E72F3E">
      <w:rPr>
        <w:lang w:val="ru-RU"/>
      </w:rPr>
      <w:fldChar w:fldCharType="begin"/>
    </w:r>
    <w:r w:rsidRPr="00E72F3E">
      <w:rPr>
        <w:lang w:val="ru-RU"/>
      </w:rPr>
      <w:instrText xml:space="preserve"> PAGE </w:instrText>
    </w:r>
    <w:r w:rsidRPr="00E72F3E">
      <w:rPr>
        <w:lang w:val="ru-RU"/>
      </w:rPr>
      <w:fldChar w:fldCharType="separate"/>
    </w:r>
    <w:r>
      <w:rPr>
        <w:lang w:val="ru-RU"/>
      </w:rPr>
      <w:t>1</w:t>
    </w:r>
    <w:r w:rsidRPr="00E72F3E">
      <w:rPr>
        <w:lang w:val="ru-RU"/>
      </w:rPr>
      <w:fldChar w:fldCharType="end"/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8423" style="position:absolute;flip:y;z-index:3066" from="755.35pt,.4pt" to="755.35pt,37.9pt" o:allowincell="f">
          <w10:anchorlock/>
        </v:line>
      </w:pict>
    </w:r>
    <w:r>
      <w:rPr>
        <w:lang w:val="ru-RU"/>
      </w:rPr>
      <w:pict>
        <v:line id="_x0000_s8409" style="position:absolute;z-index:3052" from="293.35pt,-12.1pt" to="293.35pt,62.4pt" o:allowincell="f">
          <w10:anchorlock/>
        </v:line>
      </w:pict>
    </w:r>
    <w:r>
      <w:rPr>
        <w:lang w:val="ru-RU"/>
      </w:rPr>
      <w:pict>
        <v:line id="_x0000_s8418" style="position:absolute;z-index:3061" from="372.85pt,.4pt" to="372.85pt,48.4pt" o:allowincell="f">
          <w10:anchorlock/>
        </v:line>
      </w:pict>
    </w:r>
    <w:r>
      <w:rPr>
        <w:lang w:val="ru-RU"/>
      </w:rPr>
      <w:pict>
        <v:line id="_x0000_s8411" style="position:absolute;z-index:3054" from="167.85pt,.4pt" to="167.85pt,62.4pt" o:allowincell="f">
          <w10:anchorlock/>
        </v:line>
      </w:pict>
    </w:r>
    <w:r>
      <w:rPr>
        <w:lang w:val="ru-RU"/>
      </w:rPr>
      <w:pict>
        <v:line id="_x0000_s8410" style="position:absolute;z-index:3053" from="227.35pt,.4pt" to="227.35pt,62.4pt" o:allowincell="f">
          <w10:anchorlock/>
        </v:line>
      </w:pict>
    </w:r>
    <w:r>
      <w:rPr>
        <w:lang w:val="ru-RU"/>
      </w:rPr>
      <w:pict>
        <v:line id="_x0000_s8408" style="position:absolute;z-index:3051" from="3.35pt,.4pt" to="783.35pt,.4pt" o:allowincell="f">
          <w10:anchorlock/>
        </v:line>
      </w:pict>
    </w:r>
    <w:r w:rsidRPr="00E72F3E">
      <w:rPr>
        <w:lang w:val="ru-RU"/>
      </w:rPr>
      <w:t xml:space="preserve"> Разраб.   </w:t>
    </w:r>
    <w:proofErr w:type="gramStart"/>
    <w:r w:rsidRPr="00E72F3E">
      <w:rPr>
        <w:lang w:val="ru-RU"/>
      </w:rPr>
      <w:t>Копцов Д.С.                        BEKTOP     [25:НомСборки]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8413" style="position:absolute;flip:x;z-index:3056" from="3.35pt,-.15pt" to="293.35pt,-.1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 xml:space="preserve">Проверил  Фурсов А.А                         [9:Заказ]  2345-4789                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8414" style="position:absolute;flip:x;z-index:3057" from="3.35pt,-.05pt" to="293.35pt,-.0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>Нормир.   [14:Нормировал]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8415" style="position:absolute;flip:x;z-index:3058" from="3.35pt,.35pt" to="783.35pt,.5pt" o:allowincell="f">
          <w10:anchorlock/>
        </v:line>
      </w:pict>
    </w:r>
    <w:r>
      <w:rPr>
        <w:lang w:val="ru-RU"/>
      </w:rPr>
      <w:pict>
        <v:line id="_x0000_s8425" style="position:absolute;z-index:3068" from="623pt,11.85pt" to="783.5pt,11.85pt" o:allowincell="f">
          <w10:anchorlock/>
        </v:line>
      </w:pict>
    </w:r>
    <w:r>
      <w:rPr>
        <w:lang w:val="ru-RU"/>
      </w:rPr>
      <w:pict>
        <v:line id="_x0000_s8424" style="position:absolute;z-index:3067" from="623pt,.35pt" to="623pt,24.85pt" o:allowincell="f">
          <w10:anchorlock/>
        </v:line>
      </w:pict>
    </w:r>
    <w:r>
      <w:rPr>
        <w:lang w:val="ru-RU"/>
      </w:rPr>
      <w:pict>
        <v:line id="_x0000_s8422" style="position:absolute;z-index:3065" from="741.85pt,.5pt" to="741.85pt,25pt" o:allowincell="f">
          <w10:anchorlock/>
        </v:line>
      </w:pict>
    </w:r>
    <w:r>
      <w:rPr>
        <w:lang w:val="ru-RU"/>
      </w:rPr>
      <w:pict>
        <v:line id="_x0000_s8421" style="position:absolute;z-index:3064" from="702.35pt,.5pt" to="702.35pt,25pt" o:allowincell="f">
          <w10:anchorlock/>
        </v:line>
      </w:pict>
    </w:r>
    <w:r>
      <w:rPr>
        <w:lang w:val="ru-RU"/>
      </w:rPr>
      <w:pict>
        <v:line id="_x0000_s8420" style="position:absolute;z-index:3063" from="662.35pt,.5pt" to="662.35pt,25pt" o:allowincell="f">
          <w10:anchorlock/>
        </v:line>
      </w:pict>
    </w:r>
    <w:r>
      <w:rPr>
        <w:lang w:val="ru-RU"/>
      </w:rPr>
      <w:pict>
        <v:line id="_x0000_s8412" style="position:absolute;z-index:3055" from="62.35pt,-37pt" to="62.35pt,25pt" o:allowincell="f">
          <w10:anchorlock/>
        </v:line>
      </w:pict>
    </w:r>
    <w:r>
      <w:rPr>
        <w:lang w:val="ru-RU"/>
      </w:rPr>
      <w:pict>
        <v:line id="_x0000_s8416" style="position:absolute;flip:x;z-index:3059" from="3.35pt,13pt" to="293.35pt,13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>Утвердил  [14:Утвердил]                                                                      Цех   УЧ    РМ    Опер.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8417" style="position:absolute;z-index:3060" from="3.35pt,12.55pt" to="783.35pt,12.5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 xml:space="preserve">Н.контр.  [14:НКонтроль]                                Шестерня                               </w:t>
    </w:r>
    <w:r>
      <w:rPr>
        <w:lang w:val="ru-RU"/>
      </w:rPr>
      <w:t xml:space="preserve">   </w:t>
    </w:r>
    <w:r w:rsidRPr="00E72F3E">
      <w:rPr>
        <w:lang w:val="ru-RU"/>
      </w:rPr>
      <w:t xml:space="preserve">   </w:t>
    </w:r>
    <w:r>
      <w:rPr>
        <w:lang w:val="ru-RU"/>
      </w:rPr>
      <w:t xml:space="preserve">   </w:t>
    </w:r>
    <w:r w:rsidRPr="00E72F3E">
      <w:rPr>
        <w:lang w:val="ru-RU"/>
      </w:rPr>
      <w:t xml:space="preserve">   </w:t>
    </w:r>
    <w:r>
      <w:rPr>
        <w:lang w:val="ru-RU"/>
      </w:rPr>
      <w:t xml:space="preserve">   </w:t>
    </w:r>
    <w:r w:rsidRPr="00E72F3E">
      <w:rPr>
        <w:lang w:val="ru-RU"/>
      </w:rPr>
      <w:t xml:space="preserve">  </w:t>
    </w:r>
    <w:r>
      <w:rPr>
        <w:lang w:val="ru-RU"/>
      </w:rPr>
      <w:t>180</w:t>
    </w:r>
    <w:proofErr w:type="gramEnd"/>
  </w:p>
</w:hdr>
</file>

<file path=word/header7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A793F" w:rsidRPr="00E72F3E" w:rsidRDefault="00FA793F" w:rsidP="00E72F3E">
    <w:pPr>
      <w:pStyle w:val="a8"/>
      <w:rPr>
        <w:lang w:val="ru-RU"/>
      </w:rPr>
    </w:pPr>
    <w:bookmarkStart w:id="1" w:name="Эскиз2"/>
    <w:r>
      <w:rPr>
        <w:lang w:val="ru-RU"/>
      </w:rPr>
      <w:pict>
        <v:rect id="_x0000_s8642" style="position:absolute;margin-left:38.85pt;margin-top:182.55pt;width:760.5pt;height:362.7pt;z-index:1;mso-position-horizontal-relative:page;mso-position-vertical-relative:page" stroked="f">
          <w10:wrap anchorx="page" anchory="page"/>
          <w10:anchorlock/>
        </v:rect>
      </w:pict>
    </w:r>
    <w:bookmarkEnd w:id="1"/>
    <w:r>
      <w:rPr>
        <w:lang w:val="ru-RU"/>
      </w:rPr>
      <w:pict>
        <v:rect id="_x0000_s8600" style="position:absolute;margin-left:3.35pt;margin-top:.75pt;width:780pt;height:544.15pt;z-index:-3" o:allowincell="f">
          <w10:anchorlock/>
        </v:rect>
      </w:pict>
    </w:r>
    <w:r>
      <w:rPr>
        <w:lang w:val="ru-RU"/>
      </w:rPr>
      <w:pict>
        <v:line id="_x0000_s8641" style="position:absolute;z-index:3192" from="3.5pt,531pt" to="783.5pt,531pt" o:allowincell="f">
          <w10:anchorlock/>
        </v:line>
      </w:pict>
    </w:r>
    <w:r w:rsidRPr="00E72F3E">
      <w:rPr>
        <w:lang w:val="ru-RU"/>
      </w:rPr>
      <w:t xml:space="preserve">                                                                                    ГОСТ 3.1105-84    Форма 7   САПР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8613" style="position:absolute;z-index:3164" from="677.6pt,.7pt" to="677.6pt,62.7pt" o:allowincell="f">
          <w10:anchorlock/>
        </v:line>
      </w:pict>
    </w:r>
    <w:r>
      <w:rPr>
        <w:lang w:val="ru-RU"/>
      </w:rPr>
      <w:pict>
        <v:line id="_x0000_s8612" style="position:absolute;z-index:3163" from="604.85pt,.7pt" to="604.85pt,50.2pt" o:allowincell="f">
          <w10:anchorlock/>
        </v:line>
      </w:pict>
    </w:r>
    <w:r>
      <w:rPr>
        <w:lang w:val="ru-RU"/>
      </w:rPr>
      <w:pict>
        <v:line id="_x0000_s8611" style="position:absolute;z-index:3162" from="578.6pt,.7pt" to="578.6pt,50.2pt" o:allowincell="f">
          <w10:anchorlock/>
        </v:line>
      </w:pict>
    </w:r>
    <w:r>
      <w:rPr>
        <w:lang w:val="ru-RU"/>
      </w:rPr>
      <w:pict>
        <v:line id="_x0000_s8610" style="position:absolute;z-index:3161" from="552.35pt,.7pt" to="552.35pt,50.2pt" o:allowincell="f">
          <w10:anchorlock/>
        </v:line>
      </w:pict>
    </w:r>
    <w:r>
      <w:rPr>
        <w:lang w:val="ru-RU"/>
      </w:rPr>
      <w:pict>
        <v:line id="_x0000_s8605" style="position:absolute;z-index:3156" from="552.35pt,.7pt" to="783.35pt,.7pt" o:allowincell="f">
          <w10:anchorlock/>
        </v:line>
      </w:pict>
    </w:r>
    <w:r>
      <w:rPr>
        <w:lang w:val="ru-RU"/>
      </w:rPr>
      <w:pict>
        <v:line id="_x0000_s8621" style="position:absolute;z-index:3172" from="103.1pt,12.7pt" to="103.1pt,50.2pt" o:allowincell="f">
          <w10:anchorlock/>
        </v:line>
      </w:pic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8622" style="position:absolute;z-index:3173" from="49.85pt,.25pt" to="49.85pt,37.75pt" o:allowincell="f">
          <w10:anchorlock/>
        </v:line>
      </w:pict>
    </w:r>
    <w:r>
      <w:rPr>
        <w:lang w:val="ru-RU"/>
      </w:rPr>
      <w:pict>
        <v:line id="_x0000_s8614" style="position:absolute;z-index:3165" from="736.85pt,-11.75pt" to="736.85pt,50.25pt" o:allowincell="f">
          <w10:anchorlock/>
        </v:line>
      </w:pict>
    </w:r>
    <w:r>
      <w:rPr>
        <w:lang w:val="ru-RU"/>
      </w:rPr>
      <w:pict>
        <v:line id="_x0000_s8620" style="position:absolute;z-index:3171" from="155.6pt,.25pt" to="155.6pt,37.75pt" o:allowincell="f">
          <w10:anchorlock/>
        </v:line>
      </w:pict>
    </w:r>
    <w:r>
      <w:rPr>
        <w:lang w:val="ru-RU"/>
      </w:rPr>
      <w:pict>
        <v:line id="_x0000_s8619" style="position:absolute;z-index:3170" from="195.35pt,.25pt" to="195.35pt,37.75pt" o:allowincell="f">
          <w10:anchorlock/>
        </v:line>
      </w:pict>
    </w:r>
    <w:r>
      <w:rPr>
        <w:lang w:val="ru-RU"/>
      </w:rPr>
      <w:pict>
        <v:line id="_x0000_s8615" style="position:absolute;flip:x;z-index:3166" from="3.35pt,.25pt" to="195.35pt,.25pt" o:allowincell="f">
          <w10:anchorlock/>
        </v:line>
      </w:pict>
    </w:r>
    <w:r>
      <w:rPr>
        <w:lang w:val="ru-RU"/>
      </w:rPr>
      <w:pict>
        <v:line id="_x0000_s8609" style="position:absolute;z-index:3160" from="512.6pt,12.95pt" to="512.6pt,37.7pt" o:allowincell="f">
          <w10:anchorlock/>
        </v:line>
      </w:pict>
    </w:r>
    <w:r w:rsidRPr="00E72F3E">
      <w:rPr>
        <w:lang w:val="ru-RU"/>
      </w:rPr>
      <w:t xml:space="preserve"> Дубл.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8616" style="position:absolute;flip:x;z-index:3167" from="3.35pt,.45pt" to="195.35pt,.45pt" o:allowincell="f">
          <w10:anchorlock/>
        </v:line>
      </w:pict>
    </w:r>
    <w:r>
      <w:rPr>
        <w:lang w:val="ru-RU"/>
      </w:rPr>
      <w:pict>
        <v:line id="_x0000_s8604" style="position:absolute;z-index:3155" from="552.35pt,-12.25pt" to="783.35pt,-12.25pt" o:allowincell="f">
          <w10:anchorlock/>
        </v:line>
      </w:pict>
    </w:r>
    <w:r>
      <w:rPr>
        <w:lang w:val="ru-RU"/>
      </w:rPr>
      <w:pict>
        <v:line id="_x0000_s8608" style="position:absolute;z-index:3159" from="459.35pt,.45pt" to="459.35pt,25.2pt" o:allowincell="f">
          <w10:anchorlock/>
        </v:line>
      </w:pict>
    </w:r>
    <w:r>
      <w:rPr>
        <w:lang w:val="ru-RU"/>
      </w:rPr>
      <w:pict>
        <v:line id="_x0000_s8607" style="position:absolute;z-index:3158" from="400.1pt,.45pt" to="400.1pt,25.2pt" o:allowincell="f">
          <w10:anchorlock/>
        </v:line>
      </w:pict>
    </w:r>
    <w:r>
      <w:rPr>
        <w:lang w:val="ru-RU"/>
      </w:rPr>
      <w:pict>
        <v:line id="_x0000_s8606" style="position:absolute;z-index:3157" from="373.85pt,.45pt" to="373.85pt,25.2pt" o:allowincell="f">
          <w10:anchorlock/>
        </v:line>
      </w:pict>
    </w:r>
    <w:r>
      <w:rPr>
        <w:lang w:val="ru-RU"/>
      </w:rPr>
      <w:pict>
        <v:line id="_x0000_s8601" style="position:absolute;z-index:3152" from="347.6pt,.45pt" to="347.6pt,25.2pt" o:allowincell="f">
          <w10:anchorlock/>
        </v:line>
      </w:pict>
    </w:r>
    <w:r>
      <w:rPr>
        <w:lang w:val="ru-RU"/>
      </w:rPr>
      <w:pict>
        <v:line id="_x0000_s8603" style="position:absolute;z-index:3154" from="347.6pt,12.5pt" to="783.35pt,12.5pt" o:allowincell="f">
          <w10:anchorlock/>
        </v:line>
      </w:pict>
    </w:r>
    <w:r w:rsidRPr="00E72F3E">
      <w:rPr>
        <w:lang w:val="ru-RU"/>
      </w:rPr>
      <w:t xml:space="preserve"> Взам.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8617" style="position:absolute;flip:x;z-index:3168" from="3.35pt,.05pt" to="195.35pt,.05pt" o:allowincell="f">
          <w10:anchorlock/>
        </v:line>
      </w:pict>
    </w:r>
    <w:r>
      <w:rPr>
        <w:lang w:val="ru-RU"/>
      </w:rPr>
      <w:pict>
        <v:line id="_x0000_s8602" style="position:absolute;z-index:3153" from="347.6pt,-12pt" to="783.35pt,-12pt" o:allowincell="f">
          <w10:anchorlock/>
        </v:line>
      </w:pict>
    </w:r>
    <w:r w:rsidRPr="00E72F3E">
      <w:rPr>
        <w:lang w:val="ru-RU"/>
      </w:rPr>
      <w:t xml:space="preserve"> Подл.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8618" style="position:absolute;z-index:3169" from="3.35pt,.35pt" to="783.35pt,.35pt" o:allowincell="f">
          <w10:anchorlock/>
        </v:line>
      </w:pict>
    </w:r>
    <w:r>
      <w:rPr>
        <w:lang w:val="ru-RU"/>
      </w:rPr>
      <w:pict>
        <v:line id="_x0000_s8634" style="position:absolute;flip:y;z-index:3185" from="537.85pt,12.85pt" to="537.85pt,74.3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 xml:space="preserve">ТехноПро                                     [25:Изделие] |                               </w:t>
    </w:r>
    <w:r w:rsidRPr="00E72F3E">
      <w:rPr>
        <w:lang w:val="ru-RU"/>
      </w:rPr>
      <w:fldChar w:fldCharType="begin"/>
    </w:r>
    <w:r w:rsidRPr="00E72F3E">
      <w:rPr>
        <w:lang w:val="ru-RU"/>
      </w:rPr>
      <w:instrText xml:space="preserve"> SECTIONPAGES  \* MERGEFORMAT </w:instrText>
    </w:r>
    <w:r w:rsidRPr="00E72F3E">
      <w:rPr>
        <w:lang w:val="ru-RU"/>
      </w:rPr>
      <w:fldChar w:fldCharType="separate"/>
    </w:r>
    <w:r>
      <w:rPr>
        <w:lang w:val="ru-RU"/>
      </w:rPr>
      <w:t>1</w:t>
    </w:r>
    <w:r w:rsidRPr="00E72F3E">
      <w:rPr>
        <w:lang w:val="ru-RU"/>
      </w:rPr>
      <w:fldChar w:fldCharType="end"/>
    </w:r>
    <w:r w:rsidRPr="00E72F3E">
      <w:rPr>
        <w:lang w:val="ru-RU"/>
      </w:rPr>
      <w:t xml:space="preserve">        </w:t>
    </w:r>
    <w:r w:rsidRPr="00E72F3E">
      <w:rPr>
        <w:lang w:val="ru-RU"/>
      </w:rPr>
      <w:fldChar w:fldCharType="begin"/>
    </w:r>
    <w:r w:rsidRPr="00E72F3E">
      <w:rPr>
        <w:lang w:val="ru-RU"/>
      </w:rPr>
      <w:instrText xml:space="preserve"> PAGE </w:instrText>
    </w:r>
    <w:r w:rsidRPr="00E72F3E">
      <w:rPr>
        <w:lang w:val="ru-RU"/>
      </w:rPr>
      <w:fldChar w:fldCharType="separate"/>
    </w:r>
    <w:r w:rsidRPr="00E72F3E">
      <w:rPr>
        <w:lang w:val="ru-RU"/>
      </w:rPr>
      <w:t>2</w:t>
    </w:r>
    <w:r w:rsidRPr="00E72F3E">
      <w:rPr>
        <w:lang w:val="ru-RU"/>
      </w:rPr>
      <w:fldChar w:fldCharType="end"/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8638" style="position:absolute;flip:y;z-index:3189" from="755.35pt,.4pt" to="755.35pt,37.9pt" o:allowincell="f">
          <w10:anchorlock/>
        </v:line>
      </w:pict>
    </w:r>
    <w:r>
      <w:rPr>
        <w:lang w:val="ru-RU"/>
      </w:rPr>
      <w:pict>
        <v:line id="_x0000_s8624" style="position:absolute;z-index:3175" from="293.35pt,-12.1pt" to="293.35pt,62.4pt" o:allowincell="f">
          <w10:anchorlock/>
        </v:line>
      </w:pict>
    </w:r>
    <w:r>
      <w:rPr>
        <w:lang w:val="ru-RU"/>
      </w:rPr>
      <w:pict>
        <v:line id="_x0000_s8633" style="position:absolute;z-index:3184" from="372.85pt,.4pt" to="372.85pt,48.4pt" o:allowincell="f">
          <w10:anchorlock/>
        </v:line>
      </w:pict>
    </w:r>
    <w:r>
      <w:rPr>
        <w:lang w:val="ru-RU"/>
      </w:rPr>
      <w:pict>
        <v:line id="_x0000_s8626" style="position:absolute;z-index:3177" from="167.85pt,.4pt" to="167.85pt,62.4pt" o:allowincell="f">
          <w10:anchorlock/>
        </v:line>
      </w:pict>
    </w:r>
    <w:r>
      <w:rPr>
        <w:lang w:val="ru-RU"/>
      </w:rPr>
      <w:pict>
        <v:line id="_x0000_s8625" style="position:absolute;z-index:3176" from="227.35pt,.4pt" to="227.35pt,62.4pt" o:allowincell="f">
          <w10:anchorlock/>
        </v:line>
      </w:pict>
    </w:r>
    <w:r>
      <w:rPr>
        <w:lang w:val="ru-RU"/>
      </w:rPr>
      <w:pict>
        <v:line id="_x0000_s8623" style="position:absolute;z-index:3174" from="3.35pt,.4pt" to="783.35pt,.4pt" o:allowincell="f">
          <w10:anchorlock/>
        </v:line>
      </w:pict>
    </w:r>
    <w:r w:rsidRPr="00E72F3E">
      <w:rPr>
        <w:lang w:val="ru-RU"/>
      </w:rPr>
      <w:t xml:space="preserve"> Разраб.   </w:t>
    </w:r>
    <w:proofErr w:type="gramStart"/>
    <w:r w:rsidRPr="00E72F3E">
      <w:rPr>
        <w:lang w:val="ru-RU"/>
      </w:rPr>
      <w:t>Копцов Д.С.                        BEKTOP     [25:НомСборки]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8628" style="position:absolute;flip:x;z-index:3179" from="3.35pt,-.15pt" to="293.35pt,-.1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 xml:space="preserve">Проверил  Фурсов А.А                         [9:Заказ]  2345-4789                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8629" style="position:absolute;flip:x;z-index:3180" from="3.35pt,-.05pt" to="293.35pt,-.0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>Нормир.   [14:Нормировал]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8630" style="position:absolute;flip:x;z-index:3181" from="3.35pt,.35pt" to="783.35pt,.5pt" o:allowincell="f">
          <w10:anchorlock/>
        </v:line>
      </w:pict>
    </w:r>
    <w:r>
      <w:rPr>
        <w:lang w:val="ru-RU"/>
      </w:rPr>
      <w:pict>
        <v:line id="_x0000_s8640" style="position:absolute;z-index:3191" from="623pt,11.85pt" to="783.5pt,11.85pt" o:allowincell="f">
          <w10:anchorlock/>
        </v:line>
      </w:pict>
    </w:r>
    <w:r>
      <w:rPr>
        <w:lang w:val="ru-RU"/>
      </w:rPr>
      <w:pict>
        <v:line id="_x0000_s8639" style="position:absolute;z-index:3190" from="623pt,.35pt" to="623pt,24.85pt" o:allowincell="f">
          <w10:anchorlock/>
        </v:line>
      </w:pict>
    </w:r>
    <w:r>
      <w:rPr>
        <w:lang w:val="ru-RU"/>
      </w:rPr>
      <w:pict>
        <v:line id="_x0000_s8637" style="position:absolute;z-index:3188" from="741.85pt,.5pt" to="741.85pt,25pt" o:allowincell="f">
          <w10:anchorlock/>
        </v:line>
      </w:pict>
    </w:r>
    <w:r>
      <w:rPr>
        <w:lang w:val="ru-RU"/>
      </w:rPr>
      <w:pict>
        <v:line id="_x0000_s8636" style="position:absolute;z-index:3187" from="702.35pt,.5pt" to="702.35pt,25pt" o:allowincell="f">
          <w10:anchorlock/>
        </v:line>
      </w:pict>
    </w:r>
    <w:r>
      <w:rPr>
        <w:lang w:val="ru-RU"/>
      </w:rPr>
      <w:pict>
        <v:line id="_x0000_s8635" style="position:absolute;z-index:3186" from="662.35pt,.5pt" to="662.35pt,25pt" o:allowincell="f">
          <w10:anchorlock/>
        </v:line>
      </w:pict>
    </w:r>
    <w:r>
      <w:rPr>
        <w:lang w:val="ru-RU"/>
      </w:rPr>
      <w:pict>
        <v:line id="_x0000_s8627" style="position:absolute;z-index:3178" from="62.35pt,-37pt" to="62.35pt,25pt" o:allowincell="f">
          <w10:anchorlock/>
        </v:line>
      </w:pict>
    </w:r>
    <w:r>
      <w:rPr>
        <w:lang w:val="ru-RU"/>
      </w:rPr>
      <w:pict>
        <v:line id="_x0000_s8631" style="position:absolute;flip:x;z-index:3182" from="3.35pt,13pt" to="293.35pt,13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>Утвердил  [14:Утвердил]                                                                      Цех   УЧ    РМ    Опер.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8632" style="position:absolute;z-index:3183" from="3.35pt,12.55pt" to="783.35pt,12.5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>Н.контр.  [14:</w:t>
    </w:r>
    <w:proofErr w:type="gramEnd"/>
    <w:r w:rsidRPr="00E72F3E">
      <w:rPr>
        <w:lang w:val="ru-RU"/>
      </w:rPr>
      <w:t>НКонтроль]                                Шестерня                               [3:ОперЦех]   [3:ОперУчасток]   [3:</w:t>
    </w:r>
    <w:proofErr w:type="gramStart"/>
    <w:r w:rsidRPr="00E72F3E">
      <w:rPr>
        <w:lang w:val="ru-RU"/>
      </w:rPr>
      <w:t xml:space="preserve">ОперРМ]  </w:t>
    </w:r>
    <w:r>
      <w:rPr>
        <w:lang w:val="ru-RU"/>
      </w:rPr>
      <w:t>185</w:t>
    </w:r>
    <w:proofErr w:type="gramEnd"/>
  </w:p>
</w:hdr>
</file>

<file path=word/header7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A793F" w:rsidRPr="00E72F3E" w:rsidRDefault="00FA793F" w:rsidP="00E72F3E">
    <w:pPr>
      <w:pStyle w:val="a8"/>
      <w:rPr>
        <w:lang w:val="ru-RU"/>
      </w:rPr>
    </w:pPr>
    <w:bookmarkStart w:id="2" w:name="Эскиз"/>
    <w:r>
      <w:rPr>
        <w:lang w:val="ru-RU"/>
      </w:rPr>
      <w:pict>
        <v:rect id="_x0000_s8599" style="position:absolute;margin-left:38.85pt;margin-top:180.9pt;width:759.6pt;height:365.4pt;z-index:2;mso-position-horizontal-relative:page;mso-position-vertical-relative:page" o:allowincell="f" filled="f" stroked="f" strokecolor="#930">
          <w10:wrap anchorx="page" anchory="page"/>
          <w10:anchorlock/>
        </v:rect>
      </w:pict>
    </w:r>
    <w:bookmarkEnd w:id="2"/>
    <w:r>
      <w:rPr>
        <w:lang w:val="ru-RU"/>
      </w:rPr>
      <w:pict>
        <v:rect id="_x0000_s8557" style="position:absolute;margin-left:3.35pt;margin-top:.75pt;width:780pt;height:544.15pt;z-index:-4" o:allowincell="f">
          <w10:anchorlock/>
        </v:rect>
      </w:pict>
    </w:r>
    <w:r>
      <w:rPr>
        <w:lang w:val="ru-RU"/>
      </w:rPr>
      <w:pict>
        <v:line id="_x0000_s8598" style="position:absolute;z-index:3151" from="3.5pt,531pt" to="783.5pt,531pt" o:allowincell="f">
          <w10:anchorlock/>
        </v:line>
      </w:pict>
    </w:r>
    <w:r w:rsidRPr="00E72F3E">
      <w:rPr>
        <w:lang w:val="ru-RU"/>
      </w:rPr>
      <w:t xml:space="preserve">                                                                                    ГОСТ 3.1105-84    Форма 7   САПР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8570" style="position:absolute;z-index:3123" from="677.6pt,.7pt" to="677.6pt,62.7pt" o:allowincell="f">
          <w10:anchorlock/>
        </v:line>
      </w:pict>
    </w:r>
    <w:r>
      <w:rPr>
        <w:lang w:val="ru-RU"/>
      </w:rPr>
      <w:pict>
        <v:line id="_x0000_s8569" style="position:absolute;z-index:3122" from="604.85pt,.7pt" to="604.85pt,50.2pt" o:allowincell="f">
          <w10:anchorlock/>
        </v:line>
      </w:pict>
    </w:r>
    <w:r>
      <w:rPr>
        <w:lang w:val="ru-RU"/>
      </w:rPr>
      <w:pict>
        <v:line id="_x0000_s8568" style="position:absolute;z-index:3121" from="578.6pt,.7pt" to="578.6pt,50.2pt" o:allowincell="f">
          <w10:anchorlock/>
        </v:line>
      </w:pict>
    </w:r>
    <w:r>
      <w:rPr>
        <w:lang w:val="ru-RU"/>
      </w:rPr>
      <w:pict>
        <v:line id="_x0000_s8567" style="position:absolute;z-index:3120" from="552.35pt,.7pt" to="552.35pt,50.2pt" o:allowincell="f">
          <w10:anchorlock/>
        </v:line>
      </w:pict>
    </w:r>
    <w:r>
      <w:rPr>
        <w:lang w:val="ru-RU"/>
      </w:rPr>
      <w:pict>
        <v:line id="_x0000_s8562" style="position:absolute;z-index:3115" from="552.35pt,.7pt" to="783.35pt,.7pt" o:allowincell="f">
          <w10:anchorlock/>
        </v:line>
      </w:pict>
    </w:r>
    <w:r>
      <w:rPr>
        <w:lang w:val="ru-RU"/>
      </w:rPr>
      <w:pict>
        <v:line id="_x0000_s8578" style="position:absolute;z-index:3131" from="103.1pt,12.7pt" to="103.1pt,50.2pt" o:allowincell="f">
          <w10:anchorlock/>
        </v:line>
      </w:pic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8579" style="position:absolute;z-index:3132" from="49.85pt,.25pt" to="49.85pt,37.75pt" o:allowincell="f">
          <w10:anchorlock/>
        </v:line>
      </w:pict>
    </w:r>
    <w:r>
      <w:rPr>
        <w:lang w:val="ru-RU"/>
      </w:rPr>
      <w:pict>
        <v:line id="_x0000_s8571" style="position:absolute;z-index:3124" from="736.85pt,-11.75pt" to="736.85pt,50.25pt" o:allowincell="f">
          <w10:anchorlock/>
        </v:line>
      </w:pict>
    </w:r>
    <w:r>
      <w:rPr>
        <w:lang w:val="ru-RU"/>
      </w:rPr>
      <w:pict>
        <v:line id="_x0000_s8577" style="position:absolute;z-index:3130" from="155.6pt,.25pt" to="155.6pt,37.75pt" o:allowincell="f">
          <w10:anchorlock/>
        </v:line>
      </w:pict>
    </w:r>
    <w:r>
      <w:rPr>
        <w:lang w:val="ru-RU"/>
      </w:rPr>
      <w:pict>
        <v:line id="_x0000_s8576" style="position:absolute;z-index:3129" from="195.35pt,.25pt" to="195.35pt,37.75pt" o:allowincell="f">
          <w10:anchorlock/>
        </v:line>
      </w:pict>
    </w:r>
    <w:r>
      <w:rPr>
        <w:lang w:val="ru-RU"/>
      </w:rPr>
      <w:pict>
        <v:line id="_x0000_s8572" style="position:absolute;flip:x;z-index:3125" from="3.35pt,.25pt" to="195.35pt,.25pt" o:allowincell="f">
          <w10:anchorlock/>
        </v:line>
      </w:pict>
    </w:r>
    <w:r>
      <w:rPr>
        <w:lang w:val="ru-RU"/>
      </w:rPr>
      <w:pict>
        <v:line id="_x0000_s8566" style="position:absolute;z-index:3119" from="512.6pt,12.95pt" to="512.6pt,37.7pt" o:allowincell="f">
          <w10:anchorlock/>
        </v:line>
      </w:pict>
    </w:r>
    <w:r w:rsidRPr="00E72F3E">
      <w:rPr>
        <w:lang w:val="ru-RU"/>
      </w:rPr>
      <w:t xml:space="preserve"> Дубл.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8573" style="position:absolute;flip:x;z-index:3126" from="3.35pt,.45pt" to="195.35pt,.45pt" o:allowincell="f">
          <w10:anchorlock/>
        </v:line>
      </w:pict>
    </w:r>
    <w:r>
      <w:rPr>
        <w:lang w:val="ru-RU"/>
      </w:rPr>
      <w:pict>
        <v:line id="_x0000_s8561" style="position:absolute;z-index:3114" from="552.35pt,-12.25pt" to="783.35pt,-12.25pt" o:allowincell="f">
          <w10:anchorlock/>
        </v:line>
      </w:pict>
    </w:r>
    <w:r>
      <w:rPr>
        <w:lang w:val="ru-RU"/>
      </w:rPr>
      <w:pict>
        <v:line id="_x0000_s8565" style="position:absolute;z-index:3118" from="459.35pt,.45pt" to="459.35pt,25.2pt" o:allowincell="f">
          <w10:anchorlock/>
        </v:line>
      </w:pict>
    </w:r>
    <w:r>
      <w:rPr>
        <w:lang w:val="ru-RU"/>
      </w:rPr>
      <w:pict>
        <v:line id="_x0000_s8564" style="position:absolute;z-index:3117" from="400.1pt,.45pt" to="400.1pt,25.2pt" o:allowincell="f">
          <w10:anchorlock/>
        </v:line>
      </w:pict>
    </w:r>
    <w:r>
      <w:rPr>
        <w:lang w:val="ru-RU"/>
      </w:rPr>
      <w:pict>
        <v:line id="_x0000_s8563" style="position:absolute;z-index:3116" from="373.85pt,.45pt" to="373.85pt,25.2pt" o:allowincell="f">
          <w10:anchorlock/>
        </v:line>
      </w:pict>
    </w:r>
    <w:r>
      <w:rPr>
        <w:lang w:val="ru-RU"/>
      </w:rPr>
      <w:pict>
        <v:line id="_x0000_s8558" style="position:absolute;z-index:3111" from="347.6pt,.45pt" to="347.6pt,25.2pt" o:allowincell="f">
          <w10:anchorlock/>
        </v:line>
      </w:pict>
    </w:r>
    <w:r>
      <w:rPr>
        <w:lang w:val="ru-RU"/>
      </w:rPr>
      <w:pict>
        <v:line id="_x0000_s8560" style="position:absolute;z-index:3113" from="347.6pt,12.5pt" to="783.35pt,12.5pt" o:allowincell="f">
          <w10:anchorlock/>
        </v:line>
      </w:pict>
    </w:r>
    <w:r w:rsidRPr="00E72F3E">
      <w:rPr>
        <w:lang w:val="ru-RU"/>
      </w:rPr>
      <w:t xml:space="preserve"> Взам.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8574" style="position:absolute;flip:x;z-index:3127" from="3.35pt,.05pt" to="195.35pt,.05pt" o:allowincell="f">
          <w10:anchorlock/>
        </v:line>
      </w:pict>
    </w:r>
    <w:r>
      <w:rPr>
        <w:lang w:val="ru-RU"/>
      </w:rPr>
      <w:pict>
        <v:line id="_x0000_s8559" style="position:absolute;z-index:3112" from="347.6pt,-12pt" to="783.35pt,-12pt" o:allowincell="f">
          <w10:anchorlock/>
        </v:line>
      </w:pict>
    </w:r>
    <w:r w:rsidRPr="00E72F3E">
      <w:rPr>
        <w:lang w:val="ru-RU"/>
      </w:rPr>
      <w:t xml:space="preserve"> Подл.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8575" style="position:absolute;z-index:3128" from="3.35pt,.35pt" to="783.35pt,.35pt" o:allowincell="f">
          <w10:anchorlock/>
        </v:line>
      </w:pict>
    </w:r>
    <w:r>
      <w:rPr>
        <w:lang w:val="ru-RU"/>
      </w:rPr>
      <w:pict>
        <v:line id="_x0000_s8591" style="position:absolute;flip:y;z-index:3144" from="537.85pt,12.85pt" to="537.85pt,74.3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 xml:space="preserve">ТехноПро                                     [25:Изделие] |                               </w:t>
    </w:r>
    <w:r w:rsidRPr="00E72F3E">
      <w:rPr>
        <w:lang w:val="ru-RU"/>
      </w:rPr>
      <w:fldChar w:fldCharType="begin"/>
    </w:r>
    <w:r w:rsidRPr="00E72F3E">
      <w:rPr>
        <w:lang w:val="ru-RU"/>
      </w:rPr>
      <w:instrText xml:space="preserve"> SECTIONPAGES  \* MERGEFORMAT </w:instrText>
    </w:r>
    <w:r w:rsidRPr="00E72F3E">
      <w:rPr>
        <w:lang w:val="ru-RU"/>
      </w:rPr>
      <w:fldChar w:fldCharType="separate"/>
    </w:r>
    <w:r>
      <w:rPr>
        <w:lang w:val="ru-RU"/>
      </w:rPr>
      <w:t>1</w:t>
    </w:r>
    <w:r w:rsidRPr="00E72F3E">
      <w:rPr>
        <w:lang w:val="ru-RU"/>
      </w:rPr>
      <w:fldChar w:fldCharType="end"/>
    </w:r>
    <w:r w:rsidRPr="00E72F3E">
      <w:rPr>
        <w:lang w:val="ru-RU"/>
      </w:rPr>
      <w:t xml:space="preserve">        </w:t>
    </w:r>
    <w:r w:rsidRPr="00E72F3E">
      <w:rPr>
        <w:lang w:val="ru-RU"/>
      </w:rPr>
      <w:fldChar w:fldCharType="begin"/>
    </w:r>
    <w:r w:rsidRPr="00E72F3E">
      <w:rPr>
        <w:lang w:val="ru-RU"/>
      </w:rPr>
      <w:instrText xml:space="preserve"> PAGE </w:instrText>
    </w:r>
    <w:r w:rsidRPr="00E72F3E">
      <w:rPr>
        <w:lang w:val="ru-RU"/>
      </w:rPr>
      <w:fldChar w:fldCharType="separate"/>
    </w:r>
    <w:r>
      <w:rPr>
        <w:lang w:val="ru-RU"/>
      </w:rPr>
      <w:t>1</w:t>
    </w:r>
    <w:r w:rsidRPr="00E72F3E">
      <w:rPr>
        <w:lang w:val="ru-RU"/>
      </w:rPr>
      <w:fldChar w:fldCharType="end"/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8595" style="position:absolute;flip:y;z-index:3148" from="755.35pt,.4pt" to="755.35pt,37.9pt" o:allowincell="f">
          <w10:anchorlock/>
        </v:line>
      </w:pict>
    </w:r>
    <w:r>
      <w:rPr>
        <w:lang w:val="ru-RU"/>
      </w:rPr>
      <w:pict>
        <v:line id="_x0000_s8581" style="position:absolute;z-index:3134" from="293.35pt,-12.1pt" to="293.35pt,62.4pt" o:allowincell="f">
          <w10:anchorlock/>
        </v:line>
      </w:pict>
    </w:r>
    <w:r>
      <w:rPr>
        <w:lang w:val="ru-RU"/>
      </w:rPr>
      <w:pict>
        <v:line id="_x0000_s8590" style="position:absolute;z-index:3143" from="372.85pt,.4pt" to="372.85pt,48.4pt" o:allowincell="f">
          <w10:anchorlock/>
        </v:line>
      </w:pict>
    </w:r>
    <w:r>
      <w:rPr>
        <w:lang w:val="ru-RU"/>
      </w:rPr>
      <w:pict>
        <v:line id="_x0000_s8583" style="position:absolute;z-index:3136" from="167.85pt,.4pt" to="167.85pt,62.4pt" o:allowincell="f">
          <w10:anchorlock/>
        </v:line>
      </w:pict>
    </w:r>
    <w:r>
      <w:rPr>
        <w:lang w:val="ru-RU"/>
      </w:rPr>
      <w:pict>
        <v:line id="_x0000_s8582" style="position:absolute;z-index:3135" from="227.35pt,.4pt" to="227.35pt,62.4pt" o:allowincell="f">
          <w10:anchorlock/>
        </v:line>
      </w:pict>
    </w:r>
    <w:r>
      <w:rPr>
        <w:lang w:val="ru-RU"/>
      </w:rPr>
      <w:pict>
        <v:line id="_x0000_s8580" style="position:absolute;z-index:3133" from="3.35pt,.4pt" to="783.35pt,.4pt" o:allowincell="f">
          <w10:anchorlock/>
        </v:line>
      </w:pict>
    </w:r>
    <w:r w:rsidRPr="00E72F3E">
      <w:rPr>
        <w:lang w:val="ru-RU"/>
      </w:rPr>
      <w:t xml:space="preserve"> Разраб.   </w:t>
    </w:r>
    <w:proofErr w:type="gramStart"/>
    <w:r w:rsidRPr="00E72F3E">
      <w:rPr>
        <w:lang w:val="ru-RU"/>
      </w:rPr>
      <w:t>Копцов Д.С.                        BEKTOP     [25:НомСборки]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8585" style="position:absolute;flip:x;z-index:3138" from="3.35pt,-.15pt" to="293.35pt,-.1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 xml:space="preserve">Проверил  Фурсов А.А                         [9:Заказ]  2345-4789                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8586" style="position:absolute;flip:x;z-index:3139" from="3.35pt,-.05pt" to="293.35pt,-.0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>Нормир.   [14:Нормировал]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8587" style="position:absolute;flip:x;z-index:3140" from="3.35pt,.35pt" to="783.35pt,.5pt" o:allowincell="f">
          <w10:anchorlock/>
        </v:line>
      </w:pict>
    </w:r>
    <w:r>
      <w:rPr>
        <w:lang w:val="ru-RU"/>
      </w:rPr>
      <w:pict>
        <v:line id="_x0000_s8597" style="position:absolute;z-index:3150" from="623pt,11.85pt" to="783.5pt,11.85pt" o:allowincell="f">
          <w10:anchorlock/>
        </v:line>
      </w:pict>
    </w:r>
    <w:r>
      <w:rPr>
        <w:lang w:val="ru-RU"/>
      </w:rPr>
      <w:pict>
        <v:line id="_x0000_s8596" style="position:absolute;z-index:3149" from="623pt,.35pt" to="623pt,24.85pt" o:allowincell="f">
          <w10:anchorlock/>
        </v:line>
      </w:pict>
    </w:r>
    <w:r>
      <w:rPr>
        <w:lang w:val="ru-RU"/>
      </w:rPr>
      <w:pict>
        <v:line id="_x0000_s8594" style="position:absolute;z-index:3147" from="741.85pt,.5pt" to="741.85pt,25pt" o:allowincell="f">
          <w10:anchorlock/>
        </v:line>
      </w:pict>
    </w:r>
    <w:r>
      <w:rPr>
        <w:lang w:val="ru-RU"/>
      </w:rPr>
      <w:pict>
        <v:line id="_x0000_s8593" style="position:absolute;z-index:3146" from="702.35pt,.5pt" to="702.35pt,25pt" o:allowincell="f">
          <w10:anchorlock/>
        </v:line>
      </w:pict>
    </w:r>
    <w:r>
      <w:rPr>
        <w:lang w:val="ru-RU"/>
      </w:rPr>
      <w:pict>
        <v:line id="_x0000_s8592" style="position:absolute;z-index:3145" from="662.35pt,.5pt" to="662.35pt,25pt" o:allowincell="f">
          <w10:anchorlock/>
        </v:line>
      </w:pict>
    </w:r>
    <w:r>
      <w:rPr>
        <w:lang w:val="ru-RU"/>
      </w:rPr>
      <w:pict>
        <v:line id="_x0000_s8584" style="position:absolute;z-index:3137" from="62.35pt,-37pt" to="62.35pt,25pt" o:allowincell="f">
          <w10:anchorlock/>
        </v:line>
      </w:pict>
    </w:r>
    <w:r>
      <w:rPr>
        <w:lang w:val="ru-RU"/>
      </w:rPr>
      <w:pict>
        <v:line id="_x0000_s8588" style="position:absolute;flip:x;z-index:3141" from="3.35pt,13pt" to="293.35pt,13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 xml:space="preserve">Утвердил  [14:Утвердил]                                                                      </w:t>
    </w:r>
    <w:r>
      <w:rPr>
        <w:lang w:val="ru-RU"/>
      </w:rPr>
      <w:t xml:space="preserve">  </w:t>
    </w:r>
    <w:r w:rsidRPr="00E72F3E">
      <w:rPr>
        <w:lang w:val="ru-RU"/>
      </w:rPr>
      <w:t>Цех   УЧ    РМ    Опер.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8589" style="position:absolute;z-index:3142" from="3.35pt,12.55pt" to="783.35pt,12.5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>Н.контр.  [14:</w:t>
    </w:r>
    <w:proofErr w:type="gramEnd"/>
    <w:r w:rsidRPr="00E72F3E">
      <w:rPr>
        <w:lang w:val="ru-RU"/>
      </w:rPr>
      <w:t xml:space="preserve">НКонтроль]                                </w:t>
    </w:r>
    <w:r>
      <w:rPr>
        <w:lang w:val="ru-RU"/>
      </w:rPr>
      <w:t xml:space="preserve">Шестерня     </w:t>
    </w:r>
    <w:r w:rsidRPr="00E72F3E">
      <w:rPr>
        <w:lang w:val="ru-RU"/>
      </w:rPr>
      <w:t>[3:ОперЦех]   [3:ОперУчасток]   [3:</w:t>
    </w:r>
    <w:proofErr w:type="gramStart"/>
    <w:r w:rsidRPr="00E72F3E">
      <w:rPr>
        <w:lang w:val="ru-RU"/>
      </w:rPr>
      <w:t xml:space="preserve">ОперРМ]  </w:t>
    </w:r>
    <w:r>
      <w:rPr>
        <w:lang w:val="ru-RU"/>
      </w:rPr>
      <w:t>185</w:t>
    </w:r>
    <w:proofErr w:type="gramEnd"/>
  </w:p>
</w:hdr>
</file>

<file path=word/header7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rect id="_x0000_s8686" style="position:absolute;margin-left:38.85pt;margin-top:182.55pt;width:760.5pt;height:362.7pt;z-index:3235;mso-position-horizontal-relative:page;mso-position-vertical-relative:page" stroked="f">
          <w10:wrap anchorx="page" anchory="page"/>
          <w10:anchorlock/>
        </v:rect>
      </w:pict>
    </w:r>
    <w:r>
      <w:rPr>
        <w:lang w:val="ru-RU"/>
      </w:rPr>
      <w:pict>
        <v:rect id="_x0000_s8687" style="position:absolute;margin-left:3.35pt;margin-top:.75pt;width:780pt;height:544.15pt;z-index:-1" o:allowincell="f">
          <w10:anchorlock/>
        </v:rect>
      </w:pict>
    </w:r>
    <w:r>
      <w:rPr>
        <w:lang w:val="ru-RU"/>
      </w:rPr>
      <w:pict>
        <v:line id="_x0000_s8728" style="position:absolute;z-index:3276" from="3.5pt,531pt" to="783.5pt,531pt" o:allowincell="f">
          <w10:anchorlock/>
        </v:line>
      </w:pict>
    </w:r>
    <w:r w:rsidRPr="00E72F3E">
      <w:rPr>
        <w:lang w:val="ru-RU"/>
      </w:rPr>
      <w:t xml:space="preserve">                                                                                    ГОСТ 3.1105-84    Форма 7   САПР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8700" style="position:absolute;z-index:3248" from="677.6pt,.7pt" to="677.6pt,62.7pt" o:allowincell="f">
          <w10:anchorlock/>
        </v:line>
      </w:pict>
    </w:r>
    <w:r>
      <w:rPr>
        <w:lang w:val="ru-RU"/>
      </w:rPr>
      <w:pict>
        <v:line id="_x0000_s8699" style="position:absolute;z-index:3247" from="604.85pt,.7pt" to="604.85pt,50.2pt" o:allowincell="f">
          <w10:anchorlock/>
        </v:line>
      </w:pict>
    </w:r>
    <w:r>
      <w:rPr>
        <w:lang w:val="ru-RU"/>
      </w:rPr>
      <w:pict>
        <v:line id="_x0000_s8698" style="position:absolute;z-index:3246" from="578.6pt,.7pt" to="578.6pt,50.2pt" o:allowincell="f">
          <w10:anchorlock/>
        </v:line>
      </w:pict>
    </w:r>
    <w:r>
      <w:rPr>
        <w:lang w:val="ru-RU"/>
      </w:rPr>
      <w:pict>
        <v:line id="_x0000_s8697" style="position:absolute;z-index:3245" from="552.35pt,.7pt" to="552.35pt,50.2pt" o:allowincell="f">
          <w10:anchorlock/>
        </v:line>
      </w:pict>
    </w:r>
    <w:r>
      <w:rPr>
        <w:lang w:val="ru-RU"/>
      </w:rPr>
      <w:pict>
        <v:line id="_x0000_s8692" style="position:absolute;z-index:3240" from="552.35pt,.7pt" to="783.35pt,.7pt" o:allowincell="f">
          <w10:anchorlock/>
        </v:line>
      </w:pict>
    </w:r>
    <w:r>
      <w:rPr>
        <w:lang w:val="ru-RU"/>
      </w:rPr>
      <w:pict>
        <v:line id="_x0000_s8708" style="position:absolute;z-index:3256" from="103.1pt,12.7pt" to="103.1pt,50.2pt" o:allowincell="f">
          <w10:anchorlock/>
        </v:line>
      </w:pic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8709" style="position:absolute;z-index:3257" from="49.85pt,.25pt" to="49.85pt,37.75pt" o:allowincell="f">
          <w10:anchorlock/>
        </v:line>
      </w:pict>
    </w:r>
    <w:r>
      <w:rPr>
        <w:lang w:val="ru-RU"/>
      </w:rPr>
      <w:pict>
        <v:line id="_x0000_s8701" style="position:absolute;z-index:3249" from="736.85pt,-11.75pt" to="736.85pt,50.25pt" o:allowincell="f">
          <w10:anchorlock/>
        </v:line>
      </w:pict>
    </w:r>
    <w:r>
      <w:rPr>
        <w:lang w:val="ru-RU"/>
      </w:rPr>
      <w:pict>
        <v:line id="_x0000_s8707" style="position:absolute;z-index:3255" from="155.6pt,.25pt" to="155.6pt,37.75pt" o:allowincell="f">
          <w10:anchorlock/>
        </v:line>
      </w:pict>
    </w:r>
    <w:r>
      <w:rPr>
        <w:lang w:val="ru-RU"/>
      </w:rPr>
      <w:pict>
        <v:line id="_x0000_s8706" style="position:absolute;z-index:3254" from="195.35pt,.25pt" to="195.35pt,37.75pt" o:allowincell="f">
          <w10:anchorlock/>
        </v:line>
      </w:pict>
    </w:r>
    <w:r>
      <w:rPr>
        <w:lang w:val="ru-RU"/>
      </w:rPr>
      <w:pict>
        <v:line id="_x0000_s8702" style="position:absolute;flip:x;z-index:3250" from="3.35pt,.25pt" to="195.35pt,.25pt" o:allowincell="f">
          <w10:anchorlock/>
        </v:line>
      </w:pict>
    </w:r>
    <w:r>
      <w:rPr>
        <w:lang w:val="ru-RU"/>
      </w:rPr>
      <w:pict>
        <v:line id="_x0000_s8696" style="position:absolute;z-index:3244" from="512.6pt,12.95pt" to="512.6pt,37.7pt" o:allowincell="f">
          <w10:anchorlock/>
        </v:line>
      </w:pict>
    </w:r>
    <w:r w:rsidRPr="00E72F3E">
      <w:rPr>
        <w:lang w:val="ru-RU"/>
      </w:rPr>
      <w:t xml:space="preserve"> Дубл.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8703" style="position:absolute;flip:x;z-index:3251" from="3.35pt,.45pt" to="195.35pt,.45pt" o:allowincell="f">
          <w10:anchorlock/>
        </v:line>
      </w:pict>
    </w:r>
    <w:r>
      <w:rPr>
        <w:lang w:val="ru-RU"/>
      </w:rPr>
      <w:pict>
        <v:line id="_x0000_s8691" style="position:absolute;z-index:3239" from="552.35pt,-12.25pt" to="783.35pt,-12.25pt" o:allowincell="f">
          <w10:anchorlock/>
        </v:line>
      </w:pict>
    </w:r>
    <w:r>
      <w:rPr>
        <w:lang w:val="ru-RU"/>
      </w:rPr>
      <w:pict>
        <v:line id="_x0000_s8695" style="position:absolute;z-index:3243" from="459.35pt,.45pt" to="459.35pt,25.2pt" o:allowincell="f">
          <w10:anchorlock/>
        </v:line>
      </w:pict>
    </w:r>
    <w:r>
      <w:rPr>
        <w:lang w:val="ru-RU"/>
      </w:rPr>
      <w:pict>
        <v:line id="_x0000_s8694" style="position:absolute;z-index:3242" from="400.1pt,.45pt" to="400.1pt,25.2pt" o:allowincell="f">
          <w10:anchorlock/>
        </v:line>
      </w:pict>
    </w:r>
    <w:r>
      <w:rPr>
        <w:lang w:val="ru-RU"/>
      </w:rPr>
      <w:pict>
        <v:line id="_x0000_s8693" style="position:absolute;z-index:3241" from="373.85pt,.45pt" to="373.85pt,25.2pt" o:allowincell="f">
          <w10:anchorlock/>
        </v:line>
      </w:pict>
    </w:r>
    <w:r>
      <w:rPr>
        <w:lang w:val="ru-RU"/>
      </w:rPr>
      <w:pict>
        <v:line id="_x0000_s8688" style="position:absolute;z-index:3236" from="347.6pt,.45pt" to="347.6pt,25.2pt" o:allowincell="f">
          <w10:anchorlock/>
        </v:line>
      </w:pict>
    </w:r>
    <w:r>
      <w:rPr>
        <w:lang w:val="ru-RU"/>
      </w:rPr>
      <w:pict>
        <v:line id="_x0000_s8690" style="position:absolute;z-index:3238" from="347.6pt,12.5pt" to="783.35pt,12.5pt" o:allowincell="f">
          <w10:anchorlock/>
        </v:line>
      </w:pict>
    </w:r>
    <w:r w:rsidRPr="00E72F3E">
      <w:rPr>
        <w:lang w:val="ru-RU"/>
      </w:rPr>
      <w:t xml:space="preserve"> Взам.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8704" style="position:absolute;flip:x;z-index:3252" from="3.35pt,.05pt" to="195.35pt,.05pt" o:allowincell="f">
          <w10:anchorlock/>
        </v:line>
      </w:pict>
    </w:r>
    <w:r>
      <w:rPr>
        <w:lang w:val="ru-RU"/>
      </w:rPr>
      <w:pict>
        <v:line id="_x0000_s8689" style="position:absolute;z-index:3237" from="347.6pt,-12pt" to="783.35pt,-12pt" o:allowincell="f">
          <w10:anchorlock/>
        </v:line>
      </w:pict>
    </w:r>
    <w:r w:rsidRPr="00E72F3E">
      <w:rPr>
        <w:lang w:val="ru-RU"/>
      </w:rPr>
      <w:t xml:space="preserve"> Подл.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8705" style="position:absolute;z-index:3253" from="3.35pt,.35pt" to="783.35pt,.35pt" o:allowincell="f">
          <w10:anchorlock/>
        </v:line>
      </w:pict>
    </w:r>
    <w:r>
      <w:rPr>
        <w:lang w:val="ru-RU"/>
      </w:rPr>
      <w:pict>
        <v:line id="_x0000_s8721" style="position:absolute;flip:y;z-index:3269" from="537.85pt,12.85pt" to="537.85pt,74.3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 xml:space="preserve">ТехноПро                                     [25:Изделие] |                               </w:t>
    </w:r>
    <w:r w:rsidRPr="00E72F3E">
      <w:rPr>
        <w:lang w:val="ru-RU"/>
      </w:rPr>
      <w:fldChar w:fldCharType="begin"/>
    </w:r>
    <w:r w:rsidRPr="00E72F3E">
      <w:rPr>
        <w:lang w:val="ru-RU"/>
      </w:rPr>
      <w:instrText xml:space="preserve"> SECTIONPAGES  \* MERGEFORMAT </w:instrText>
    </w:r>
    <w:r w:rsidRPr="00E72F3E">
      <w:rPr>
        <w:lang w:val="ru-RU"/>
      </w:rPr>
      <w:fldChar w:fldCharType="separate"/>
    </w:r>
    <w:r>
      <w:rPr>
        <w:lang w:val="ru-RU"/>
      </w:rPr>
      <w:t>1</w:t>
    </w:r>
    <w:r w:rsidRPr="00E72F3E">
      <w:rPr>
        <w:lang w:val="ru-RU"/>
      </w:rPr>
      <w:fldChar w:fldCharType="end"/>
    </w:r>
    <w:r w:rsidRPr="00E72F3E">
      <w:rPr>
        <w:lang w:val="ru-RU"/>
      </w:rPr>
      <w:t xml:space="preserve">        </w:t>
    </w:r>
    <w:r w:rsidRPr="00E72F3E">
      <w:rPr>
        <w:lang w:val="ru-RU"/>
      </w:rPr>
      <w:fldChar w:fldCharType="begin"/>
    </w:r>
    <w:r w:rsidRPr="00E72F3E">
      <w:rPr>
        <w:lang w:val="ru-RU"/>
      </w:rPr>
      <w:instrText xml:space="preserve"> PAGE </w:instrText>
    </w:r>
    <w:r w:rsidRPr="00E72F3E">
      <w:rPr>
        <w:lang w:val="ru-RU"/>
      </w:rPr>
      <w:fldChar w:fldCharType="separate"/>
    </w:r>
    <w:r w:rsidRPr="00E72F3E">
      <w:rPr>
        <w:lang w:val="ru-RU"/>
      </w:rPr>
      <w:t>2</w:t>
    </w:r>
    <w:r w:rsidRPr="00E72F3E">
      <w:rPr>
        <w:lang w:val="ru-RU"/>
      </w:rPr>
      <w:fldChar w:fldCharType="end"/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8725" style="position:absolute;flip:y;z-index:3273" from="755.35pt,.4pt" to="755.35pt,37.9pt" o:allowincell="f">
          <w10:anchorlock/>
        </v:line>
      </w:pict>
    </w:r>
    <w:r>
      <w:rPr>
        <w:lang w:val="ru-RU"/>
      </w:rPr>
      <w:pict>
        <v:line id="_x0000_s8711" style="position:absolute;z-index:3259" from="293.35pt,-12.1pt" to="293.35pt,62.4pt" o:allowincell="f">
          <w10:anchorlock/>
        </v:line>
      </w:pict>
    </w:r>
    <w:r>
      <w:rPr>
        <w:lang w:val="ru-RU"/>
      </w:rPr>
      <w:pict>
        <v:line id="_x0000_s8720" style="position:absolute;z-index:3268" from="372.85pt,.4pt" to="372.85pt,48.4pt" o:allowincell="f">
          <w10:anchorlock/>
        </v:line>
      </w:pict>
    </w:r>
    <w:r>
      <w:rPr>
        <w:lang w:val="ru-RU"/>
      </w:rPr>
      <w:pict>
        <v:line id="_x0000_s8713" style="position:absolute;z-index:3261" from="167.85pt,.4pt" to="167.85pt,62.4pt" o:allowincell="f">
          <w10:anchorlock/>
        </v:line>
      </w:pict>
    </w:r>
    <w:r>
      <w:rPr>
        <w:lang w:val="ru-RU"/>
      </w:rPr>
      <w:pict>
        <v:line id="_x0000_s8712" style="position:absolute;z-index:3260" from="227.35pt,.4pt" to="227.35pt,62.4pt" o:allowincell="f">
          <w10:anchorlock/>
        </v:line>
      </w:pict>
    </w:r>
    <w:r>
      <w:rPr>
        <w:lang w:val="ru-RU"/>
      </w:rPr>
      <w:pict>
        <v:line id="_x0000_s8710" style="position:absolute;z-index:3258" from="3.35pt,.4pt" to="783.35pt,.4pt" o:allowincell="f">
          <w10:anchorlock/>
        </v:line>
      </w:pict>
    </w:r>
    <w:r w:rsidRPr="00E72F3E">
      <w:rPr>
        <w:lang w:val="ru-RU"/>
      </w:rPr>
      <w:t xml:space="preserve"> Разраб.   </w:t>
    </w:r>
    <w:proofErr w:type="gramStart"/>
    <w:r w:rsidRPr="00E72F3E">
      <w:rPr>
        <w:lang w:val="ru-RU"/>
      </w:rPr>
      <w:t>Копцов Д.С.                        BEKTOP     [25:НомСборки]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8715" style="position:absolute;flip:x;z-index:3263" from="3.35pt,-.15pt" to="293.35pt,-.1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 xml:space="preserve">Проверил  Фурсов А.А                         [9:Заказ]  2345-4789                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8716" style="position:absolute;flip:x;z-index:3264" from="3.35pt,-.05pt" to="293.35pt,-.0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>Нормир.   [14:Нормировал]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8717" style="position:absolute;flip:x;z-index:3265" from="3.35pt,.35pt" to="783.35pt,.5pt" o:allowincell="f">
          <w10:anchorlock/>
        </v:line>
      </w:pict>
    </w:r>
    <w:r>
      <w:rPr>
        <w:lang w:val="ru-RU"/>
      </w:rPr>
      <w:pict>
        <v:line id="_x0000_s8727" style="position:absolute;z-index:3275" from="623pt,11.85pt" to="783.5pt,11.85pt" o:allowincell="f">
          <w10:anchorlock/>
        </v:line>
      </w:pict>
    </w:r>
    <w:r>
      <w:rPr>
        <w:lang w:val="ru-RU"/>
      </w:rPr>
      <w:pict>
        <v:line id="_x0000_s8726" style="position:absolute;z-index:3274" from="623pt,.35pt" to="623pt,24.85pt" o:allowincell="f">
          <w10:anchorlock/>
        </v:line>
      </w:pict>
    </w:r>
    <w:r>
      <w:rPr>
        <w:lang w:val="ru-RU"/>
      </w:rPr>
      <w:pict>
        <v:line id="_x0000_s8724" style="position:absolute;z-index:3272" from="741.85pt,.5pt" to="741.85pt,25pt" o:allowincell="f">
          <w10:anchorlock/>
        </v:line>
      </w:pict>
    </w:r>
    <w:r>
      <w:rPr>
        <w:lang w:val="ru-RU"/>
      </w:rPr>
      <w:pict>
        <v:line id="_x0000_s8723" style="position:absolute;z-index:3271" from="702.35pt,.5pt" to="702.35pt,25pt" o:allowincell="f">
          <w10:anchorlock/>
        </v:line>
      </w:pict>
    </w:r>
    <w:r>
      <w:rPr>
        <w:lang w:val="ru-RU"/>
      </w:rPr>
      <w:pict>
        <v:line id="_x0000_s8722" style="position:absolute;z-index:3270" from="662.35pt,.5pt" to="662.35pt,25pt" o:allowincell="f">
          <w10:anchorlock/>
        </v:line>
      </w:pict>
    </w:r>
    <w:r>
      <w:rPr>
        <w:lang w:val="ru-RU"/>
      </w:rPr>
      <w:pict>
        <v:line id="_x0000_s8714" style="position:absolute;z-index:3262" from="62.35pt,-37pt" to="62.35pt,25pt" o:allowincell="f">
          <w10:anchorlock/>
        </v:line>
      </w:pict>
    </w:r>
    <w:r>
      <w:rPr>
        <w:lang w:val="ru-RU"/>
      </w:rPr>
      <w:pict>
        <v:line id="_x0000_s8718" style="position:absolute;flip:x;z-index:3266" from="3.35pt,13pt" to="293.35pt,13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>Утвердил  [14:Утвердил]                                                                      Цех   УЧ    РМ    Опер.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8719" style="position:absolute;z-index:3267" from="3.35pt,12.55pt" to="783.35pt,12.5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>Н.контр.  [14:</w:t>
    </w:r>
    <w:proofErr w:type="gramEnd"/>
    <w:r w:rsidRPr="00E72F3E">
      <w:rPr>
        <w:lang w:val="ru-RU"/>
      </w:rPr>
      <w:t>НКонтроль]                                Шестерня                               [3:ОперЦех]   [3:ОперУчасток]   [3:</w:t>
    </w:r>
    <w:proofErr w:type="gramStart"/>
    <w:r w:rsidRPr="00E72F3E">
      <w:rPr>
        <w:lang w:val="ru-RU"/>
      </w:rPr>
      <w:t xml:space="preserve">ОперРМ]  </w:t>
    </w:r>
    <w:r>
      <w:rPr>
        <w:lang w:val="ru-RU"/>
      </w:rPr>
      <w:t>185</w:t>
    </w:r>
    <w:proofErr w:type="gramEnd"/>
  </w:p>
</w:hdr>
</file>

<file path=word/header7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rect id="_x0000_s8643" style="position:absolute;margin-left:38.85pt;margin-top:180.9pt;width:759.6pt;height:365.4pt;z-index:3193;mso-position-horizontal-relative:page;mso-position-vertical-relative:page" o:allowincell="f" filled="f" stroked="f" strokecolor="#930">
          <w10:wrap anchorx="page" anchory="page"/>
          <w10:anchorlock/>
        </v:rect>
      </w:pict>
    </w:r>
    <w:r>
      <w:rPr>
        <w:lang w:val="ru-RU"/>
      </w:rPr>
      <w:pict>
        <v:rect id="_x0000_s8644" style="position:absolute;margin-left:3.35pt;margin-top:.75pt;width:780pt;height:544.15pt;z-index:-2" o:allowincell="f">
          <w10:anchorlock/>
        </v:rect>
      </w:pict>
    </w:r>
    <w:r>
      <w:rPr>
        <w:lang w:val="ru-RU"/>
      </w:rPr>
      <w:pict>
        <v:line id="_x0000_s8685" style="position:absolute;z-index:3234" from="3.5pt,531pt" to="783.5pt,531pt" o:allowincell="f">
          <w10:anchorlock/>
        </v:line>
      </w:pict>
    </w:r>
    <w:r w:rsidRPr="00E72F3E">
      <w:rPr>
        <w:lang w:val="ru-RU"/>
      </w:rPr>
      <w:t xml:space="preserve">                                                                                    ГОСТ 3.1105-84    Форма 7   САПР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8657" style="position:absolute;z-index:3206" from="677.6pt,.7pt" to="677.6pt,62.7pt" o:allowincell="f">
          <w10:anchorlock/>
        </v:line>
      </w:pict>
    </w:r>
    <w:r>
      <w:rPr>
        <w:lang w:val="ru-RU"/>
      </w:rPr>
      <w:pict>
        <v:line id="_x0000_s8656" style="position:absolute;z-index:3205" from="604.85pt,.7pt" to="604.85pt,50.2pt" o:allowincell="f">
          <w10:anchorlock/>
        </v:line>
      </w:pict>
    </w:r>
    <w:r>
      <w:rPr>
        <w:lang w:val="ru-RU"/>
      </w:rPr>
      <w:pict>
        <v:line id="_x0000_s8655" style="position:absolute;z-index:3204" from="578.6pt,.7pt" to="578.6pt,50.2pt" o:allowincell="f">
          <w10:anchorlock/>
        </v:line>
      </w:pict>
    </w:r>
    <w:r>
      <w:rPr>
        <w:lang w:val="ru-RU"/>
      </w:rPr>
      <w:pict>
        <v:line id="_x0000_s8654" style="position:absolute;z-index:3203" from="552.35pt,.7pt" to="552.35pt,50.2pt" o:allowincell="f">
          <w10:anchorlock/>
        </v:line>
      </w:pict>
    </w:r>
    <w:r>
      <w:rPr>
        <w:lang w:val="ru-RU"/>
      </w:rPr>
      <w:pict>
        <v:line id="_x0000_s8649" style="position:absolute;z-index:3198" from="552.35pt,.7pt" to="783.35pt,.7pt" o:allowincell="f">
          <w10:anchorlock/>
        </v:line>
      </w:pict>
    </w:r>
    <w:r>
      <w:rPr>
        <w:lang w:val="ru-RU"/>
      </w:rPr>
      <w:pict>
        <v:line id="_x0000_s8665" style="position:absolute;z-index:3214" from="103.1pt,12.7pt" to="103.1pt,50.2pt" o:allowincell="f">
          <w10:anchorlock/>
        </v:line>
      </w:pic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8666" style="position:absolute;z-index:3215" from="49.85pt,.25pt" to="49.85pt,37.75pt" o:allowincell="f">
          <w10:anchorlock/>
        </v:line>
      </w:pict>
    </w:r>
    <w:r>
      <w:rPr>
        <w:lang w:val="ru-RU"/>
      </w:rPr>
      <w:pict>
        <v:line id="_x0000_s8658" style="position:absolute;z-index:3207" from="736.85pt,-11.75pt" to="736.85pt,50.25pt" o:allowincell="f">
          <w10:anchorlock/>
        </v:line>
      </w:pict>
    </w:r>
    <w:r>
      <w:rPr>
        <w:lang w:val="ru-RU"/>
      </w:rPr>
      <w:pict>
        <v:line id="_x0000_s8664" style="position:absolute;z-index:3213" from="155.6pt,.25pt" to="155.6pt,37.75pt" o:allowincell="f">
          <w10:anchorlock/>
        </v:line>
      </w:pict>
    </w:r>
    <w:r>
      <w:rPr>
        <w:lang w:val="ru-RU"/>
      </w:rPr>
      <w:pict>
        <v:line id="_x0000_s8663" style="position:absolute;z-index:3212" from="195.35pt,.25pt" to="195.35pt,37.75pt" o:allowincell="f">
          <w10:anchorlock/>
        </v:line>
      </w:pict>
    </w:r>
    <w:r>
      <w:rPr>
        <w:lang w:val="ru-RU"/>
      </w:rPr>
      <w:pict>
        <v:line id="_x0000_s8659" style="position:absolute;flip:x;z-index:3208" from="3.35pt,.25pt" to="195.35pt,.25pt" o:allowincell="f">
          <w10:anchorlock/>
        </v:line>
      </w:pict>
    </w:r>
    <w:r>
      <w:rPr>
        <w:lang w:val="ru-RU"/>
      </w:rPr>
      <w:pict>
        <v:line id="_x0000_s8653" style="position:absolute;z-index:3202" from="512.6pt,12.95pt" to="512.6pt,37.7pt" o:allowincell="f">
          <w10:anchorlock/>
        </v:line>
      </w:pict>
    </w:r>
    <w:r w:rsidRPr="00E72F3E">
      <w:rPr>
        <w:lang w:val="ru-RU"/>
      </w:rPr>
      <w:t xml:space="preserve"> Дубл.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8660" style="position:absolute;flip:x;z-index:3209" from="3.35pt,.45pt" to="195.35pt,.45pt" o:allowincell="f">
          <w10:anchorlock/>
        </v:line>
      </w:pict>
    </w:r>
    <w:r>
      <w:rPr>
        <w:lang w:val="ru-RU"/>
      </w:rPr>
      <w:pict>
        <v:line id="_x0000_s8648" style="position:absolute;z-index:3197" from="552.35pt,-12.25pt" to="783.35pt,-12.25pt" o:allowincell="f">
          <w10:anchorlock/>
        </v:line>
      </w:pict>
    </w:r>
    <w:r>
      <w:rPr>
        <w:lang w:val="ru-RU"/>
      </w:rPr>
      <w:pict>
        <v:line id="_x0000_s8652" style="position:absolute;z-index:3201" from="459.35pt,.45pt" to="459.35pt,25.2pt" o:allowincell="f">
          <w10:anchorlock/>
        </v:line>
      </w:pict>
    </w:r>
    <w:r>
      <w:rPr>
        <w:lang w:val="ru-RU"/>
      </w:rPr>
      <w:pict>
        <v:line id="_x0000_s8651" style="position:absolute;z-index:3200" from="400.1pt,.45pt" to="400.1pt,25.2pt" o:allowincell="f">
          <w10:anchorlock/>
        </v:line>
      </w:pict>
    </w:r>
    <w:r>
      <w:rPr>
        <w:lang w:val="ru-RU"/>
      </w:rPr>
      <w:pict>
        <v:line id="_x0000_s8650" style="position:absolute;z-index:3199" from="373.85pt,.45pt" to="373.85pt,25.2pt" o:allowincell="f">
          <w10:anchorlock/>
        </v:line>
      </w:pict>
    </w:r>
    <w:r>
      <w:rPr>
        <w:lang w:val="ru-RU"/>
      </w:rPr>
      <w:pict>
        <v:line id="_x0000_s8645" style="position:absolute;z-index:3194" from="347.6pt,.45pt" to="347.6pt,25.2pt" o:allowincell="f">
          <w10:anchorlock/>
        </v:line>
      </w:pict>
    </w:r>
    <w:r>
      <w:rPr>
        <w:lang w:val="ru-RU"/>
      </w:rPr>
      <w:pict>
        <v:line id="_x0000_s8647" style="position:absolute;z-index:3196" from="347.6pt,12.5pt" to="783.35pt,12.5pt" o:allowincell="f">
          <w10:anchorlock/>
        </v:line>
      </w:pict>
    </w:r>
    <w:r w:rsidRPr="00E72F3E">
      <w:rPr>
        <w:lang w:val="ru-RU"/>
      </w:rPr>
      <w:t xml:space="preserve"> Взам.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8661" style="position:absolute;flip:x;z-index:3210" from="3.35pt,.05pt" to="195.35pt,.05pt" o:allowincell="f">
          <w10:anchorlock/>
        </v:line>
      </w:pict>
    </w:r>
    <w:r>
      <w:rPr>
        <w:lang w:val="ru-RU"/>
      </w:rPr>
      <w:pict>
        <v:line id="_x0000_s8646" style="position:absolute;z-index:3195" from="347.6pt,-12pt" to="783.35pt,-12pt" o:allowincell="f">
          <w10:anchorlock/>
        </v:line>
      </w:pict>
    </w:r>
    <w:r w:rsidRPr="00E72F3E">
      <w:rPr>
        <w:lang w:val="ru-RU"/>
      </w:rPr>
      <w:t xml:space="preserve"> Подл.</w:t>
    </w:r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8662" style="position:absolute;z-index:3211" from="3.35pt,.35pt" to="783.35pt,.35pt" o:allowincell="f">
          <w10:anchorlock/>
        </v:line>
      </w:pict>
    </w:r>
    <w:r>
      <w:rPr>
        <w:lang w:val="ru-RU"/>
      </w:rPr>
      <w:pict>
        <v:line id="_x0000_s8678" style="position:absolute;flip:y;z-index:3227" from="537.85pt,12.85pt" to="537.85pt,74.3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 xml:space="preserve">ТехноПро                                     [25:Изделие] |                               </w:t>
    </w:r>
    <w:r w:rsidRPr="00E72F3E">
      <w:rPr>
        <w:lang w:val="ru-RU"/>
      </w:rPr>
      <w:fldChar w:fldCharType="begin"/>
    </w:r>
    <w:r w:rsidRPr="00E72F3E">
      <w:rPr>
        <w:lang w:val="ru-RU"/>
      </w:rPr>
      <w:instrText xml:space="preserve"> SECTIONPAGES  \* MERGEFORMAT </w:instrText>
    </w:r>
    <w:r w:rsidRPr="00E72F3E">
      <w:rPr>
        <w:lang w:val="ru-RU"/>
      </w:rPr>
      <w:fldChar w:fldCharType="separate"/>
    </w:r>
    <w:r>
      <w:rPr>
        <w:lang w:val="ru-RU"/>
      </w:rPr>
      <w:t>1</w:t>
    </w:r>
    <w:r w:rsidRPr="00E72F3E">
      <w:rPr>
        <w:lang w:val="ru-RU"/>
      </w:rPr>
      <w:fldChar w:fldCharType="end"/>
    </w:r>
    <w:r w:rsidRPr="00E72F3E">
      <w:rPr>
        <w:lang w:val="ru-RU"/>
      </w:rPr>
      <w:t xml:space="preserve">        </w:t>
    </w:r>
    <w:r w:rsidRPr="00E72F3E">
      <w:rPr>
        <w:lang w:val="ru-RU"/>
      </w:rPr>
      <w:fldChar w:fldCharType="begin"/>
    </w:r>
    <w:r w:rsidRPr="00E72F3E">
      <w:rPr>
        <w:lang w:val="ru-RU"/>
      </w:rPr>
      <w:instrText xml:space="preserve"> PAGE </w:instrText>
    </w:r>
    <w:r w:rsidRPr="00E72F3E">
      <w:rPr>
        <w:lang w:val="ru-RU"/>
      </w:rPr>
      <w:fldChar w:fldCharType="separate"/>
    </w:r>
    <w:r>
      <w:rPr>
        <w:lang w:val="ru-RU"/>
      </w:rPr>
      <w:t>1</w:t>
    </w:r>
    <w:r w:rsidRPr="00E72F3E">
      <w:rPr>
        <w:lang w:val="ru-RU"/>
      </w:rPr>
      <w:fldChar w:fldCharType="end"/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8682" style="position:absolute;flip:y;z-index:3231" from="755.35pt,.4pt" to="755.35pt,37.9pt" o:allowincell="f">
          <w10:anchorlock/>
        </v:line>
      </w:pict>
    </w:r>
    <w:r>
      <w:rPr>
        <w:lang w:val="ru-RU"/>
      </w:rPr>
      <w:pict>
        <v:line id="_x0000_s8668" style="position:absolute;z-index:3217" from="293.35pt,-12.1pt" to="293.35pt,62.4pt" o:allowincell="f">
          <w10:anchorlock/>
        </v:line>
      </w:pict>
    </w:r>
    <w:r>
      <w:rPr>
        <w:lang w:val="ru-RU"/>
      </w:rPr>
      <w:pict>
        <v:line id="_x0000_s8677" style="position:absolute;z-index:3226" from="372.85pt,.4pt" to="372.85pt,48.4pt" o:allowincell="f">
          <w10:anchorlock/>
        </v:line>
      </w:pict>
    </w:r>
    <w:r>
      <w:rPr>
        <w:lang w:val="ru-RU"/>
      </w:rPr>
      <w:pict>
        <v:line id="_x0000_s8670" style="position:absolute;z-index:3219" from="167.85pt,.4pt" to="167.85pt,62.4pt" o:allowincell="f">
          <w10:anchorlock/>
        </v:line>
      </w:pict>
    </w:r>
    <w:r>
      <w:rPr>
        <w:lang w:val="ru-RU"/>
      </w:rPr>
      <w:pict>
        <v:line id="_x0000_s8669" style="position:absolute;z-index:3218" from="227.35pt,.4pt" to="227.35pt,62.4pt" o:allowincell="f">
          <w10:anchorlock/>
        </v:line>
      </w:pict>
    </w:r>
    <w:r>
      <w:rPr>
        <w:lang w:val="ru-RU"/>
      </w:rPr>
      <w:pict>
        <v:line id="_x0000_s8667" style="position:absolute;z-index:3216" from="3.35pt,.4pt" to="783.35pt,.4pt" o:allowincell="f">
          <w10:anchorlock/>
        </v:line>
      </w:pict>
    </w:r>
    <w:r w:rsidRPr="00E72F3E">
      <w:rPr>
        <w:lang w:val="ru-RU"/>
      </w:rPr>
      <w:t xml:space="preserve"> Разраб.   </w:t>
    </w:r>
    <w:proofErr w:type="gramStart"/>
    <w:r w:rsidRPr="00E72F3E">
      <w:rPr>
        <w:lang w:val="ru-RU"/>
      </w:rPr>
      <w:t>Копцов Д.С.                        BEKTOP     [25:НомСборки]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8672" style="position:absolute;flip:x;z-index:3221" from="3.35pt,-.15pt" to="293.35pt,-.1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 xml:space="preserve">Проверил  Фурсов А.А                         [9:Заказ]  2345-4789                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8673" style="position:absolute;flip:x;z-index:3222" from="3.35pt,-.05pt" to="293.35pt,-.0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>Нормир.   [14:Нормировал]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8674" style="position:absolute;flip:x;z-index:3223" from="3.35pt,.35pt" to="783.35pt,.5pt" o:allowincell="f">
          <w10:anchorlock/>
        </v:line>
      </w:pict>
    </w:r>
    <w:r>
      <w:rPr>
        <w:lang w:val="ru-RU"/>
      </w:rPr>
      <w:pict>
        <v:line id="_x0000_s8684" style="position:absolute;z-index:3233" from="623pt,11.85pt" to="783.5pt,11.85pt" o:allowincell="f">
          <w10:anchorlock/>
        </v:line>
      </w:pict>
    </w:r>
    <w:r>
      <w:rPr>
        <w:lang w:val="ru-RU"/>
      </w:rPr>
      <w:pict>
        <v:line id="_x0000_s8683" style="position:absolute;z-index:3232" from="623pt,.35pt" to="623pt,24.85pt" o:allowincell="f">
          <w10:anchorlock/>
        </v:line>
      </w:pict>
    </w:r>
    <w:r>
      <w:rPr>
        <w:lang w:val="ru-RU"/>
      </w:rPr>
      <w:pict>
        <v:line id="_x0000_s8681" style="position:absolute;z-index:3230" from="741.85pt,.5pt" to="741.85pt,25pt" o:allowincell="f">
          <w10:anchorlock/>
        </v:line>
      </w:pict>
    </w:r>
    <w:r>
      <w:rPr>
        <w:lang w:val="ru-RU"/>
      </w:rPr>
      <w:pict>
        <v:line id="_x0000_s8680" style="position:absolute;z-index:3229" from="702.35pt,.5pt" to="702.35pt,25pt" o:allowincell="f">
          <w10:anchorlock/>
        </v:line>
      </w:pict>
    </w:r>
    <w:r>
      <w:rPr>
        <w:lang w:val="ru-RU"/>
      </w:rPr>
      <w:pict>
        <v:line id="_x0000_s8679" style="position:absolute;z-index:3228" from="662.35pt,.5pt" to="662.35pt,25pt" o:allowincell="f">
          <w10:anchorlock/>
        </v:line>
      </w:pict>
    </w:r>
    <w:r>
      <w:rPr>
        <w:lang w:val="ru-RU"/>
      </w:rPr>
      <w:pict>
        <v:line id="_x0000_s8671" style="position:absolute;z-index:3220" from="62.35pt,-37pt" to="62.35pt,25pt" o:allowincell="f">
          <w10:anchorlock/>
        </v:line>
      </w:pict>
    </w:r>
    <w:r>
      <w:rPr>
        <w:lang w:val="ru-RU"/>
      </w:rPr>
      <w:pict>
        <v:line id="_x0000_s8675" style="position:absolute;flip:x;z-index:3224" from="3.35pt,13pt" to="293.35pt,13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>Утвердил  [14:Утвердил]                                                                      Цех   УЧ    РМ    Опер.</w:t>
    </w:r>
    <w:proofErr w:type="gramEnd"/>
  </w:p>
  <w:p w:rsidR="00FA793F" w:rsidRPr="00E72F3E" w:rsidRDefault="00FA793F" w:rsidP="00E72F3E">
    <w:pPr>
      <w:pStyle w:val="a8"/>
      <w:rPr>
        <w:lang w:val="ru-RU"/>
      </w:rPr>
    </w:pPr>
    <w:r>
      <w:rPr>
        <w:lang w:val="ru-RU"/>
      </w:rPr>
      <w:pict>
        <v:line id="_x0000_s8676" style="position:absolute;z-index:3225" from="3.35pt,12.55pt" to="783.35pt,12.55pt" o:allowincell="f">
          <w10:anchorlock/>
        </v:line>
      </w:pict>
    </w:r>
    <w:r w:rsidRPr="00E72F3E">
      <w:rPr>
        <w:lang w:val="ru-RU"/>
      </w:rPr>
      <w:t xml:space="preserve"> </w:t>
    </w:r>
    <w:proofErr w:type="gramStart"/>
    <w:r w:rsidRPr="00E72F3E">
      <w:rPr>
        <w:lang w:val="ru-RU"/>
      </w:rPr>
      <w:t>Н.контр.  [14:</w:t>
    </w:r>
    <w:proofErr w:type="gramEnd"/>
    <w:r w:rsidRPr="00E72F3E">
      <w:rPr>
        <w:lang w:val="ru-RU"/>
      </w:rPr>
      <w:t>НКонтроль]                                Шестерня                               [3:ОперЦех]   [3:ОперУчасток]   [3:</w:t>
    </w:r>
    <w:proofErr w:type="gramStart"/>
    <w:r w:rsidRPr="00E72F3E">
      <w:rPr>
        <w:lang w:val="ru-RU"/>
      </w:rPr>
      <w:t xml:space="preserve">ОперРМ]  </w:t>
    </w:r>
    <w:r>
      <w:rPr>
        <w:lang w:val="ru-RU"/>
      </w:rPr>
      <w:t>185</w:t>
    </w:r>
    <w:proofErr w:type="gramEnd"/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val="bestFit" w:percent="161"/>
  <w:hideSpellingErrors/>
  <w:hideGrammaticalErrors/>
  <w:activeWritingStyle w:appName="MSWord" w:lang="ru-RU" w:vendorID="1" w:dllVersion="512" w:checkStyle="1"/>
  <w:activeWritingStyle w:appName="MSWord" w:lang="en-US" w:vendorID="8" w:dllVersion="513" w:checkStyle="1"/>
  <w:proofState w:spelling="clean" w:grammar="clean"/>
  <w:attachedTemplate r:id="rId1"/>
  <w:doNotTrackMoves/>
  <w:defaultTabStop w:val="720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8729"/>
    <o:shapelayout v:ext="edit">
      <o:idmap v:ext="edit" data="2,3,4,5,6,7,8"/>
    </o:shapelayout>
  </w:hdrShapeDefaults>
  <w:footnotePr>
    <w:footnote w:id="-1"/>
    <w:footnote w:id="0"/>
  </w:footnotePr>
  <w:endnotePr>
    <w:endnote w:id="-1"/>
    <w:endnote w:id="0"/>
  </w:endnotePr>
  <w:compat>
    <w:footnoteLayoutLikeWW8/>
    <w:shapeLayoutLikeWW8/>
    <w:alignTablesRowByRow/>
    <w:forgetLastTabAlignment/>
    <w:doNotUseHTMLParagraphAutoSpacing/>
    <w:layoutRawTableWidth/>
    <w:layoutTableRowsApart/>
    <w:useWord97LineBreakRules/>
    <w:doNotBreakWrappedTables/>
    <w:doNotSnapToGridInCell/>
    <w:selectFldWithFirstOrLastChar/>
    <w:doNotWrapTextWithPunct/>
    <w:doNotUseEastAsianBreakRules/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E72F3E"/>
    <w:rsid w:val="000F529B"/>
    <w:rsid w:val="002E599D"/>
    <w:rsid w:val="002F33CA"/>
    <w:rsid w:val="003C50B5"/>
    <w:rsid w:val="00446D57"/>
    <w:rsid w:val="004855B0"/>
    <w:rsid w:val="005F44EC"/>
    <w:rsid w:val="0060466C"/>
    <w:rsid w:val="006678FE"/>
    <w:rsid w:val="006839BF"/>
    <w:rsid w:val="00742194"/>
    <w:rsid w:val="008965FE"/>
    <w:rsid w:val="008B2CD7"/>
    <w:rsid w:val="008F12EB"/>
    <w:rsid w:val="0098449A"/>
    <w:rsid w:val="00A0031E"/>
    <w:rsid w:val="00A54EE6"/>
    <w:rsid w:val="00B438E1"/>
    <w:rsid w:val="00BC5A66"/>
    <w:rsid w:val="00C77FA4"/>
    <w:rsid w:val="00C92E48"/>
    <w:rsid w:val="00CD452D"/>
    <w:rsid w:val="00CE6319"/>
    <w:rsid w:val="00E15AE2"/>
    <w:rsid w:val="00E504E6"/>
    <w:rsid w:val="00E72F3E"/>
    <w:rsid w:val="00ED7775"/>
    <w:rsid w:val="00F06836"/>
    <w:rsid w:val="00FA793F"/>
    <w:rsid w:val="00FD10A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872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Pr>
      <w:rFonts w:ascii="Courier New" w:hAnsi="Courier New"/>
      <w:noProof/>
      <w:sz w:val="22"/>
      <w:lang w:val="en-US"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Plain Text"/>
    <w:basedOn w:val="a"/>
    <w:semiHidden/>
  </w:style>
  <w:style w:type="paragraph" w:styleId="a4">
    <w:name w:val="header"/>
    <w:basedOn w:val="a"/>
    <w:semiHidden/>
    <w:pPr>
      <w:tabs>
        <w:tab w:val="center" w:pos="4153"/>
        <w:tab w:val="right" w:pos="8306"/>
      </w:tabs>
    </w:pPr>
  </w:style>
  <w:style w:type="paragraph" w:styleId="a5">
    <w:name w:val="footer"/>
    <w:basedOn w:val="a"/>
    <w:semiHidden/>
    <w:pPr>
      <w:tabs>
        <w:tab w:val="center" w:pos="4153"/>
        <w:tab w:val="right" w:pos="8306"/>
      </w:tabs>
    </w:pPr>
  </w:style>
  <w:style w:type="character" w:styleId="a6">
    <w:name w:val="page number"/>
    <w:basedOn w:val="a0"/>
    <w:semiHidden/>
  </w:style>
  <w:style w:type="paragraph" w:customStyle="1" w:styleId="a7">
    <w:name w:val="ТП содержание"/>
    <w:rPr>
      <w:rFonts w:ascii="Courier New" w:hAnsi="Courier New"/>
      <w:noProof/>
      <w:sz w:val="22"/>
      <w:lang w:val="en-US" w:eastAsia="en-US"/>
    </w:rPr>
  </w:style>
  <w:style w:type="paragraph" w:customStyle="1" w:styleId="a8">
    <w:name w:val="ТП шапка"/>
    <w:rPr>
      <w:rFonts w:ascii="Courier New" w:hAnsi="Courier New"/>
      <w:noProof/>
      <w:sz w:val="22"/>
      <w:lang w:val="en-US" w:eastAsia="en-US"/>
    </w:rPr>
  </w:style>
  <w:style w:type="paragraph" w:customStyle="1" w:styleId="a9">
    <w:name w:val="ТП окончание"/>
    <w:rPr>
      <w:rFonts w:ascii="Courier New" w:hAnsi="Courier New"/>
      <w:noProof/>
      <w:sz w:val="22"/>
      <w:lang w:val="en-US"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2.png"/><Relationship Id="rId117" Type="http://schemas.openxmlformats.org/officeDocument/2006/relationships/footer" Target="footer49.xml"/><Relationship Id="rId21" Type="http://schemas.openxmlformats.org/officeDocument/2006/relationships/image" Target="media/image1.png"/><Relationship Id="rId42" Type="http://schemas.openxmlformats.org/officeDocument/2006/relationships/header" Target="header17.xml"/><Relationship Id="rId47" Type="http://schemas.openxmlformats.org/officeDocument/2006/relationships/header" Target="header19.xml"/><Relationship Id="rId63" Type="http://schemas.openxmlformats.org/officeDocument/2006/relationships/image" Target="media/image7.png"/><Relationship Id="rId68" Type="http://schemas.openxmlformats.org/officeDocument/2006/relationships/header" Target="header28.xml"/><Relationship Id="rId84" Type="http://schemas.openxmlformats.org/officeDocument/2006/relationships/header" Target="header35.xml"/><Relationship Id="rId89" Type="http://schemas.openxmlformats.org/officeDocument/2006/relationships/header" Target="header37.xml"/><Relationship Id="rId112" Type="http://schemas.openxmlformats.org/officeDocument/2006/relationships/header" Target="header47.xml"/><Relationship Id="rId133" Type="http://schemas.openxmlformats.org/officeDocument/2006/relationships/footer" Target="footer56.xml"/><Relationship Id="rId138" Type="http://schemas.openxmlformats.org/officeDocument/2006/relationships/footer" Target="footer58.xml"/><Relationship Id="rId154" Type="http://schemas.openxmlformats.org/officeDocument/2006/relationships/image" Target="media/image18.png"/><Relationship Id="rId159" Type="http://schemas.openxmlformats.org/officeDocument/2006/relationships/header" Target="header68.xml"/><Relationship Id="rId175" Type="http://schemas.openxmlformats.org/officeDocument/2006/relationships/header" Target="header76.xml"/><Relationship Id="rId170" Type="http://schemas.openxmlformats.org/officeDocument/2006/relationships/footer" Target="footer73.xml"/><Relationship Id="rId16" Type="http://schemas.openxmlformats.org/officeDocument/2006/relationships/footer" Target="footer5.xml"/><Relationship Id="rId107" Type="http://schemas.openxmlformats.org/officeDocument/2006/relationships/header" Target="header45.xml"/><Relationship Id="rId11" Type="http://schemas.openxmlformats.org/officeDocument/2006/relationships/header" Target="header3.xml"/><Relationship Id="rId32" Type="http://schemas.openxmlformats.org/officeDocument/2006/relationships/footer" Target="footer12.xml"/><Relationship Id="rId37" Type="http://schemas.openxmlformats.org/officeDocument/2006/relationships/header" Target="header15.xml"/><Relationship Id="rId53" Type="http://schemas.openxmlformats.org/officeDocument/2006/relationships/footer" Target="footer21.xml"/><Relationship Id="rId58" Type="http://schemas.openxmlformats.org/officeDocument/2006/relationships/image" Target="media/image6.png"/><Relationship Id="rId74" Type="http://schemas.openxmlformats.org/officeDocument/2006/relationships/header" Target="header31.xml"/><Relationship Id="rId79" Type="http://schemas.openxmlformats.org/officeDocument/2006/relationships/header" Target="header33.xml"/><Relationship Id="rId102" Type="http://schemas.openxmlformats.org/officeDocument/2006/relationships/footer" Target="footer42.xml"/><Relationship Id="rId123" Type="http://schemas.openxmlformats.org/officeDocument/2006/relationships/header" Target="header52.xml"/><Relationship Id="rId128" Type="http://schemas.openxmlformats.org/officeDocument/2006/relationships/header" Target="header54.xml"/><Relationship Id="rId144" Type="http://schemas.openxmlformats.org/officeDocument/2006/relationships/footer" Target="footer61.xml"/><Relationship Id="rId149" Type="http://schemas.openxmlformats.org/officeDocument/2006/relationships/image" Target="media/image17.png"/><Relationship Id="rId5" Type="http://schemas.openxmlformats.org/officeDocument/2006/relationships/footnotes" Target="footnotes.xml"/><Relationship Id="rId90" Type="http://schemas.openxmlformats.org/officeDocument/2006/relationships/footer" Target="footer37.xml"/><Relationship Id="rId95" Type="http://schemas.openxmlformats.org/officeDocument/2006/relationships/image" Target="media/image11.png"/><Relationship Id="rId160" Type="http://schemas.openxmlformats.org/officeDocument/2006/relationships/footer" Target="footer68.xml"/><Relationship Id="rId165" Type="http://schemas.openxmlformats.org/officeDocument/2006/relationships/header" Target="header71.xml"/><Relationship Id="rId181" Type="http://schemas.openxmlformats.org/officeDocument/2006/relationships/header" Target="header79.xml"/><Relationship Id="rId22" Type="http://schemas.openxmlformats.org/officeDocument/2006/relationships/header" Target="header8.xml"/><Relationship Id="rId27" Type="http://schemas.openxmlformats.org/officeDocument/2006/relationships/header" Target="header10.xml"/><Relationship Id="rId43" Type="http://schemas.openxmlformats.org/officeDocument/2006/relationships/footer" Target="footer17.xml"/><Relationship Id="rId48" Type="http://schemas.openxmlformats.org/officeDocument/2006/relationships/footer" Target="footer19.xml"/><Relationship Id="rId64" Type="http://schemas.openxmlformats.org/officeDocument/2006/relationships/header" Target="header26.xml"/><Relationship Id="rId69" Type="http://schemas.openxmlformats.org/officeDocument/2006/relationships/footer" Target="footer28.xml"/><Relationship Id="rId113" Type="http://schemas.openxmlformats.org/officeDocument/2006/relationships/footer" Target="footer47.xml"/><Relationship Id="rId118" Type="http://schemas.openxmlformats.org/officeDocument/2006/relationships/image" Target="media/image14.png"/><Relationship Id="rId134" Type="http://schemas.openxmlformats.org/officeDocument/2006/relationships/header" Target="header57.xml"/><Relationship Id="rId139" Type="http://schemas.openxmlformats.org/officeDocument/2006/relationships/header" Target="header59.xml"/><Relationship Id="rId80" Type="http://schemas.openxmlformats.org/officeDocument/2006/relationships/footer" Target="footer33.xml"/><Relationship Id="rId85" Type="http://schemas.openxmlformats.org/officeDocument/2006/relationships/footer" Target="footer35.xml"/><Relationship Id="rId150" Type="http://schemas.openxmlformats.org/officeDocument/2006/relationships/header" Target="header64.xml"/><Relationship Id="rId155" Type="http://schemas.openxmlformats.org/officeDocument/2006/relationships/header" Target="header66.xml"/><Relationship Id="rId171" Type="http://schemas.openxmlformats.org/officeDocument/2006/relationships/header" Target="header74.xml"/><Relationship Id="rId176" Type="http://schemas.openxmlformats.org/officeDocument/2006/relationships/footer" Target="footer76.xml"/><Relationship Id="rId12" Type="http://schemas.openxmlformats.org/officeDocument/2006/relationships/footer" Target="footer3.xml"/><Relationship Id="rId17" Type="http://schemas.openxmlformats.org/officeDocument/2006/relationships/header" Target="header6.xml"/><Relationship Id="rId33" Type="http://schemas.openxmlformats.org/officeDocument/2006/relationships/header" Target="header13.xml"/><Relationship Id="rId38" Type="http://schemas.openxmlformats.org/officeDocument/2006/relationships/footer" Target="footer15.xml"/><Relationship Id="rId59" Type="http://schemas.openxmlformats.org/officeDocument/2006/relationships/header" Target="header24.xml"/><Relationship Id="rId103" Type="http://schemas.openxmlformats.org/officeDocument/2006/relationships/header" Target="header43.xml"/><Relationship Id="rId108" Type="http://schemas.openxmlformats.org/officeDocument/2006/relationships/footer" Target="footer45.xml"/><Relationship Id="rId124" Type="http://schemas.openxmlformats.org/officeDocument/2006/relationships/footer" Target="footer52.xml"/><Relationship Id="rId129" Type="http://schemas.openxmlformats.org/officeDocument/2006/relationships/footer" Target="footer54.xml"/><Relationship Id="rId54" Type="http://schemas.openxmlformats.org/officeDocument/2006/relationships/header" Target="header22.xml"/><Relationship Id="rId70" Type="http://schemas.openxmlformats.org/officeDocument/2006/relationships/header" Target="header29.xml"/><Relationship Id="rId75" Type="http://schemas.openxmlformats.org/officeDocument/2006/relationships/footer" Target="footer31.xml"/><Relationship Id="rId91" Type="http://schemas.openxmlformats.org/officeDocument/2006/relationships/header" Target="header38.xml"/><Relationship Id="rId96" Type="http://schemas.openxmlformats.org/officeDocument/2006/relationships/header" Target="header40.xml"/><Relationship Id="rId140" Type="http://schemas.openxmlformats.org/officeDocument/2006/relationships/footer" Target="footer59.xml"/><Relationship Id="rId145" Type="http://schemas.openxmlformats.org/officeDocument/2006/relationships/header" Target="header62.xml"/><Relationship Id="rId161" Type="http://schemas.openxmlformats.org/officeDocument/2006/relationships/header" Target="header69.xml"/><Relationship Id="rId166" Type="http://schemas.openxmlformats.org/officeDocument/2006/relationships/footer" Target="footer71.xml"/><Relationship Id="rId182" Type="http://schemas.openxmlformats.org/officeDocument/2006/relationships/footer" Target="footer79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23" Type="http://schemas.openxmlformats.org/officeDocument/2006/relationships/footer" Target="footer8.xml"/><Relationship Id="rId28" Type="http://schemas.openxmlformats.org/officeDocument/2006/relationships/footer" Target="footer10.xml"/><Relationship Id="rId49" Type="http://schemas.openxmlformats.org/officeDocument/2006/relationships/image" Target="media/image5.png"/><Relationship Id="rId114" Type="http://schemas.openxmlformats.org/officeDocument/2006/relationships/header" Target="header48.xml"/><Relationship Id="rId119" Type="http://schemas.openxmlformats.org/officeDocument/2006/relationships/header" Target="header50.xml"/><Relationship Id="rId44" Type="http://schemas.openxmlformats.org/officeDocument/2006/relationships/image" Target="media/image4.png"/><Relationship Id="rId60" Type="http://schemas.openxmlformats.org/officeDocument/2006/relationships/footer" Target="footer24.xml"/><Relationship Id="rId65" Type="http://schemas.openxmlformats.org/officeDocument/2006/relationships/footer" Target="footer26.xml"/><Relationship Id="rId81" Type="http://schemas.openxmlformats.org/officeDocument/2006/relationships/image" Target="media/image9.png"/><Relationship Id="rId86" Type="http://schemas.openxmlformats.org/officeDocument/2006/relationships/image" Target="media/image10.png"/><Relationship Id="rId130" Type="http://schemas.openxmlformats.org/officeDocument/2006/relationships/header" Target="header55.xml"/><Relationship Id="rId135" Type="http://schemas.openxmlformats.org/officeDocument/2006/relationships/footer" Target="footer57.xml"/><Relationship Id="rId151" Type="http://schemas.openxmlformats.org/officeDocument/2006/relationships/footer" Target="footer64.xml"/><Relationship Id="rId156" Type="http://schemas.openxmlformats.org/officeDocument/2006/relationships/footer" Target="footer66.xml"/><Relationship Id="rId177" Type="http://schemas.openxmlformats.org/officeDocument/2006/relationships/header" Target="header77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72" Type="http://schemas.openxmlformats.org/officeDocument/2006/relationships/footer" Target="footer74.xml"/><Relationship Id="rId180" Type="http://schemas.openxmlformats.org/officeDocument/2006/relationships/footer" Target="footer78.xml"/><Relationship Id="rId13" Type="http://schemas.openxmlformats.org/officeDocument/2006/relationships/header" Target="header4.xml"/><Relationship Id="rId18" Type="http://schemas.openxmlformats.org/officeDocument/2006/relationships/footer" Target="footer6.xml"/><Relationship Id="rId39" Type="http://schemas.openxmlformats.org/officeDocument/2006/relationships/image" Target="media/image3.png"/><Relationship Id="rId109" Type="http://schemas.openxmlformats.org/officeDocument/2006/relationships/image" Target="media/image13.png"/><Relationship Id="rId34" Type="http://schemas.openxmlformats.org/officeDocument/2006/relationships/footer" Target="footer13.xml"/><Relationship Id="rId50" Type="http://schemas.openxmlformats.org/officeDocument/2006/relationships/header" Target="header20.xml"/><Relationship Id="rId55" Type="http://schemas.openxmlformats.org/officeDocument/2006/relationships/footer" Target="footer22.xml"/><Relationship Id="rId76" Type="http://schemas.openxmlformats.org/officeDocument/2006/relationships/image" Target="media/image8.png"/><Relationship Id="rId97" Type="http://schemas.openxmlformats.org/officeDocument/2006/relationships/footer" Target="footer40.xml"/><Relationship Id="rId104" Type="http://schemas.openxmlformats.org/officeDocument/2006/relationships/footer" Target="footer43.xml"/><Relationship Id="rId120" Type="http://schemas.openxmlformats.org/officeDocument/2006/relationships/footer" Target="footer50.xml"/><Relationship Id="rId125" Type="http://schemas.openxmlformats.org/officeDocument/2006/relationships/header" Target="header53.xml"/><Relationship Id="rId141" Type="http://schemas.openxmlformats.org/officeDocument/2006/relationships/header" Target="header60.xml"/><Relationship Id="rId146" Type="http://schemas.openxmlformats.org/officeDocument/2006/relationships/footer" Target="footer62.xml"/><Relationship Id="rId167" Type="http://schemas.openxmlformats.org/officeDocument/2006/relationships/header" Target="header72.xml"/><Relationship Id="rId7" Type="http://schemas.openxmlformats.org/officeDocument/2006/relationships/header" Target="header1.xml"/><Relationship Id="rId71" Type="http://schemas.openxmlformats.org/officeDocument/2006/relationships/footer" Target="footer29.xml"/><Relationship Id="rId92" Type="http://schemas.openxmlformats.org/officeDocument/2006/relationships/footer" Target="footer38.xml"/><Relationship Id="rId162" Type="http://schemas.openxmlformats.org/officeDocument/2006/relationships/footer" Target="footer69.xml"/><Relationship Id="rId183" Type="http://schemas.openxmlformats.org/officeDocument/2006/relationships/fontTable" Target="fontTable.xml"/><Relationship Id="rId2" Type="http://schemas.microsoft.com/office/2007/relationships/stylesWithEffects" Target="stylesWithEffects.xml"/><Relationship Id="rId29" Type="http://schemas.openxmlformats.org/officeDocument/2006/relationships/header" Target="header11.xml"/><Relationship Id="rId24" Type="http://schemas.openxmlformats.org/officeDocument/2006/relationships/header" Target="header9.xml"/><Relationship Id="rId40" Type="http://schemas.openxmlformats.org/officeDocument/2006/relationships/header" Target="header16.xml"/><Relationship Id="rId45" Type="http://schemas.openxmlformats.org/officeDocument/2006/relationships/header" Target="header18.xml"/><Relationship Id="rId66" Type="http://schemas.openxmlformats.org/officeDocument/2006/relationships/header" Target="header27.xml"/><Relationship Id="rId87" Type="http://schemas.openxmlformats.org/officeDocument/2006/relationships/header" Target="header36.xml"/><Relationship Id="rId110" Type="http://schemas.openxmlformats.org/officeDocument/2006/relationships/header" Target="header46.xml"/><Relationship Id="rId115" Type="http://schemas.openxmlformats.org/officeDocument/2006/relationships/footer" Target="footer48.xml"/><Relationship Id="rId131" Type="http://schemas.openxmlformats.org/officeDocument/2006/relationships/footer" Target="footer55.xml"/><Relationship Id="rId136" Type="http://schemas.openxmlformats.org/officeDocument/2006/relationships/image" Target="media/image16.png"/><Relationship Id="rId157" Type="http://schemas.openxmlformats.org/officeDocument/2006/relationships/header" Target="header67.xml"/><Relationship Id="rId178" Type="http://schemas.openxmlformats.org/officeDocument/2006/relationships/footer" Target="footer77.xml"/><Relationship Id="rId61" Type="http://schemas.openxmlformats.org/officeDocument/2006/relationships/header" Target="header25.xml"/><Relationship Id="rId82" Type="http://schemas.openxmlformats.org/officeDocument/2006/relationships/header" Target="header34.xml"/><Relationship Id="rId152" Type="http://schemas.openxmlformats.org/officeDocument/2006/relationships/header" Target="header65.xml"/><Relationship Id="rId173" Type="http://schemas.openxmlformats.org/officeDocument/2006/relationships/header" Target="header75.xml"/><Relationship Id="rId19" Type="http://schemas.openxmlformats.org/officeDocument/2006/relationships/header" Target="header7.xml"/><Relationship Id="rId14" Type="http://schemas.openxmlformats.org/officeDocument/2006/relationships/footer" Target="footer4.xml"/><Relationship Id="rId30" Type="http://schemas.openxmlformats.org/officeDocument/2006/relationships/footer" Target="footer11.xml"/><Relationship Id="rId35" Type="http://schemas.openxmlformats.org/officeDocument/2006/relationships/header" Target="header14.xml"/><Relationship Id="rId56" Type="http://schemas.openxmlformats.org/officeDocument/2006/relationships/header" Target="header23.xml"/><Relationship Id="rId77" Type="http://schemas.openxmlformats.org/officeDocument/2006/relationships/header" Target="header32.xml"/><Relationship Id="rId100" Type="http://schemas.openxmlformats.org/officeDocument/2006/relationships/image" Target="media/image12.png"/><Relationship Id="rId105" Type="http://schemas.openxmlformats.org/officeDocument/2006/relationships/header" Target="header44.xml"/><Relationship Id="rId126" Type="http://schemas.openxmlformats.org/officeDocument/2006/relationships/footer" Target="footer53.xml"/><Relationship Id="rId147" Type="http://schemas.openxmlformats.org/officeDocument/2006/relationships/header" Target="header63.xml"/><Relationship Id="rId168" Type="http://schemas.openxmlformats.org/officeDocument/2006/relationships/footer" Target="footer72.xml"/><Relationship Id="rId8" Type="http://schemas.openxmlformats.org/officeDocument/2006/relationships/header" Target="header2.xml"/><Relationship Id="rId51" Type="http://schemas.openxmlformats.org/officeDocument/2006/relationships/footer" Target="footer20.xml"/><Relationship Id="rId72" Type="http://schemas.openxmlformats.org/officeDocument/2006/relationships/header" Target="header30.xml"/><Relationship Id="rId93" Type="http://schemas.openxmlformats.org/officeDocument/2006/relationships/header" Target="header39.xml"/><Relationship Id="rId98" Type="http://schemas.openxmlformats.org/officeDocument/2006/relationships/header" Target="header41.xml"/><Relationship Id="rId121" Type="http://schemas.openxmlformats.org/officeDocument/2006/relationships/header" Target="header51.xml"/><Relationship Id="rId142" Type="http://schemas.openxmlformats.org/officeDocument/2006/relationships/footer" Target="footer60.xml"/><Relationship Id="rId163" Type="http://schemas.openxmlformats.org/officeDocument/2006/relationships/header" Target="header70.xml"/><Relationship Id="rId184" Type="http://schemas.openxmlformats.org/officeDocument/2006/relationships/theme" Target="theme/theme1.xml"/><Relationship Id="rId3" Type="http://schemas.openxmlformats.org/officeDocument/2006/relationships/settings" Target="settings.xml"/><Relationship Id="rId25" Type="http://schemas.openxmlformats.org/officeDocument/2006/relationships/footer" Target="footer9.xml"/><Relationship Id="rId46" Type="http://schemas.openxmlformats.org/officeDocument/2006/relationships/footer" Target="footer18.xml"/><Relationship Id="rId67" Type="http://schemas.openxmlformats.org/officeDocument/2006/relationships/footer" Target="footer27.xml"/><Relationship Id="rId116" Type="http://schemas.openxmlformats.org/officeDocument/2006/relationships/header" Target="header49.xml"/><Relationship Id="rId137" Type="http://schemas.openxmlformats.org/officeDocument/2006/relationships/header" Target="header58.xml"/><Relationship Id="rId158" Type="http://schemas.openxmlformats.org/officeDocument/2006/relationships/footer" Target="footer67.xml"/><Relationship Id="rId20" Type="http://schemas.openxmlformats.org/officeDocument/2006/relationships/footer" Target="footer7.xml"/><Relationship Id="rId41" Type="http://schemas.openxmlformats.org/officeDocument/2006/relationships/footer" Target="footer16.xml"/><Relationship Id="rId62" Type="http://schemas.openxmlformats.org/officeDocument/2006/relationships/footer" Target="footer25.xml"/><Relationship Id="rId83" Type="http://schemas.openxmlformats.org/officeDocument/2006/relationships/footer" Target="footer34.xml"/><Relationship Id="rId88" Type="http://schemas.openxmlformats.org/officeDocument/2006/relationships/footer" Target="footer36.xml"/><Relationship Id="rId111" Type="http://schemas.openxmlformats.org/officeDocument/2006/relationships/footer" Target="footer46.xml"/><Relationship Id="rId132" Type="http://schemas.openxmlformats.org/officeDocument/2006/relationships/header" Target="header56.xml"/><Relationship Id="rId153" Type="http://schemas.openxmlformats.org/officeDocument/2006/relationships/footer" Target="footer65.xml"/><Relationship Id="rId174" Type="http://schemas.openxmlformats.org/officeDocument/2006/relationships/footer" Target="footer75.xml"/><Relationship Id="rId179" Type="http://schemas.openxmlformats.org/officeDocument/2006/relationships/header" Target="header78.xml"/><Relationship Id="rId15" Type="http://schemas.openxmlformats.org/officeDocument/2006/relationships/header" Target="header5.xml"/><Relationship Id="rId36" Type="http://schemas.openxmlformats.org/officeDocument/2006/relationships/footer" Target="footer14.xml"/><Relationship Id="rId57" Type="http://schemas.openxmlformats.org/officeDocument/2006/relationships/footer" Target="footer23.xml"/><Relationship Id="rId106" Type="http://schemas.openxmlformats.org/officeDocument/2006/relationships/footer" Target="footer44.xml"/><Relationship Id="rId127" Type="http://schemas.openxmlformats.org/officeDocument/2006/relationships/image" Target="media/image15.png"/><Relationship Id="rId10" Type="http://schemas.openxmlformats.org/officeDocument/2006/relationships/footer" Target="footer2.xml"/><Relationship Id="rId31" Type="http://schemas.openxmlformats.org/officeDocument/2006/relationships/header" Target="header12.xml"/><Relationship Id="rId52" Type="http://schemas.openxmlformats.org/officeDocument/2006/relationships/header" Target="header21.xml"/><Relationship Id="rId73" Type="http://schemas.openxmlformats.org/officeDocument/2006/relationships/footer" Target="footer30.xml"/><Relationship Id="rId78" Type="http://schemas.openxmlformats.org/officeDocument/2006/relationships/footer" Target="footer32.xml"/><Relationship Id="rId94" Type="http://schemas.openxmlformats.org/officeDocument/2006/relationships/footer" Target="footer39.xml"/><Relationship Id="rId99" Type="http://schemas.openxmlformats.org/officeDocument/2006/relationships/footer" Target="footer41.xml"/><Relationship Id="rId101" Type="http://schemas.openxmlformats.org/officeDocument/2006/relationships/header" Target="header42.xml"/><Relationship Id="rId122" Type="http://schemas.openxmlformats.org/officeDocument/2006/relationships/footer" Target="footer51.xml"/><Relationship Id="rId143" Type="http://schemas.openxmlformats.org/officeDocument/2006/relationships/header" Target="header61.xml"/><Relationship Id="rId148" Type="http://schemas.openxmlformats.org/officeDocument/2006/relationships/footer" Target="footer63.xml"/><Relationship Id="rId164" Type="http://schemas.openxmlformats.org/officeDocument/2006/relationships/footer" Target="footer70.xml"/><Relationship Id="rId169" Type="http://schemas.openxmlformats.org/officeDocument/2006/relationships/header" Target="header73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TehnoPro5+\Karty\ES-1105F7.dot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ES-1105F7.dot</Template>
  <TotalTime>428</TotalTime>
  <Pages>40</Pages>
  <Words>13</Words>
  <Characters>77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-----------------------------------------------------------------------------------------------------------------------</vt:lpstr>
    </vt:vector>
  </TitlesOfParts>
  <Company>BEKTOP</Company>
  <LinksUpToDate>false</LinksUpToDate>
  <CharactersWithSpaces>89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-----------------------------------------------------------------------------------------------------------------------</dc:title>
  <dc:creator>рз</dc:creator>
  <cp:lastModifiedBy>рз</cp:lastModifiedBy>
  <cp:revision>7</cp:revision>
  <dcterms:created xsi:type="dcterms:W3CDTF">2022-03-28T08:12:00Z</dcterms:created>
  <dcterms:modified xsi:type="dcterms:W3CDTF">2022-03-31T15:31:00Z</dcterms:modified>
</cp:coreProperties>
</file>